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adaa" w14:paraId="477ada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172EB">
        <w:rPr>
          <w:rFonts w:cs="Times New Roman" w:hAnsi="Times New Roman" w:ascii="Times New Roman"/>
          <w:b/>
          <w:sz w:val="24"/>
          <w:szCs w:val="24"/>
        </w:rPr>
        <w:t>46</w:t>
      </w:r>
      <w:r w:rsidR="003039A4">
        <w:rPr>
          <w:rFonts w:cs="Times New Roman" w:hAnsi="Times New Roman" w:ascii="Times New Roman"/>
          <w:b/>
          <w:sz w:val="24"/>
          <w:szCs w:val="24"/>
        </w:rPr>
        <w:t>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172EB">
        <w:rPr>
          <w:rFonts w:cs="Times New Roman" w:hAnsi="Times New Roman" w:ascii="Times New Roman"/>
          <w:sz w:val="24"/>
          <w:szCs w:val="24"/>
        </w:rPr>
        <w:t>UDRUGA DRAGOVOLJACA HRVATSKIH OBRAMBENIH SNAGA ŠIBENSKO-KNINSKE ŽUPANIJE, Knin, Tuđmanova 4, OIB: 66014831255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172EB">
        <w:rPr>
          <w:rFonts w:cs="Times New Roman" w:hAnsi="Times New Roman" w:ascii="Times New Roman"/>
          <w:sz w:val="24"/>
          <w:szCs w:val="24"/>
        </w:rPr>
        <w:t>UDRUGA DRAGOVOLJACA HRVATSKIH OBRAMBENIH SNAGA ŠIBENSKO-KNINSKE ŽUPANIJE, Knin, Tuđmanova 4, OIB: 66014831255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172EB">
        <w:rPr>
          <w:rFonts w:cs="Times New Roman" w:hAnsi="Times New Roman" w:ascii="Times New Roman"/>
          <w:sz w:val="24"/>
          <w:szCs w:val="24"/>
        </w:rPr>
        <w:t>17.020,25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0B32BA">
        <w:rPr>
          <w:rFonts w:cs="Times New Roman" w:hAnsi="Times New Roman" w:ascii="Times New Roman"/>
          <w:sz w:val="24"/>
          <w:szCs w:val="24"/>
        </w:rPr>
        <w:t xml:space="preserve">dužnika </w:t>
      </w:r>
      <w:r w:rsidR="00B172EB">
        <w:rPr>
          <w:rFonts w:cs="Times New Roman" w:hAnsi="Times New Roman" w:ascii="Times New Roman"/>
          <w:sz w:val="24"/>
          <w:szCs w:val="24"/>
        </w:rPr>
        <w:t>Veselko Bilić, Knin, Tuđmanova 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172EB">
        <w:rPr>
          <w:rFonts w:cs="Times New Roman" w:hAnsi="Times New Roman" w:ascii="Times New Roman"/>
          <w:sz w:val="24"/>
          <w:szCs w:val="24"/>
        </w:rPr>
        <w:t>model 05, poziv na broj 221-46</w:t>
      </w:r>
      <w:r w:rsidR="003039A4">
        <w:rPr>
          <w:rFonts w:cs="Times New Roman" w:hAnsi="Times New Roman" w:ascii="Times New Roman"/>
          <w:sz w:val="24"/>
          <w:szCs w:val="24"/>
        </w:rPr>
        <w:t>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172EB">
        <w:rPr>
          <w:rFonts w:cs="Times New Roman" w:hAnsi="Times New Roman" w:ascii="Times New Roman"/>
          <w:sz w:val="24"/>
          <w:szCs w:val="24"/>
        </w:rPr>
        <w:t>Veselko Bilić, Knin, Tuđmanova 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ECD" w:rsidP="00357C73" w:rsidR="00F57ECD">
      <w:pPr>
        <w:spacing w:lineRule="auto" w:line="240" w:after="0"/>
      </w:pPr>
      <w:r>
        <w:separator/>
      </w:r>
    </w:p>
  </w:endnote>
  <w:endnote w:id="0" w:type="continuationSeparator">
    <w:p w:rsidRDefault="00F57ECD" w:rsidP="00357C73" w:rsidR="00F57E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ECD" w:rsidP="00357C73" w:rsidR="00F57ECD">
      <w:pPr>
        <w:spacing w:lineRule="auto" w:line="240" w:after="0"/>
      </w:pPr>
      <w:r>
        <w:separator/>
      </w:r>
    </w:p>
  </w:footnote>
  <w:footnote w:id="0" w:type="continuationSeparator">
    <w:p w:rsidRDefault="00F57ECD" w:rsidP="00357C73" w:rsidR="00F57E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95FD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B172EB">
          <w:rPr>
            <w:rFonts w:cs="Times New Roman" w:hAnsi="Times New Roman" w:ascii="Times New Roman"/>
            <w:sz w:val="24"/>
            <w:szCs w:val="24"/>
          </w:rPr>
          <w:t>46</w:t>
        </w:r>
        <w:r w:rsidR="003039A4">
          <w:rPr>
            <w:rFonts w:cs="Times New Roman" w:hAnsi="Times New Roman" w:ascii="Times New Roman"/>
            <w:sz w:val="24"/>
            <w:szCs w:val="24"/>
          </w:rPr>
          <w:t>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95FDE"/>
    <w:rsid w:val="000A1E8B"/>
    <w:rsid w:val="000A68E4"/>
    <w:rsid w:val="000B32BA"/>
    <w:rsid w:val="000C6CE3"/>
    <w:rsid w:val="000E3D47"/>
    <w:rsid w:val="00103E16"/>
    <w:rsid w:val="001131FA"/>
    <w:rsid w:val="00134230"/>
    <w:rsid w:val="00135916"/>
    <w:rsid w:val="00140185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44BFB"/>
    <w:rsid w:val="00260DC0"/>
    <w:rsid w:val="002A6BAD"/>
    <w:rsid w:val="002C7805"/>
    <w:rsid w:val="002D4228"/>
    <w:rsid w:val="002D5460"/>
    <w:rsid w:val="002F3D63"/>
    <w:rsid w:val="00302207"/>
    <w:rsid w:val="003039A4"/>
    <w:rsid w:val="00310FBB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171D3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A4B4C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33AE7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758E5"/>
    <w:rsid w:val="00A925A8"/>
    <w:rsid w:val="00A94060"/>
    <w:rsid w:val="00AA751C"/>
    <w:rsid w:val="00AE4720"/>
    <w:rsid w:val="00B172EB"/>
    <w:rsid w:val="00B26EFA"/>
    <w:rsid w:val="00B85FEC"/>
    <w:rsid w:val="00B9237B"/>
    <w:rsid w:val="00BA1DBF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A23AC"/>
    <w:rsid w:val="00DB5D7A"/>
    <w:rsid w:val="00DD178F"/>
    <w:rsid w:val="00DD3D5D"/>
    <w:rsid w:val="00DE1C8D"/>
    <w:rsid w:val="00DE376D"/>
    <w:rsid w:val="00DE70C0"/>
    <w:rsid w:val="00E41091"/>
    <w:rsid w:val="00E6626A"/>
    <w:rsid w:val="00E70CBB"/>
    <w:rsid w:val="00E9192B"/>
    <w:rsid w:val="00E925E7"/>
    <w:rsid w:val="00EA3A09"/>
    <w:rsid w:val="00EB3E57"/>
    <w:rsid w:val="00EC154C"/>
    <w:rsid w:val="00F0249C"/>
    <w:rsid w:val="00F11F7D"/>
    <w:rsid w:val="00F1385E"/>
    <w:rsid w:val="00F501FD"/>
    <w:rsid w:val="00F57ECD"/>
    <w:rsid w:val="00F61FF7"/>
    <w:rsid w:val="00F640A5"/>
    <w:rsid w:val="00F70449"/>
    <w:rsid w:val="00F72C4E"/>
    <w:rsid w:val="00F80B23"/>
    <w:rsid w:val="00F85EB7"/>
    <w:rsid w:val="00FA66FD"/>
    <w:rsid w:val="00FA6701"/>
    <w:rsid w:val="00FB2F48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B2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F4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F4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F4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F4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B2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F4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F4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F4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F4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HRVATSKIH OBRAMBENIH SNAGA ŠIBENSKO-KNINSKE ŽUPANIJE</izvorni_sadrzaj>
    <derivirana_varijabla naziv="DomainObject.Predmet.ProtustrankaFormated_1">  UDRUGA DRAGOVOLJACA HRVATSKIH OBRAMBENIH SNAGA ŠIBENSKO-KNINSKE ŽUPANIJE</derivirana_varijabla>
  </DomainObject.Predmet.ProtustrankaFormated>
  <DomainObject.Predmet.ProtustrankaFormatedOIB>
    <izvorni_sadrzaj>  UDRUGA DRAGOVOLJACA HRVATSKIH OBRAMBENIH SNAGA ŠIBENSKO-KNINSKE ŽUPANIJE, OIB 66014831255</izvorni_sadrzaj>
    <derivirana_varijabla naziv="DomainObject.Predmet.ProtustrankaFormatedOIB_1">  UDRUGA DRAGOVOLJACA HRVATSKIH OBRAMBENIH SNAGA ŠIBENSKO-KNINSKE ŽUPANIJE, OIB 66014831255</derivirana_varijabla>
  </DomainObject.Predmet.ProtustrankaFormatedOIB>
  <DomainObject.Predmet.ProtustrankaFormatedWithAdress>
    <izvorni_sadrzaj> UDRUGA DRAGOVOLJACA HRVATSKIH OBRAMBENIH SNAGA ŠIBENSKO-KNINSKE ŽUPANIJE, Tuđmanova  4, 22300 Knin</izvorni_sadrzaj>
    <derivirana_varijabla naziv="DomainObject.Predmet.ProtustrankaFormatedWithAdress_1"> UDRUGA DRAGOVOLJACA HRVATSKIH OBRAMBENIH SNAGA ŠIBENSKO-KNINSKE ŽUPANIJE, Tuđmanova  4, 22300 Knin</derivirana_varijabla>
  </DomainObject.Predmet.ProtustrankaFormatedWithAdress>
  <DomainObject.Predmet.ProtustrankaFormatedWithAdressOIB>
    <izvorni_sadrzaj> UDRUGA DRAGOVOLJACA HRVATSKIH OBRAMBENIH SNAGA ŠIBENSKO-KNINSKE ŽUPANIJE, OIB 66014831255, Tuđmanova  4, 22300 Knin</izvorni_sadrzaj>
    <derivirana_varijabla naziv="DomainObject.Predmet.ProtustrankaFormatedWithAdressOIB_1"> UDRUGA DRAGOVOLJACA HRVATSKIH OBRAMBENIH SNAGA ŠIBENSKO-KNINSKE ŽUPANIJE, OIB 66014831255, Tuđmanova  4, 22300 Knin</derivirana_varijabla>
  </DomainObject.Predmet.ProtustrankaFormatedWithAdressOIB>
  <DomainObject.Predmet.ProtustrankaWithAdress>
    <izvorni_sadrzaj>UDRUGA DRAGOVOLJACA HRVATSKIH OBRAMBENIH SNAGA ŠIBENSKO-KNINSKE ŽUPANIJE Tuđmanova  4, 22300 Knin</izvorni_sadrzaj>
    <derivirana_varijabla naziv="DomainObject.Predmet.ProtustrankaWithAdress_1">UDRUGA DRAGOVOLJACA HRVATSKIH OBRAMBENIH SNAGA ŠIBENSKO-KNINSKE ŽUPANIJE Tuđmanova  4, 22300 Knin</derivirana_varijabla>
  </DomainObject.Predmet.ProtustrankaWithAdress>
  <DomainObject.Predmet.ProtustrankaWithAdressOIB>
    <izvorni_sadrzaj>UDRUGA DRAGOVOLJACA HRVATSKIH OBRAMBENIH SNAGA ŠIBENSKO-KNINSKE ŽUPANIJE, OIB 66014831255, Tuđmanova  4, 22300 Knin</izvorni_sadrzaj>
    <derivirana_varijabla naziv="DomainObject.Predmet.ProtustrankaWithAdressOIB_1">UDRUGA DRAGOVOLJACA HRVATSKIH OBRAMBENIH SNAGA ŠIBENSKO-KNINSKE ŽUPANIJE, OIB 66014831255, Tuđmanova  4, 22300 Knin</derivirana_varijabla>
  </DomainObject.Predmet.ProtustrankaWithAdressOIB>
  <DomainObject.Predmet.ProtustrankaNazivFormated>
    <izvorni_sadrzaj>UDRUGA DRAGOVOLJACA HRVATSKIH OBRAMBENIH SNAGA ŠIBENSKO-KNINSKE ŽUPANIJE</izvorni_sadrzaj>
    <derivirana_varijabla naziv="DomainObject.Predmet.ProtustrankaNazivFormated_1">UDRUGA DRAGOVOLJACA HRVATSKIH OBRAMBENIH SNAGA ŠIBENSKO-KNINSKE ŽUPANIJE</derivirana_varijabla>
  </DomainObject.Predmet.ProtustrankaNazivFormated>
  <DomainObject.Predmet.ProtustrankaNazivFormatedOIB>
    <izvorni_sadrzaj>UDRUGA DRAGOVOLJACA HRVATSKIH OBRAMBENIH SNAGA ŠIBENSKO-KNINSKE ŽUPANIJE, OIB 66014831255</izvorni_sadrzaj>
    <derivirana_varijabla naziv="DomainObject.Predmet.ProtustrankaNazivFormatedOIB_1">UDRUGA DRAGOVOLJACA HRVATSKIH OBRAMBENIH SNAGA ŠIBENSKO-KNINSKE ŽUPANIJE, OIB 66014831255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DRAGOVOLJACA HRVATSKIH OBRAMBENIH SNAGA ŠIBENSKO-KNINSKE ŽUPANIJE</item>
    </izvorni_sadrzaj>
    <derivirana_varijabla naziv="DomainObject.Predmet.ProtuStrankaListFormated_1">
      <item>UDRUGA DRAGOVOLJACA HRVATSKIH OBRAMBENIH SNAGA ŠIBENSKO-KNINSKE ŽUPANIJE</item>
    </derivirana_varijabla>
  </DomainObject.Predmet.ProtuStrankaListFormated>
  <DomainObject.Predmet.ProtuStrankaListFormatedOIB>
    <izvorni_sadrzaj>
      <item>UDRUGA DRAGOVOLJACA HRVATSKIH OBRAMBENIH SNAGA ŠIBENSKO-KNINSKE ŽUPANIJE, OIB 66014831255</item>
    </izvorni_sadrzaj>
    <derivirana_varijabla naziv="DomainObject.Predmet.ProtuStrankaListFormatedOIB_1">
      <item>UDRUGA DRAGOVOLJACA HRVATSKIH OBRAMBENIH SNAGA ŠIBENSKO-KNINSKE ŽUPANIJE, OIB 66014831255</item>
    </derivirana_varijabla>
  </DomainObject.Predmet.ProtuStrankaListFormatedOIB>
  <DomainObject.Predmet.ProtuStrankaListFormatedWithAdress>
    <izvorni_sadrzaj>
      <item>UDRUGA DRAGOVOLJACA HRVATSKIH OBRAMBENIH SNAGA ŠIBENSKO-KNINSKE ŽUPANIJE, Tuđmanova  4, 22300 Knin</item>
    </izvorni_sadrzaj>
    <derivirana_varijabla naziv="DomainObject.Predmet.ProtuStrankaListFormatedWithAdress_1">
      <item>UDRUGA DRAGOVOLJACA HRVATSKIH OBRAMBENIH SNAGA ŠIBENSKO-KNINSKE ŽUPANIJE, Tuđmanova  4, 22300 Knin</item>
    </derivirana_varijabla>
  </DomainObject.Predmet.ProtuStrankaListFormatedWithAdress>
  <DomainObject.Predmet.ProtuStrankaListFormatedWithAdressOIB>
    <izvorni_sadrzaj>
      <item>UDRUGA DRAGOVOLJACA HRVATSKIH OBRAMBENIH SNAGA ŠIBENSKO-KNINSKE ŽUPANIJE, OIB 66014831255, Tuđmanova  4, 22300 Knin</item>
    </izvorni_sadrzaj>
    <derivirana_varijabla naziv="DomainObject.Predmet.ProtuStrankaListFormatedWithAdressOIB_1">
      <item>UDRUGA DRAGOVOLJACA HRVATSKIH OBRAMBENIH SNAGA ŠIBENSKO-KNINSKE ŽUPANIJE, OIB 66014831255, Tuđmanova  4, 22300 Knin</item>
    </derivirana_varijabla>
  </DomainObject.Predmet.ProtuStrankaListFormatedWithAdressOIB>
  <DomainObject.Predmet.ProtuStrankaListNazivFormated>
    <izvorni_sadrzaj>
      <item>UDRUGA DRAGOVOLJACA HRVATSKIH OBRAMBENIH SNAGA ŠIBENSKO-KNINSKE ŽUPANIJE</item>
    </izvorni_sadrzaj>
    <derivirana_varijabla naziv="DomainObject.Predmet.ProtuStrankaListNazivFormated_1">
      <item>UDRUGA DRAGOVOLJACA HRVATSKIH OBRAMBENIH SNAGA ŠIBENSKO-KNINSKE ŽUPANIJE</item>
    </derivirana_varijabla>
  </DomainObject.Predmet.ProtuStrankaListNazivFormated>
  <DomainObject.Predmet.ProtuStrankaListNazivFormatedOIB>
    <izvorni_sadrzaj>
      <item>UDRUGA DRAGOVOLJACA HRVATSKIH OBRAMBENIH SNAGA ŠIBENSKO-KNINSKE ŽUPANIJE, OIB 66014831255</item>
    </izvorni_sadrzaj>
    <derivirana_varijabla naziv="DomainObject.Predmet.ProtuStrankaListNazivFormatedOIB_1">
      <item>UDRUGA DRAGOVOLJACA HRVATSKIH OBRAMBENIH SNAGA ŠIBENSKO-KNINSKE ŽUPANIJE, OIB 66014831255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DRAGOVOLJACA HRVATSKIH OBRAMBENIH SNAGA ŠIBENSKO-KNINSKE ŽUPANIJE</izvorni_sadrzaj>
    <derivirana_varijabla naziv="DomainObject.Predmet.ProtustrankaIDrugi_1">UDRUGA DRAGOVOLJACA HRVATSKIH OBRAMBENIH SNAGA ŠIBENSKO-KNINSKE ŽUPANIJE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DRAGOVOLJACA HRVATSKIH OBRAMBENIH SNAGA ŠIBENSKO-KNINSKE ŽUPANIJE, OIB 66014831255, Tuđmanova  4, 22300 Knin</izvorni_sadrzaj>
    <derivirana_varijabla naziv="DomainObject.Predmet.ProtustrankaIDrugiAdressOIB_1">UDRUGA DRAGOVOLJACA HRVATSKIH OBRAMBENIH SNAGA ŠIBENSKO-KNINSKE ŽUPANIJE, OIB 66014831255, Tuđmanova 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DRAGOVOLJACA HRVATSKIH OBRAMBENIH SNAGA ŠIBENSKO-KNINSKE ŽUPANIJE</item>
    </izvorni_sadrzaj>
    <derivirana_varijabla naziv="DomainObject.Predmet.SudioniciListNaziv_1">
      <item>FINA - Podružnica Šibenik</item>
      <item>UDRUGA DRAGOVOLJACA HRVATSKIH OBRAMBENIH SNAGA ŠIBENSKO-KNINSKE ŽUPANIJE</item>
    </derivirana_varijabla>
  </DomainObject.Predmet.SudioniciListNaziv>
  <DomainObject.Predmet.SudioniciListAdressOIB>
    <izvorni_sadrzaj>
      <item>FINA - Podružnica Šibenik, OIB 85821130368, Perivoj L. Marune 1,22000 Šibenik</item>
      <item>UDRUGA DRAGOVOLJACA HRVATSKIH OBRAMBENIH SNAGA ŠIBENSKO-KNINSKE ŽUPANIJE, OIB 66014831255, Tuđmanova  4,22300 Knin</item>
    </izvorni_sadrzaj>
    <derivirana_varijabla naziv="DomainObject.Predmet.SudioniciListAdressOIB_1">
      <item>FINA - Podružnica Šibenik, OIB 85821130368, Perivoj L. Marune 1,22000 Šibenik</item>
      <item>UDRUGA DRAGOVOLJACA HRVATSKIH OBRAMBENIH SNAGA ŠIBENSKO-KNINSKE ŽUPANIJE, OIB 66014831255, Tuđmanova 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66014831255</item>
    </izvorni_sadrzaj>
    <derivirana_varijabla naziv="DomainObject.Predmet.SudioniciListNazivOIB_1">
      <item>, OIB 85821130368</item>
      <item>, OIB 66014831255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2301</properties:Characters>
  <properties:Lines>73</properties:Lines>
  <properties:Paragraphs>19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2015-12-07T08:14:00Z</cp:lastPrinted>
  <dcterms:modified xmlns:xsi="http://www.w3.org/2001/XMLSchema-instance" xsi:type="dcterms:W3CDTF">2015-12-07T08:14:00Z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