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7a49" w14:paraId="3dd7a49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31-ST-</w:t>
      </w:r>
      <w:r w:rsidR="00677538">
        <w:t>641/15-22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 w:rsidRPr="00677538">
      <w:r w:rsidRPr="00AC4413">
        <w:tab/>
        <w:t xml:space="preserve">TRGOVAČKI SUD U ZAGREBU po stečajnom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677538">
        <w:t xml:space="preserve">DS CENTAR PROJEKT d.o.o. – u stečaju, Sesvete, Varaždinska 48a, MBS: 080620386, OIB: 14943921712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677538">
        <w:t>15. prosinca</w:t>
      </w:r>
      <w:r w:rsidRPr="00AC4413">
        <w:t xml:space="preserve"> 2015.  godine</w:t>
      </w:r>
    </w:p>
    <w:p w:rsidRDefault="00D3740D" w:rsidP="00D3740D" w:rsidR="00D3740D" w:rsidRPr="00677538">
      <w:pPr>
        <w:jc w:val="center"/>
      </w:pPr>
      <w:r w:rsidRPr="00677538">
        <w:t xml:space="preserve">r i j e š i o    j e </w:t>
      </w:r>
    </w:p>
    <w:p w:rsidRDefault="00D46BDA" w:rsidP="008817B9" w:rsidR="008817B9" w:rsidRPr="008817B9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="00C56FCD">
        <w:rPr>
          <w:sz w:val="22"/>
          <w:szCs w:val="22"/>
        </w:rPr>
        <w:tab/>
      </w:r>
    </w:p>
    <w:p w:rsidRDefault="00677538" w:rsidP="00677538" w:rsidR="00677538" w:rsidRPr="00677538">
      <w:pPr>
        <w:ind w:firstLine="708"/>
        <w:jc w:val="both"/>
      </w:pPr>
      <w:r w:rsidRPr="00677538">
        <w:t>I</w:t>
      </w:r>
      <w:r w:rsidRPr="00677538">
        <w:tab/>
        <w:t xml:space="preserve">UTVRĐENE TRAŽBINE VJEROVNIKA DRUGOG VIŠEG ISPLATNOG REDA </w:t>
      </w:r>
    </w:p>
    <w:p w:rsidRDefault="00677538" w:rsidP="00677538" w:rsidR="00677538" w:rsidRPr="00677538">
      <w:pPr>
        <w:jc w:val="both"/>
      </w:pPr>
      <w:r w:rsidRPr="00677538">
        <w:t>Red. Broj</w:t>
      </w:r>
      <w:r w:rsidRPr="00677538">
        <w:tab/>
        <w:t xml:space="preserve">NAZIV I ADRESA </w:t>
      </w:r>
      <w:r w:rsidRPr="00677538">
        <w:tab/>
        <w:t xml:space="preserve">       </w:t>
      </w:r>
      <w:r w:rsidRPr="00677538">
        <w:tab/>
        <w:t xml:space="preserve"> PRIJAVLJENO     </w:t>
      </w:r>
      <w:r w:rsidRPr="00677538">
        <w:tab/>
        <w:t xml:space="preserve">    </w:t>
      </w:r>
      <w:r w:rsidRPr="00677538">
        <w:tab/>
        <w:t>PRIZNATO</w:t>
      </w:r>
    </w:p>
    <w:p w:rsidRDefault="00677538" w:rsidP="00677538" w:rsidR="00677538" w:rsidRPr="00677538">
      <w:pPr>
        <w:jc w:val="both"/>
      </w:pPr>
      <w:r w:rsidRPr="00677538">
        <w:t>Br. Prijave</w:t>
      </w:r>
      <w:r w:rsidRPr="00677538">
        <w:tab/>
        <w:t xml:space="preserve">  VJEROVNIKA </w:t>
      </w:r>
    </w:p>
    <w:p w:rsidRDefault="00677538" w:rsidP="00677538" w:rsidR="00677538" w:rsidRPr="00677538">
      <w:pPr>
        <w:jc w:val="both"/>
      </w:pPr>
    </w:p>
    <w:p w:rsidRDefault="00677538" w:rsidP="00677538" w:rsidR="00677538" w:rsidRPr="00677538">
      <w:pPr>
        <w:jc w:val="both"/>
      </w:pPr>
      <w:r w:rsidRPr="00677538">
        <w:t>01.</w:t>
      </w:r>
      <w:r w:rsidRPr="00677538">
        <w:tab/>
        <w:t>1</w:t>
      </w:r>
      <w:r w:rsidRPr="00677538">
        <w:tab/>
        <w:t xml:space="preserve">UNIQA osiguranje d.d. </w:t>
      </w:r>
    </w:p>
    <w:p w:rsidRDefault="00677538" w:rsidP="00677538" w:rsidR="00677538" w:rsidRPr="00677538">
      <w:pPr>
        <w:jc w:val="both"/>
      </w:pPr>
      <w:r>
        <w:tab/>
      </w:r>
      <w:r>
        <w:tab/>
        <w:t>Zagreb, Planinska 13a</w:t>
      </w:r>
      <w:r>
        <w:tab/>
        <w:t xml:space="preserve">     </w:t>
      </w:r>
      <w:r w:rsidRPr="00677538">
        <w:t>12.320,18</w:t>
      </w:r>
      <w:r w:rsidRPr="00677538">
        <w:tab/>
      </w:r>
      <w:r w:rsidRPr="00677538">
        <w:tab/>
      </w:r>
      <w:r w:rsidRPr="00677538">
        <w:tab/>
        <w:t xml:space="preserve">    12.320,18</w:t>
      </w:r>
    </w:p>
    <w:p w:rsidRDefault="00677538" w:rsidP="00677538" w:rsidR="00677538" w:rsidRPr="00677538">
      <w:pPr>
        <w:jc w:val="both"/>
      </w:pPr>
    </w:p>
    <w:p w:rsidRDefault="00677538" w:rsidP="00677538" w:rsidR="00677538" w:rsidRPr="00677538">
      <w:pPr>
        <w:jc w:val="both"/>
      </w:pPr>
      <w:r w:rsidRPr="00677538">
        <w:t>02.</w:t>
      </w:r>
      <w:r w:rsidRPr="00677538">
        <w:tab/>
        <w:t>2</w:t>
      </w:r>
      <w:r w:rsidRPr="00677538">
        <w:tab/>
        <w:t xml:space="preserve">RH-MINISTARSTVO </w:t>
      </w:r>
    </w:p>
    <w:p w:rsidRDefault="00677538" w:rsidP="00677538" w:rsidR="00677538" w:rsidRPr="00677538">
      <w:pPr>
        <w:jc w:val="both"/>
      </w:pPr>
      <w:r w:rsidRPr="00677538">
        <w:tab/>
      </w:r>
      <w:r w:rsidRPr="00677538">
        <w:tab/>
        <w:t xml:space="preserve">FINANCIJA –POREZNA </w:t>
      </w:r>
    </w:p>
    <w:p w:rsidRDefault="00677538" w:rsidP="00677538" w:rsidR="00677538" w:rsidRPr="00677538">
      <w:pPr>
        <w:jc w:val="both"/>
      </w:pPr>
      <w:r w:rsidRPr="00677538">
        <w:tab/>
      </w:r>
      <w:r w:rsidRPr="00677538">
        <w:tab/>
        <w:t>UPRAVA</w:t>
      </w:r>
      <w:r w:rsidRPr="00677538">
        <w:tab/>
      </w:r>
      <w:r w:rsidRPr="00677538">
        <w:tab/>
      </w:r>
      <w:r w:rsidRPr="00677538">
        <w:tab/>
        <w:t xml:space="preserve"> </w:t>
      </w:r>
      <w:r>
        <w:t>1.174.064,90</w:t>
      </w:r>
      <w:r>
        <w:tab/>
      </w:r>
      <w:r>
        <w:tab/>
      </w:r>
      <w:r>
        <w:tab/>
      </w:r>
      <w:r w:rsidRPr="00677538">
        <w:t>1.174.064,90</w:t>
      </w:r>
    </w:p>
    <w:p w:rsidRDefault="00677538" w:rsidP="00677538" w:rsidR="00677538" w:rsidRPr="00677538">
      <w:pPr>
        <w:jc w:val="both"/>
      </w:pPr>
    </w:p>
    <w:p w:rsidRDefault="00677538" w:rsidP="00677538" w:rsidR="00677538" w:rsidRPr="00677538">
      <w:pPr>
        <w:jc w:val="both"/>
      </w:pPr>
      <w:r w:rsidRPr="00677538">
        <w:t>03.</w:t>
      </w:r>
      <w:r w:rsidRPr="00677538">
        <w:tab/>
        <w:t>3</w:t>
      </w:r>
      <w:r w:rsidRPr="00677538">
        <w:tab/>
        <w:t>ERSTE&amp;STEIERMARKISCHE</w:t>
      </w:r>
    </w:p>
    <w:p w:rsidRDefault="00677538" w:rsidP="00677538" w:rsidR="00677538" w:rsidRPr="00677538">
      <w:pPr>
        <w:jc w:val="both"/>
      </w:pPr>
      <w:r w:rsidRPr="00677538">
        <w:tab/>
      </w:r>
      <w:r w:rsidRPr="00677538">
        <w:tab/>
        <w:t>BANK d.d. Rijeka</w:t>
      </w:r>
      <w:r w:rsidRPr="00677538">
        <w:tab/>
      </w:r>
      <w:r w:rsidRPr="00677538">
        <w:tab/>
      </w:r>
      <w:r>
        <w:t xml:space="preserve"> </w:t>
      </w:r>
      <w:r w:rsidRPr="00677538">
        <w:t>6.160.848,82</w:t>
      </w:r>
      <w:r w:rsidRPr="00677538">
        <w:tab/>
      </w:r>
      <w:r w:rsidRPr="00677538">
        <w:tab/>
      </w:r>
      <w:r w:rsidRPr="00677538">
        <w:tab/>
        <w:t>6.160.848,82</w:t>
      </w:r>
    </w:p>
    <w:p w:rsidRDefault="00677538" w:rsidP="00677538" w:rsidR="00677538" w:rsidRPr="00677538">
      <w:pPr>
        <w:jc w:val="both"/>
      </w:pPr>
    </w:p>
    <w:p w:rsidRDefault="00677538" w:rsidP="00677538" w:rsidR="00677538" w:rsidRPr="00677538">
      <w:pPr>
        <w:jc w:val="both"/>
      </w:pPr>
      <w:r w:rsidRPr="00677538">
        <w:t>04.</w:t>
      </w:r>
      <w:r w:rsidRPr="00677538">
        <w:tab/>
        <w:t>4</w:t>
      </w:r>
      <w:r w:rsidRPr="00677538">
        <w:tab/>
        <w:t>R.K. ELEKTRO d.o.o. Zagreb</w:t>
      </w:r>
    </w:p>
    <w:p w:rsidRDefault="00677538" w:rsidP="00677538" w:rsidR="00677538" w:rsidRPr="00677538">
      <w:pPr>
        <w:jc w:val="both"/>
      </w:pPr>
      <w:r>
        <w:tab/>
      </w:r>
      <w:r>
        <w:tab/>
        <w:t>Dugoselska 10</w:t>
      </w:r>
      <w:r>
        <w:tab/>
      </w:r>
      <w:r>
        <w:tab/>
        <w:t xml:space="preserve">    </w:t>
      </w:r>
      <w:r w:rsidRPr="00677538">
        <w:t>254.914,73</w:t>
      </w:r>
      <w:r w:rsidRPr="00677538">
        <w:tab/>
      </w:r>
      <w:r w:rsidRPr="00677538">
        <w:tab/>
      </w:r>
      <w:r w:rsidRPr="00677538">
        <w:tab/>
        <w:t xml:space="preserve">    254.914,73</w:t>
      </w:r>
    </w:p>
    <w:p w:rsidRDefault="00677538" w:rsidP="00677538" w:rsidR="00677538" w:rsidRPr="00677538">
      <w:pPr>
        <w:jc w:val="both"/>
      </w:pPr>
      <w:r w:rsidRPr="00677538">
        <w:t xml:space="preserve"> </w:t>
      </w:r>
    </w:p>
    <w:p w:rsidRDefault="00677538" w:rsidP="00677538" w:rsidR="00677538" w:rsidRPr="00677538">
      <w:pPr>
        <w:jc w:val="both"/>
      </w:pPr>
      <w:r w:rsidRPr="00677538">
        <w:t>05.</w:t>
      </w:r>
      <w:r w:rsidRPr="00677538">
        <w:tab/>
        <w:t>5</w:t>
      </w:r>
      <w:r w:rsidRPr="00677538">
        <w:tab/>
        <w:t>FINANCIJSKA AGENCIJA</w:t>
      </w:r>
    </w:p>
    <w:p w:rsidRDefault="00677538" w:rsidP="00677538" w:rsidR="00677538" w:rsidRPr="00677538">
      <w:pPr>
        <w:jc w:val="both"/>
      </w:pPr>
      <w:r w:rsidRPr="00677538">
        <w:tab/>
      </w:r>
      <w:r w:rsidRPr="00677538">
        <w:tab/>
        <w:t>Zagreb</w:t>
      </w:r>
      <w:r>
        <w:t xml:space="preserve">, Ul. grada Vukovara 70     </w:t>
      </w:r>
      <w:r w:rsidRPr="00677538">
        <w:t>1.876,56</w:t>
      </w:r>
      <w:r w:rsidRPr="00677538">
        <w:tab/>
      </w:r>
      <w:r w:rsidRPr="00677538">
        <w:tab/>
      </w:r>
      <w:r w:rsidRPr="00677538">
        <w:tab/>
        <w:t xml:space="preserve">        1.876,56</w:t>
      </w:r>
    </w:p>
    <w:p w:rsidRDefault="00677538" w:rsidP="00677538" w:rsidR="00677538">
      <w:pPr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---------------------------------------------------------------------------------------------------------------------------</w:t>
      </w:r>
    </w:p>
    <w:p w:rsidRDefault="00677538" w:rsidP="00677538" w:rsidR="00677538">
      <w:pPr>
        <w:jc w:val="both"/>
        <w:rPr>
          <w:bCs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UKUPNO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bCs/>
        </w:rPr>
        <w:t>7.604.025,19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7.604.025,19</w:t>
      </w:r>
    </w:p>
    <w:p w:rsidRDefault="00677538" w:rsidP="00677538" w:rsidR="00677538">
      <w:pPr>
        <w:jc w:val="both"/>
        <w:rPr>
          <w:sz w:val="22"/>
          <w:szCs w:val="22"/>
        </w:rPr>
      </w:pPr>
      <w:r>
        <w:rPr>
          <w:bCs/>
        </w:rPr>
        <w:t>---------------------------------------------------------------------------------------------------------------</w:t>
      </w:r>
    </w:p>
    <w:p w:rsidRDefault="00677538" w:rsidP="00677538" w:rsidR="00677538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 xml:space="preserve">Prijavljena potraživanja ispitana su na ispitnom ročištu u skladu s odredbom čl. 175 Stečajnog zakona.  </w:t>
      </w:r>
    </w:p>
    <w:p w:rsidRDefault="00516736" w:rsidP="006474F2" w:rsidR="00516736">
      <w:pPr>
        <w:ind w:firstLine="708"/>
      </w:pPr>
      <w:r w:rsidRPr="00500F83">
        <w:lastRenderedPageBreak/>
        <w:t xml:space="preserve">Prijavljena potraživanja smatraju se utvrđenim u cijelosti </w:t>
      </w:r>
      <w:r>
        <w:t>kako je navedeno u točki I</w:t>
      </w:r>
      <w:r w:rsidR="00677538">
        <w:t xml:space="preserve"> izreke</w:t>
      </w:r>
      <w:r w:rsidRPr="00500F83">
        <w:t xml:space="preserve"> s obzirom da  ih je priznao stečajni upravitelj, a nisu osporena od strane vjerovnika na ispitnom ročištu.</w:t>
      </w:r>
    </w:p>
    <w:p w:rsidRDefault="00411C6D" w:rsidP="006474F2" w:rsidR="00411C6D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677538">
        <w:t xml:space="preserve">15. prosinca </w:t>
      </w:r>
      <w:r>
        <w:t xml:space="preserve">2015.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STEČAJNI SUDAC </w:t>
      </w:r>
    </w:p>
    <w:p w:rsidRDefault="00516736" w:rsidP="00516736" w:rsidR="006474F2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B85313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516736" w:rsidP="00516736" w:rsidR="00516736" w:rsidRPr="00500F83"/>
    <w:p w:rsidRDefault="00B85313" w:rsidR="00B853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85313" w:rsidP="00B85313" w:rsidR="00B85313">
      <w:pPr>
        <w:ind w:firstLine="708" w:left="4956"/>
      </w:pPr>
      <w:r>
        <w:t>Vinka Mihalinčić</w:t>
      </w:r>
    </w:p>
    <w:p w:rsidRDefault="00B85313" w:rsidR="001E246B"/>
    <w:sectPr w:rsidSect="00341B62" w:rsidR="001E246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85313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677538">
          <w:t>641/15-22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A7122"/>
    <w:rsid w:val="003D119D"/>
    <w:rsid w:val="003F5D58"/>
    <w:rsid w:val="00411C6D"/>
    <w:rsid w:val="00462590"/>
    <w:rsid w:val="004853A1"/>
    <w:rsid w:val="004A0E50"/>
    <w:rsid w:val="004B72A9"/>
    <w:rsid w:val="004D2E65"/>
    <w:rsid w:val="004D61B5"/>
    <w:rsid w:val="005151FF"/>
    <w:rsid w:val="00516736"/>
    <w:rsid w:val="005315D9"/>
    <w:rsid w:val="00590A6A"/>
    <w:rsid w:val="005912EE"/>
    <w:rsid w:val="005D7A46"/>
    <w:rsid w:val="006474F2"/>
    <w:rsid w:val="006630E6"/>
    <w:rsid w:val="00677538"/>
    <w:rsid w:val="006D37EF"/>
    <w:rsid w:val="006D7209"/>
    <w:rsid w:val="007A5DAF"/>
    <w:rsid w:val="007C5E77"/>
    <w:rsid w:val="00852BC6"/>
    <w:rsid w:val="008817B9"/>
    <w:rsid w:val="008D12F2"/>
    <w:rsid w:val="009357C1"/>
    <w:rsid w:val="009D54ED"/>
    <w:rsid w:val="00A4025F"/>
    <w:rsid w:val="00A81191"/>
    <w:rsid w:val="00A97E67"/>
    <w:rsid w:val="00AD5409"/>
    <w:rsid w:val="00B67A9F"/>
    <w:rsid w:val="00B71151"/>
    <w:rsid w:val="00B85313"/>
    <w:rsid w:val="00BD271E"/>
    <w:rsid w:val="00C143BC"/>
    <w:rsid w:val="00C56FCD"/>
    <w:rsid w:val="00CB121F"/>
    <w:rsid w:val="00CC4CC9"/>
    <w:rsid w:val="00D3740D"/>
    <w:rsid w:val="00D46BDA"/>
    <w:rsid w:val="00D51262"/>
    <w:rsid w:val="00D92198"/>
    <w:rsid w:val="00DD686D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5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31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31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31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31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5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31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31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31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31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St-641/2015</izvorni_sadrzaj>
    <derivirana_varijabla naziv="DomainObject.Predmet.OznakaBroj_1">St-641/2015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 CENTAR PROJEKT d.o.o.</izvorni_sadrzaj>
    <derivirana_varijabla naziv="DomainObject.Predmet.ProtustrankaFormated_1">  DS CENTAR PROJEKT d.o.o.</derivirana_varijabla>
  </DomainObject.Predmet.ProtustrankaFormated>
  <DomainObject.Predmet.ProtustrankaFormatedOIB>
    <izvorni_sadrzaj>  DS CENTAR PROJEKT d.o.o., OIB 14943921712</izvorni_sadrzaj>
    <derivirana_varijabla naziv="DomainObject.Predmet.ProtustrankaFormatedOIB_1">  DS CENTAR PROJEKT d.o.o., OIB 14943921712</derivirana_varijabla>
  </DomainObject.Predmet.ProtustrankaFormatedOIB>
  <DomainObject.Predmet.ProtustrankaFormatedWithAdress>
    <izvorni_sadrzaj> DS CENTAR PROJEKT d.o.o., Varaždinska 48/a, 10360 Sesvete</izvorni_sadrzaj>
    <derivirana_varijabla naziv="DomainObject.Predmet.ProtustrankaFormatedWithAdress_1"> DS CENTAR PROJEKT d.o.o., Varaždinska 48/a, 10360 Sesvete</derivirana_varijabla>
  </DomainObject.Predmet.ProtustrankaFormatedWithAdress>
  <DomainObject.Predmet.ProtustrankaFormatedWithAdressOIB>
    <izvorni_sadrzaj> DS CENTAR PROJEKT d.o.o., OIB 14943921712, Varaždinska 48/a, 10360 Sesvete</izvorni_sadrzaj>
    <derivirana_varijabla naziv="DomainObject.Predmet.ProtustrankaFormatedWithAdressOIB_1"> DS CENTAR PROJEKT d.o.o., OIB 14943921712, Varaždinska 48/a, 10360 Sesvete</derivirana_varijabla>
  </DomainObject.Predmet.ProtustrankaFormatedWithAdressOIB>
  <DomainObject.Predmet.ProtustrankaWithAdress>
    <izvorni_sadrzaj>DS CENTAR PROJEKT d.o.o. Varaždinska 48/a, 10360 Sesvete</izvorni_sadrzaj>
    <derivirana_varijabla naziv="DomainObject.Predmet.ProtustrankaWithAdress_1">DS CENTAR PROJEKT d.o.o. Varaždinska 48/a, 10360 Sesvete</derivirana_varijabla>
  </DomainObject.Predmet.ProtustrankaWithAdress>
  <DomainObject.Predmet.ProtustrankaWithAdressOIB>
    <izvorni_sadrzaj>DS CENTAR PROJEKT d.o.o., OIB 14943921712, Varaždinska 48/a, 10360 Sesvete</izvorni_sadrzaj>
    <derivirana_varijabla naziv="DomainObject.Predmet.ProtustrankaWithAdressOIB_1">DS CENTAR PROJEKT d.o.o., OIB 14943921712, Varaždinska 48/a, 10360 Sesvete</derivirana_varijabla>
  </DomainObject.Predmet.ProtustrankaWithAdressOIB>
  <DomainObject.Predmet.ProtustrankaNazivFormated>
    <izvorni_sadrzaj>DS CENTAR PROJEKT d.o.o.</izvorni_sadrzaj>
    <derivirana_varijabla naziv="DomainObject.Predmet.ProtustrankaNazivFormated_1">DS CENTAR PROJEKT d.o.o.</derivirana_varijabla>
  </DomainObject.Predmet.ProtustrankaNazivFormated>
  <DomainObject.Predmet.ProtustrankaNazivFormatedOIB>
    <izvorni_sadrzaj>DS CENTAR PROJEKT d.o.o., OIB 14943921712</izvorni_sadrzaj>
    <derivirana_varijabla naziv="DomainObject.Predmet.ProtustrankaNazivFormatedOIB_1">DS CENTAR PROJEKT d.o.o., OIB 14943921712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</izvorni_sadrzaj>
    <derivirana_varijabla naziv="DomainObject.Predmet.StrankaFormated_1">  ERSTE&amp;STEIERMÄRKISCHE BANKA d.d. zastupanog po punomoćniku OD BUTERIN &amp; POSAVEC</derivirana_varijabla>
  </DomainObject.Predmet.StrankaFormated>
  <DomainObject.Predmet.StrankaFormatedOIB>
    <izvorni_sadrzaj>  ERSTE&amp;STEIERMÄRKISCHE BANKA d.d., OIB 23057039320 zastupanog po punomoćniku OD BUTERIN &amp; POSAVEC</izvorni_sadrzaj>
    <derivirana_varijabla naziv="DomainObject.Predmet.StrankaFormatedOIB_1">  ERSTE&amp;STEIERMÄRKISCHE BANKA d.d., OIB 23057039320 zastupanog po punomoćniku OD BUTERIN &amp; POSAVEC</derivirana_varijabla>
  </DomainObject.Predmet.StrankaFormatedOIB>
  <DomainObject.Predmet.StrankaFormatedWithAdress>
    <izvorni_sadrzaj> ERSTE&amp;STEIERMÄRKISCHE BANKA d.d., Jadranski Trg 3/a, 51000 Rijeka zastupanog po punomoćniku OD BUTERIN &amp; POSAVEC</izvorni_sadrzaj>
    <derivirana_varijabla naziv="DomainObject.Predmet.StrankaFormatedWithAdress_1"> ERSTE&amp;STEIERMÄRKISCHE BANKA d.d., Jadranski Trg 3/a, 51000 Rijeka zastupanog po punomoćniku OD BUTERIN &amp; POSAVEC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</izvorni_sadrzaj>
    <derivirana_varijabla naziv="DomainObject.Predmet.StrankaFormatedWithAdressOIB_1"> ERSTE&amp;STEIERMÄRKISCHE BANKA d.d., OIB 23057039320, Jadranski Trg 3/a, 51000 Rijeka zastupanog po punomoćniku OD BUTERIN &amp; POSAVEC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 BUTERIN &amp; POSAVEC</item>
    </izvorni_sadrzaj>
    <derivirana_varijabla naziv="DomainObject.Predmet.StrankaListFormated_1">
      <item>ERSTE&amp;STEIERMÄRKISCHE BANKA d.d. zastupanog po punomoćniku OD BUTERIN &amp; POSAVEC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</izvorni_sadrzaj>
    <derivirana_varijabla naziv="DomainObject.Predmet.StrankaListFormatedOIB_1">
      <item>ERSTE&amp;STEIERMÄRKISCHE BANKA d.d., OIB 23057039320 zastupanog po punomoćniku OD BUTERIN &amp; POSAVEC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</izvorni_sadrzaj>
    <derivirana_varijabla naziv="DomainObject.Predmet.StrankaListFormatedWithAdress_1">
      <item>ERSTE&amp;STEIERMÄRKISCHE BANKA d.d., Jadranski Trg 3/a, 51000 Rijeka zastupanog po punomoćniku OD BUTERIN &amp; POSAVEC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DS CENTAR PROJEKT d.o.o.</item>
    </izvorni_sadrzaj>
    <derivirana_varijabla naziv="DomainObject.Predmet.ProtuStrankaListFormated_1">
      <item>DS CENTAR PROJEKT d.o.o.</item>
    </derivirana_varijabla>
  </DomainObject.Predmet.ProtuStrankaListFormated>
  <DomainObject.Predmet.ProtuStrankaListFormatedOIB>
    <izvorni_sadrzaj>
      <item>DS CENTAR PROJEKT d.o.o., OIB 14943921712</item>
    </izvorni_sadrzaj>
    <derivirana_varijabla naziv="DomainObject.Predmet.ProtuStrankaListFormatedOIB_1">
      <item>DS CENTAR PROJEKT d.o.o., OIB 14943921712</item>
    </derivirana_varijabla>
  </DomainObject.Predmet.ProtuStrankaListFormatedOIB>
  <DomainObject.Predmet.ProtuStrankaListFormatedWithAdress>
    <izvorni_sadrzaj>
      <item>DS CENTAR PROJEKT d.o.o., Varaždinska 48/a, 10360 Sesvete</item>
    </izvorni_sadrzaj>
    <derivirana_varijabla naziv="DomainObject.Predmet.ProtuStrankaListFormatedWithAdress_1">
      <item>DS CENTAR PROJEKT d.o.o., Varaždinska 48/a, 10360 Sesvete</item>
    </derivirana_varijabla>
  </DomainObject.Predmet.ProtuStrankaListFormatedWithAdress>
  <DomainObject.Predmet.ProtuStrankaListFormatedWithAdressOIB>
    <izvorni_sadrzaj>
      <item>DS CENTAR PROJEKT d.o.o., OIB 14943921712, Varaždinska 48/a, 10360 Sesvete</item>
    </izvorni_sadrzaj>
    <derivirana_varijabla naziv="DomainObject.Predmet.ProtuStrankaListFormatedWithAdressOIB_1">
      <item>DS CENTAR PROJEKT d.o.o., OIB 14943921712, Varaždinska 48/a, 10360 Sesvete</item>
    </derivirana_varijabla>
  </DomainObject.Predmet.ProtuStrankaListFormatedWithAdressOIB>
  <DomainObject.Predmet.ProtuStrankaListNazivFormated>
    <izvorni_sadrzaj>
      <item>DS CENTAR PROJEKT d.o.o.</item>
    </izvorni_sadrzaj>
    <derivirana_varijabla naziv="DomainObject.Predmet.ProtuStrankaListNazivFormated_1">
      <item>DS CENTAR PROJEKT d.o.o.</item>
    </derivirana_varijabla>
  </DomainObject.Predmet.ProtuStrankaListNazivFormated>
  <DomainObject.Predmet.ProtuStrankaListNazivFormatedOIB>
    <izvorni_sadrzaj>
      <item>DS CENTAR PROJEKT d.o.o., OIB 14943921712</item>
    </izvorni_sadrzaj>
    <derivirana_varijabla naziv="DomainObject.Predmet.ProtuStrankaListNazivFormatedOIB_1">
      <item>DS CENTAR PROJEKT d.o.o., OIB 14943921712</item>
    </derivirana_varijabla>
  </DomainObject.Predmet.ProtuStrankaListNazivFormatedOIB>
  <DomainObject.Predmet.OstaliListFormated>
    <izvorni_sadrzaj>
      <item>OD BUTERIN &amp; POSAVEC punomoćnik sudionika u postupku ERSTE&amp;STEIERMÄRKISCHE BANKA d.d.</item>
      <item>Jozo Tolić</item>
      <item>Slavko Krajinović</item>
      <item>Mirjana Zuzija</item>
    </izvorni_sadrzaj>
    <derivirana_varijabla naziv="DomainObject.Predmet.OstaliListFormated_1">
      <item>OD BUTERIN &amp; POSAVEC punomoćnik sudionika u postupku ERSTE&amp;STEIERMÄRKISCHE BANKA d.d.</item>
      <item>Jozo Tolić</item>
      <item>Slavko Krajinović</item>
      <item>Mirjana Zuzija</item>
    </derivirana_varijabla>
  </DomainObject.Predmet.OstaliListFormated>
  <DomainObject.Predmet.OstaliListFormatedOIB>
    <izvorni_sadrzaj>
      <item>OD BUTERIN &amp; POSAVEC punomoćnik sudionika u postupku ERSTE&amp;STEIERMÄRKISCHE BANKA d.d.</item>
      <item>Jozo Tolić, OIB 11172737648</item>
      <item>Slavko Krajinović, OIB 02644896521</item>
      <item>Mirjana Zuzija, OIB 26497768352</item>
    </izvorni_sadrzaj>
    <derivirana_varijabla naziv="DomainObject.Predmet.OstaliListFormatedOIB_1">
      <item>OD BUTERIN &amp; POSAVEC punomoćnik sudionika u postupku ERSTE&amp;STEIERMÄRKISCHE BANKA d.d.</item>
      <item>Jozo Tolić, OIB 11172737648</item>
      <item>Slavko Krajinović, OIB 02644896521</item>
      <item>Mirjana Zuzija, OIB 26497768352</item>
    </derivirana_varijabla>
  </DomainObject.Predmet.OstaliListFormatedOIB>
  <DomainObject.Predmet.OstaliListFormatedWithAdress>
    <izvorni_sadrzaj>
      <item>OD BUTERIN &amp; POSAVEC, Draškovićeva 82, 10000 Zagreb punomoćnik sudionika u postupku ERSTE&amp;STEIERMÄRKISCHE BANKA d.d.</item>
      <item>Jozo Tolić, Prve Poljanice 17, 10000 Zagreb</item>
      <item>Slavko Krajinović, Trakošćanska 23, 10360 Sesvete</item>
      <item>Mirjana Zuzija, Slavka Kolara 25, 10410 Velika Gorica</item>
    </izvorni_sadrzaj>
    <derivirana_varijabla naziv="DomainObject.Predmet.OstaliListFormatedWithAdress_1">
      <item>OD BUTERIN &amp; POSAVEC, Draškovićeva 82, 10000 Zagreb punomoćnik sudionika u postupku ERSTE&amp;STEIERMÄRKISCHE BANKA d.d.</item>
      <item>Jozo Tolić, Prve Poljanice 17, 10000 Zagreb</item>
      <item>Slavko Krajinović, Trakošćanska 23, 10360 Sesvete</item>
      <item>Mirjana Zuzija, Slavka Kolara 25, 10410 Velika Gorica</item>
    </derivirana_varijabla>
  </DomainObject.Predmet.OstaliListFormatedWithAdress>
  <DomainObject.Predmet.OstaliListFormatedWithAdressOIB>
    <izvorni_sadrzaj>
      <item>OD BUTERIN &amp; POSAVEC, Draškovićeva 82, 10000 Zagreb punomoćnik sudionika u postupku ERSTE&amp;STEIERMÄRKISCHE BANKA d.d.</item>
      <item>Jozo Tolić, OIB 11172737648, Prve Poljanice 17, 10000 Zagreb</item>
      <item>Slavko Krajinović, OIB 02644896521, Trakošćanska 23, 10360 Sesvete</item>
      <item>Mirjana Zuzija, OIB 26497768352, Slavka Kolara 25, 10410 Velika Gorica</item>
    </izvorni_sadrzaj>
    <derivirana_varijabla naziv="DomainObject.Predmet.OstaliListFormatedWithAdressOIB_1">
      <item>OD BUTERIN &amp; POSAVEC, Draškovićeva 82, 10000 Zagreb punomoćnik sudionika u postupku ERSTE&amp;STEIERMÄRKISCHE BANKA d.d.</item>
      <item>Jozo Tolić, OIB 11172737648, Prve Poljanice 17, 10000 Zagreb</item>
      <item>Slavko Krajinović, OIB 02644896521, Trakošćanska 23, 10360 Sesvete</item>
      <item>Mirjana Zuzija, OIB 26497768352, Slavka Kolara 25, 10410 Velika Gorica</item>
    </derivirana_varijabla>
  </DomainObject.Predmet.OstaliListFormatedWithAdressOIB>
  <DomainObject.Predmet.OstaliListNazivFormated>
    <izvorni_sadrzaj>
      <item>OD BUTERIN &amp; POSAVEC</item>
      <item>Jozo Tolić</item>
      <item>Slavko Krajinović</item>
      <item>Mirjana Zuzija</item>
    </izvorni_sadrzaj>
    <derivirana_varijabla naziv="DomainObject.Predmet.OstaliListNazivFormated_1">
      <item>OD BUTERIN &amp; POSAVEC</item>
      <item>Jozo Tolić</item>
      <item>Slavko Krajinović</item>
      <item>Mirjana Zuzija</item>
    </derivirana_varijabla>
  </DomainObject.Predmet.OstaliListNazivFormated>
  <DomainObject.Predmet.OstaliListNazivFormatedOIB>
    <izvorni_sadrzaj>
      <item>OD BUTERIN &amp; POSAVEC</item>
      <item>Jozo Tolić, OIB 11172737648</item>
      <item>Slavko Krajinović, OIB 02644896521</item>
      <item>Mirjana Zuzija, OIB 26497768352</item>
    </izvorni_sadrzaj>
    <derivirana_varijabla naziv="DomainObject.Predmet.OstaliListNazivFormatedOIB_1">
      <item>OD BUTERIN &amp; POSAVEC</item>
      <item>Jozo Tolić, OIB 11172737648</item>
      <item>Slavko Krajinović, OIB 02644896521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DS CENTAR PROJEKT d.o.o.</izvorni_sadrzaj>
    <derivirana_varijabla naziv="DomainObject.Predmet.ProtustrankaIDrugi_1">DS CENTAR PROJEKT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DS CENTAR PROJEKT d.o.o., OIB 14943921712, Varaždinska 48/a, 10360 Sesvete</izvorni_sadrzaj>
    <derivirana_varijabla naziv="DomainObject.Predmet.ProtustrankaIDrugiAdressOIB_1">DS CENTAR PROJEKT d.o.o., OIB 14943921712, Varaždinska 48/a,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DS CENTAR PROJEKT d.o.o.</item>
      <item>OD BUTERIN &amp; POSAVEC</item>
      <item>Jozo Tolić</item>
      <item>Slavko Krajinović</item>
      <item>Mirjana Zuzija</item>
    </izvorni_sadrzaj>
    <derivirana_varijabla naziv="DomainObject.Predmet.SudioniciListNaziv_1">
      <item>ERSTE&amp;STEIERMÄRKISCHE BANKA d.d.</item>
      <item>DS CENTAR PROJEKT d.o.o.</item>
      <item>OD BUTERIN &amp; POSAVEC</item>
      <item>Jozo Tolić</item>
      <item>Slavko Krajinović</item>
      <item>Mirjana Zuzija</item>
    </derivirana_varijabla>
  </DomainObject.Predmet.SudioniciListNaziv>
  <DomainObject.Predmet.SudioniciListAdressOIB>
    <izvorni_sadrzaj>
      <item>ERSTE&amp;STEIERMÄRKISCHE BANKA d.d., OIB 23057039320, Jadranski Trg 3/a,51000 Rijeka</item>
      <item>DS CENTAR PROJEKT d.o.o., OIB 14943921712, Varaždinska 48/a,10360 Sesvete</item>
      <item>OD BUTERIN &amp; POSAVEC, Draškovićeva 82,10000 Zagreb</item>
      <item>Jozo Tolić, OIB 11172737648, Prve Poljanice 17,10000 Zagreb</item>
      <item>Slavko Krajinović, OIB 02644896521, Trakošćanska 23,10360 Sesvete</item>
      <item>Mirjana Zuzija, OIB 26497768352, Slavka Kolara 25,10410 Velika Gorica</item>
    </izvorni_sadrzaj>
    <derivirana_varijabla naziv="DomainObject.Predmet.SudioniciListAdressOIB_1">
      <item>ERSTE&amp;STEIERMÄRKISCHE BANKA d.d., OIB 23057039320, Jadranski Trg 3/a,51000 Rijeka</item>
      <item>DS CENTAR PROJEKT d.o.o., OIB 14943921712, Varaždinska 48/a,10360 Sesvete</item>
      <item>OD BUTERIN &amp; POSAVEC, Draškovićeva 82,10000 Zagreb</item>
      <item>Jozo Tolić, OIB 11172737648, Prve Poljanice 17,10000 Zagreb</item>
      <item>Slavko Krajinović, OIB 02644896521, Trakošćanska 23,10360 Sesvete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14943921712</item>
      <item>, OIB null</item>
      <item>, OIB 11172737648</item>
      <item>, OIB 02644896521</item>
      <item>, OIB 26497768352</item>
    </izvorni_sadrzaj>
    <derivirana_varijabla naziv="DomainObject.Predmet.SudioniciListNazivOIB_1">
      <item>, OIB 23057039320</item>
      <item>, OIB 14943921712</item>
      <item>, OIB null</item>
      <item>, OIB 11172737648</item>
      <item>, OIB 02644896521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C71C0-2A85-4CC1-9983-B9358998A4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1553</properties:Characters>
  <properties:Lines>57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2015-12-15T12:23:00Z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2015-12-15T12:25:00Z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