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b299" w14:paraId="c2bb29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A1431" w:rsidRPr="00FA1431">
        <w:t>8447</w:t>
      </w:r>
      <w:r w:rsidR="00DB5D27">
        <w:t>/15</w:t>
      </w:r>
      <w:r w:rsidR="00FA1431">
        <w:t>-6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A1431" w:rsidRPr="00FA1431">
        <w:t>HUUS d.o.o.</w:t>
      </w:r>
      <w:r w:rsidR="00FA1431">
        <w:t>,</w:t>
      </w:r>
      <w:r w:rsidR="00FA1431" w:rsidRPr="00FA1431">
        <w:t xml:space="preserve"> OIB:</w:t>
      </w:r>
      <w:r w:rsidR="00FA1431">
        <w:t xml:space="preserve"> </w:t>
      </w:r>
      <w:r w:rsidR="00FA1431" w:rsidRPr="00FA1431">
        <w:t>76048421278, Sesvete, Trpinjska 21</w:t>
      </w:r>
      <w:r w:rsidR="005B14E3">
        <w:t xml:space="preserve">, </w:t>
      </w:r>
      <w:r w:rsidR="00FA1431">
        <w:rPr>
          <w:rFonts w:eastAsia="Times New Roman"/>
          <w:szCs w:val="24"/>
          <w:lang w:eastAsia="hr-HR"/>
        </w:rPr>
        <w:t>8.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FA143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A1431" w:rsidRPr="00FA1431">
        <w:t>HUUS d.o.o.</w:t>
      </w:r>
      <w:r w:rsidR="00FA1431">
        <w:t>,</w:t>
      </w:r>
      <w:r w:rsidR="00FA1431" w:rsidRPr="00FA1431">
        <w:t xml:space="preserve"> OIB:</w:t>
      </w:r>
      <w:r w:rsidR="00FA1431">
        <w:t xml:space="preserve"> </w:t>
      </w:r>
      <w:r w:rsidR="00FA1431" w:rsidRPr="00FA1431">
        <w:t>76048421278,</w:t>
      </w:r>
      <w:r w:rsidR="00FA1431">
        <w:t xml:space="preserve"> MBS:</w:t>
      </w:r>
      <w:r w:rsidR="00FA1431" w:rsidRPr="00FA1431">
        <w:t xml:space="preserve"> 080838266</w:t>
      </w:r>
      <w:r w:rsidR="00FA1431">
        <w:t>,</w:t>
      </w:r>
      <w:r w:rsidR="00FA1431" w:rsidRPr="00FA1431">
        <w:t xml:space="preserve"> Sesvete, Trpinjska 21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A1431">
        <w:rPr>
          <w:rFonts w:eastAsia="Times New Roman"/>
          <w:szCs w:val="24"/>
          <w:lang w:eastAsia="hr-HR"/>
        </w:rPr>
        <w:t>8.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55BE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95368F">
        <w:rPr>
          <w:rFonts w:eastAsia="Times New Roman"/>
          <w:szCs w:val="24"/>
          <w:lang w:eastAsia="hr-HR"/>
        </w:rPr>
        <w:t>15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FA1431">
        <w:rPr>
          <w:rFonts w:eastAsia="Times New Roman"/>
          <w:szCs w:val="24"/>
          <w:lang w:eastAsia="hr-HR"/>
        </w:rPr>
        <w:t>Renato Sabljić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A1431">
        <w:t xml:space="preserve"> Zdenački zavoj 14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A1431">
        <w:rPr>
          <w:rFonts w:eastAsia="Times New Roman"/>
          <w:szCs w:val="24"/>
          <w:lang w:eastAsia="hr-HR"/>
        </w:rPr>
        <w:t xml:space="preserve"> 74644810692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A143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A1431" w:rsidRPr="00FA1431">
        <w:t>HUUS d.o.o.</w:t>
      </w:r>
      <w:r w:rsidR="00FA1431">
        <w:t>,</w:t>
      </w:r>
      <w:r w:rsidR="00FA1431" w:rsidRPr="00FA1431">
        <w:t xml:space="preserve"> OIB:</w:t>
      </w:r>
      <w:r w:rsidR="00FA1431">
        <w:t xml:space="preserve"> </w:t>
      </w:r>
      <w:r w:rsidR="00FA1431" w:rsidRPr="00FA1431">
        <w:t>76048421278, Sesvete, Trpinjska 21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A1431">
        <w:rPr>
          <w:rFonts w:eastAsia="Times New Roman"/>
          <w:szCs w:val="24"/>
          <w:lang w:eastAsia="hr-HR"/>
        </w:rPr>
        <w:t>15.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A1431">
        <w:rPr>
          <w:rFonts w:eastAsia="Times New Roman"/>
          <w:szCs w:val="20"/>
          <w:lang w:eastAsia="hr-HR"/>
        </w:rPr>
        <w:t>10. veljače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1B3169"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</w:t>
      </w:r>
      <w:r w:rsidR="00FF3B6D">
        <w:rPr>
          <w:rFonts w:eastAsia="Times New Roman"/>
          <w:szCs w:val="20"/>
          <w:lang w:eastAsia="hr-HR"/>
        </w:rPr>
        <w:lastRenderedPageBreak/>
        <w:t>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A1431">
        <w:rPr>
          <w:rFonts w:eastAsia="Times New Roman"/>
          <w:szCs w:val="20"/>
          <w:lang w:eastAsia="hr-HR"/>
        </w:rPr>
        <w:t>8.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  <w:r w:rsidR="004C4C6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4C4C6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C4C6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C6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A1431" w:rsidRPr="00FA1431">
          <w:t>8447/15-6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268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C4C62"/>
    <w:rsid w:val="00525FBD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St-8447/2015-6</izvorni_sadrzaj>
    <derivirana_varijabla naziv="DomainObject.Oznaka_1">St-8447/2015-6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8447</izvorni_sadrzaj>
    <derivirana_varijabla naziv="DomainObject.Predmet.Broj_1">8447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St-8447/2015</izvorni_sadrzaj>
    <derivirana_varijabla naziv="DomainObject.Predmet.OznakaBroj_1">St-8447/2015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HUUS d.o.o. zastupanog po punomoćniku JOSIP JANTULA</izvorni_sadrzaj>
    <derivirana_varijabla naziv="DomainObject.Predmet.ProtustrankaFormated_1">  HUUS d.o.o. zastupanog po punomoćniku JOSIP JANTULA</derivirana_varijabla>
  </DomainObject.Predmet.ProtustrankaFormated>
  <DomainObject.Predmet.ProtustrankaFormatedOIB>
    <izvorni_sadrzaj>  HUUS d.o.o., OIB 76048421278 zastupanog po punomoćniku JOSIP JANTULA</izvorni_sadrzaj>
    <derivirana_varijabla naziv="DomainObject.Predmet.ProtustrankaFormatedOIB_1">  HUUS d.o.o., OIB 76048421278 zastupanog po punomoćniku JOSIP JANTULA</derivirana_varijabla>
  </DomainObject.Predmet.ProtustrankaFormatedOIB>
  <DomainObject.Predmet.ProtustrankaFormatedWithAdress>
    <izvorni_sadrzaj> HUUS d.o.o., Trpinjska 21, 10360 Sesvete zastupanog po punomoćniku JOSIP JANTULA</izvorni_sadrzaj>
    <derivirana_varijabla naziv="DomainObject.Predmet.ProtustrankaFormatedWithAdress_1"> HUUS d.o.o., Trpinjska 21, 10360 Sesvete zastupanog po punomoćniku JOSIP JANTULA</derivirana_varijabla>
  </DomainObject.Predmet.ProtustrankaFormatedWithAdress>
  <DomainObject.Predmet.ProtustrankaFormatedWithAdressOIB>
    <izvorni_sadrzaj> HUUS d.o.o., OIB 76048421278, Trpinjska 21, 10360 Sesvete zastupanog po punomoćniku JOSIP JANTULA</izvorni_sadrzaj>
    <derivirana_varijabla naziv="DomainObject.Predmet.ProtustrankaFormatedWithAdressOIB_1"> HUUS d.o.o., OIB 76048421278, Trpinjska 21, 10360 Sesvete zastupanog po punomoćniku JOSIP JANTULA</derivirana_varijabla>
  </DomainObject.Predmet.ProtustrankaFormatedWithAdressOIB>
  <DomainObject.Predmet.ProtustrankaWithAdress>
    <izvorni_sadrzaj>HUUS d.o.o. Trpinjska 21, 10360 Sesvete</izvorni_sadrzaj>
    <derivirana_varijabla naziv="DomainObject.Predmet.ProtustrankaWithAdress_1">HUUS d.o.o. Trpinjska 21, 10360 Sesvete</derivirana_varijabla>
  </DomainObject.Predmet.ProtustrankaWithAdress>
  <DomainObject.Predmet.ProtustrankaWithAdressOIB>
    <izvorni_sadrzaj>HUUS d.o.o., OIB 76048421278, Trpinjska 21, 10360 Sesvete</izvorni_sadrzaj>
    <derivirana_varijabla naziv="DomainObject.Predmet.ProtustrankaWithAdressOIB_1">HUUS d.o.o., OIB 76048421278, Trpinjska 21, 10360 Sesvete</derivirana_varijabla>
  </DomainObject.Predmet.ProtustrankaWithAdressOIB>
  <DomainObject.Predmet.ProtustrankaNazivFormated>
    <izvorni_sadrzaj>HUUS d.o.o.</izvorni_sadrzaj>
    <derivirana_varijabla naziv="DomainObject.Predmet.ProtustrankaNazivFormated_1">HUUS d.o.o.</derivirana_varijabla>
  </DomainObject.Predmet.ProtustrankaNazivFormated>
  <DomainObject.Predmet.ProtustrankaNazivFormatedOIB>
    <izvorni_sadrzaj>HUUS d.o.o., OIB 76048421278</izvorni_sadrzaj>
    <derivirana_varijabla naziv="DomainObject.Predmet.ProtustrankaNazivFormatedOIB_1">HUUS d.o.o., OIB 76048421278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HUUS d.o.o. zastupanog po punomoćniku JOSIP JANTULA</item>
    </izvorni_sadrzaj>
    <derivirana_varijabla naziv="DomainObject.Predmet.ProtuStrankaListFormated_1">
      <item>HUUS d.o.o. zastupanog po punomoćniku JOSIP JANTULA</item>
    </derivirana_varijabla>
  </DomainObject.Predmet.ProtuStrankaListFormated>
  <DomainObject.Predmet.ProtuStrankaListFormatedOIB>
    <izvorni_sadrzaj>
      <item>HUUS d.o.o., OIB 76048421278 zastupanog po punomoćniku JOSIP JANTULA</item>
    </izvorni_sadrzaj>
    <derivirana_varijabla naziv="DomainObject.Predmet.ProtuStrankaListFormatedOIB_1">
      <item>HUUS d.o.o., OIB 76048421278 zastupanog po punomoćniku JOSIP JANTULA</item>
    </derivirana_varijabla>
  </DomainObject.Predmet.ProtuStrankaListFormatedOIB>
  <DomainObject.Predmet.ProtuStrankaListFormatedWithAdress>
    <izvorni_sadrzaj>
      <item>HUUS d.o.o., Trpinjska 21, 10360 Sesvete zastupanog po punomoćniku JOSIP JANTULA</item>
    </izvorni_sadrzaj>
    <derivirana_varijabla naziv="DomainObject.Predmet.ProtuStrankaListFormatedWithAdress_1">
      <item>HUUS d.o.o., Trpinjska 21, 10360 Sesvete zastupanog po punomoćniku JOSIP JANTULA</item>
    </derivirana_varijabla>
  </DomainObject.Predmet.ProtuStrankaListFormatedWithAdress>
  <DomainObject.Predmet.ProtuStrankaListFormatedWithAdressOIB>
    <izvorni_sadrzaj>
      <item>HUUS d.o.o., OIB 76048421278, Trpinjska 21, 10360 Sesvete zastupanog po punomoćniku JOSIP JANTULA</item>
    </izvorni_sadrzaj>
    <derivirana_varijabla naziv="DomainObject.Predmet.ProtuStrankaListFormatedWithAdressOIB_1">
      <item>HUUS d.o.o., OIB 76048421278, Trpinjska 21, 10360 Sesvete zastupanog po punomoćniku JOSIP JANTULA</item>
    </derivirana_varijabla>
  </DomainObject.Predmet.ProtuStrankaListFormatedWithAdressOIB>
  <DomainObject.Predmet.ProtuStrankaListNazivFormated>
    <izvorni_sadrzaj>
      <item>HUUS d.o.o.</item>
    </izvorni_sadrzaj>
    <derivirana_varijabla naziv="DomainObject.Predmet.ProtuStrankaListNazivFormated_1">
      <item>HUUS d.o.o.</item>
    </derivirana_varijabla>
  </DomainObject.Predmet.ProtuStrankaListNazivFormated>
  <DomainObject.Predmet.ProtuStrankaListNazivFormatedOIB>
    <izvorni_sadrzaj>
      <item>HUUS d.o.o., OIB 76048421278</item>
    </izvorni_sadrzaj>
    <derivirana_varijabla naziv="DomainObject.Predmet.ProtuStrankaListNazivFormatedOIB_1">
      <item>HUUS d.o.o., OIB 76048421278</item>
    </derivirana_varijabla>
  </DomainObject.Predmet.ProtuStrankaListNazivFormatedOIB>
  <DomainObject.Predmet.OstaliListFormated>
    <izvorni_sadrzaj>
      <item>JOSIP JANTULA punomoćnik sudionika u postupku HUUS d.o.o.</item>
    </izvorni_sadrzaj>
    <derivirana_varijabla naziv="DomainObject.Predmet.OstaliListFormated_1">
      <item>JOSIP JANTULA punomoćnik sudionika u postupku HUUS d.o.o.</item>
    </derivirana_varijabla>
  </DomainObject.Predmet.OstaliListFormated>
  <DomainObject.Predmet.OstaliListFormatedOIB>
    <izvorni_sadrzaj>
      <item>JOSIP JANTULA, OIB 79299977075 punomoćnik sudionika u postupku HUUS d.o.o.</item>
    </izvorni_sadrzaj>
    <derivirana_varijabla naziv="DomainObject.Predmet.OstaliListFormatedOIB_1">
      <item>JOSIP JANTULA, OIB 79299977075 punomoćnik sudionika u postupku HUUS d.o.o.</item>
    </derivirana_varijabla>
  </DomainObject.Predmet.OstaliListFormatedOIB>
  <DomainObject.Predmet.OstaliListFormatedWithAdress>
    <izvorni_sadrzaj>
      <item>JOSIP JANTULA, SVETOG MATEJA 1, 10000 Zagreb punomoćnik sudionika u postupku HUUS d.o.o.</item>
    </izvorni_sadrzaj>
    <derivirana_varijabla naziv="DomainObject.Predmet.OstaliListFormatedWithAdress_1">
      <item>JOSIP JANTULA, SVETOG MATEJA 1, 10000 Zagreb punomoćnik sudionika u postupku HUUS d.o.o.</item>
    </derivirana_varijabla>
  </DomainObject.Predmet.OstaliListFormatedWithAdress>
  <DomainObject.Predmet.OstaliListFormatedWithAdressOIB>
    <izvorni_sadrzaj>
      <item>JOSIP JANTULA, OIB 79299977075, SVETOG MATEJA 1, 10000 Zagreb punomoćnik sudionika u postupku HUUS d.o.o.</item>
    </izvorni_sadrzaj>
    <derivirana_varijabla naziv="DomainObject.Predmet.OstaliListFormatedWithAdressOIB_1">
      <item>JOSIP JANTULA, OIB 79299977075, SVETOG MATEJA 1, 10000 Zagreb punomoćnik sudionika u postupku HUUS d.o.o.</item>
    </derivirana_varijabla>
  </DomainObject.Predmet.OstaliListFormatedWithAdressOIB>
  <DomainObject.Predmet.OstaliListNazivFormated>
    <izvorni_sadrzaj>
      <item>JOSIP JANTULA</item>
    </izvorni_sadrzaj>
    <derivirana_varijabla naziv="DomainObject.Predmet.OstaliListNazivFormated_1">
      <item>JOSIP JANTULA</item>
    </derivirana_varijabla>
  </DomainObject.Predmet.OstaliListNazivFormated>
  <DomainObject.Predmet.OstaliListNazivFormatedOIB>
    <izvorni_sadrzaj>
      <item>JOSIP JANTULA, OIB 79299977075</item>
    </izvorni_sadrzaj>
    <derivirana_varijabla naziv="DomainObject.Predmet.OstaliListNazivFormatedOIB_1">
      <item>JOSIP JANTULA, OIB 79299977075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St-8447/2015-6</izvorni_sadrzaj>
    <derivirana_varijabla naziv="DomainObject.PoslovniBrojDokumenta_1">St-8447/2015-6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HUUS d.o.o.</izvorni_sadrzaj>
    <derivirana_varijabla naziv="DomainObject.Predmet.ProtustrankaIDrugi_1">HUUS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HUUS d.o.o., OIB 76048421278, Trpinjska 21, 10360 Sesvete</izvorni_sadrzaj>
    <derivirana_varijabla naziv="DomainObject.Predmet.ProtustrankaIDrugiAdressOIB_1">HUUS d.o.o., OIB 76048421278, Trpinjska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HUUS d.o.o.</item>
      <item>JOSIP JANTULA</item>
    </izvorni_sadrzaj>
    <derivirana_varijabla naziv="DomainObject.Predmet.SudioniciListNaziv_1">
      <item>FINA Regionalni centar Zagreb</item>
      <item>HUUS d.o.o.</item>
      <item>JOSIP JANTULA</item>
    </derivirana_varijabla>
  </DomainObject.Predmet.SudioniciListNaziv>
  <DomainObject.Predmet.SudioniciListAdressOIB>
    <izvorni_sadrzaj>
      <item>FINA Regionalni centar Zagreb, OIB 85821130368, Trg svibanjskih žrtava 1995. 1,10000 Zagreb</item>
      <item>HUUS d.o.o., OIB 76048421278, Trpinjska 21,10360 Sesvete</item>
      <item>JOSIP JANTULA, OIB 79299977075, SVETOG MATEJA 1,10000 Zagreb</item>
    </izvorni_sadrzaj>
    <derivirana_varijabla naziv="DomainObject.Predmet.SudioniciListAdressOIB_1">
      <item>FINA Regionalni centar Zagreb, OIB 85821130368, Trg svibanjskih žrtava 1995. 1,10000 Zagreb</item>
      <item>HUUS d.o.o., OIB 76048421278, Trpinjska 21,10360 Sesvete</item>
      <item>JOSIP JANTULA, OIB 79299977075, SVETOG MATEJA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76048421278</item>
      <item>, OIB 79299977075</item>
    </izvorni_sadrzaj>
    <derivirana_varijabla naziv="DomainObject.Predmet.SudioniciListNazivOIB_1">
      <item>, OIB 85821130368</item>
      <item>, OIB 76048421278</item>
      <item>, OIB 79299977075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2124</properties:Characters>
  <properties:Lines>83</properties:Lines>
  <properties:Paragraphs>26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2016-12-08T09:39:00Z</cp:lastPrinted>
  <dcterms:modified xmlns:xsi="http://www.w3.org/2001/XMLSchema-instance" xsi:type="dcterms:W3CDTF">2016-12-08T09:40:00Z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