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4e96" w14:paraId="20b4e96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B32C0">
        <w:t>4</w:t>
      </w:r>
      <w:r w:rsidR="00120134">
        <w:t>839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120134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120134" w:rsidRPr="00834BA2">
        <w:t>BEL - DREN d.o.o.</w:t>
      </w:r>
      <w:r w:rsidR="00120134">
        <w:t xml:space="preserve"> u stečaju</w:t>
      </w:r>
      <w:r w:rsidR="00120134" w:rsidRPr="00834BA2">
        <w:t>, Zagreb, Donji Pustodol 19, OIB 74344638057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120134">
        <w:t>12. listopada</w:t>
      </w:r>
      <w:r w:rsidR="00F77ECE">
        <w:t xml:space="preserve"> 2017</w:t>
      </w:r>
      <w:r w:rsidR="008E1CB9">
        <w:t>.</w:t>
      </w:r>
      <w:r w:rsidR="00056A75" w:rsidRPr="00267DA6">
        <w:t xml:space="preserve"> godine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4B32C0" w:rsidP="004B32C0" w:rsidR="004B32C0" w:rsidRPr="000911D1">
      <w:pPr>
        <w:jc w:val="center"/>
        <w:rPr>
          <w:b/>
        </w:rPr>
      </w:pPr>
    </w:p>
    <w:p w:rsidRDefault="001546F4" w:rsidP="001546F4" w:rsidR="001546F4">
      <w:pPr>
        <w:jc w:val="both"/>
      </w:pPr>
      <w:r>
        <w:t>I. Utvrđene su slijedeće tražbine prvog višeg isplatnog reda: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I.1. JELINEK MARIO, Sopje, Grabići 17,</w:t>
      </w:r>
    </w:p>
    <w:p w:rsidRDefault="001546F4" w:rsidP="001546F4" w:rsidR="001546F4">
      <w:pPr>
        <w:jc w:val="both"/>
      </w:pPr>
      <w:r>
        <w:t xml:space="preserve">          OIB 97925971917                                                                                         13.644,84 kn</w:t>
      </w:r>
    </w:p>
    <w:p w:rsidRDefault="001546F4" w:rsidP="001546F4" w:rsidR="001546F4" w:rsidRPr="00D6165F">
      <w:pPr>
        <w:jc w:val="both"/>
      </w:pPr>
    </w:p>
    <w:p w:rsidRDefault="001546F4" w:rsidP="001546F4" w:rsidR="001546F4">
      <w:pPr>
        <w:tabs>
          <w:tab w:pos="7687" w:val="left"/>
        </w:tabs>
        <w:jc w:val="both"/>
      </w:pPr>
      <w:r>
        <w:t>I.2. KOVAČEVIĆ DRAGAN, Slatina, Ljudevita Gaja 1,</w:t>
      </w:r>
    </w:p>
    <w:p w:rsidRDefault="001546F4" w:rsidP="001546F4" w:rsidR="001546F4">
      <w:pPr>
        <w:tabs>
          <w:tab w:pos="7687" w:val="left"/>
        </w:tabs>
        <w:jc w:val="both"/>
      </w:pPr>
      <w:r>
        <w:t xml:space="preserve">          OIB 68651883997                                                                                         27.973,68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 xml:space="preserve">I.3. REPUBLIKA HRVATSKA, MINISTARSTVO FINANCIJA, </w:t>
      </w:r>
    </w:p>
    <w:p w:rsidRDefault="001546F4" w:rsidP="001546F4" w:rsidR="001546F4">
      <w:pPr>
        <w:ind w:firstLine="360"/>
        <w:jc w:val="both"/>
      </w:pPr>
      <w:r>
        <w:t xml:space="preserve">  POREZNA UPRAVA, Područni ured Zagreb, </w:t>
      </w:r>
    </w:p>
    <w:p w:rsidRDefault="001546F4" w:rsidP="001546F4" w:rsidR="001546F4">
      <w:pPr>
        <w:jc w:val="both"/>
      </w:pPr>
      <w:r>
        <w:t xml:space="preserve">           </w:t>
      </w:r>
      <w:r w:rsidRPr="00674568">
        <w:t xml:space="preserve">OIB </w:t>
      </w:r>
      <w:r>
        <w:t>18683136487                                                                                      617.347,10 kn</w:t>
      </w:r>
    </w:p>
    <w:p w:rsidRDefault="001546F4" w:rsidP="001546F4" w:rsidR="001546F4">
      <w:pPr>
        <w:jc w:val="both"/>
      </w:pPr>
      <w:r>
        <w:t xml:space="preserve">         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</w:p>
    <w:p w:rsidRDefault="001546F4" w:rsidP="001546F4" w:rsidR="001546F4" w:rsidRPr="00730688">
      <w:pPr>
        <w:jc w:val="both"/>
      </w:pPr>
      <w:r>
        <w:t xml:space="preserve">II. </w:t>
      </w:r>
      <w:r w:rsidRPr="00730688">
        <w:t xml:space="preserve">Utvrđene su slijedeće tražbine drugog višeg isplatnog reda: </w:t>
      </w:r>
    </w:p>
    <w:p w:rsidRDefault="001546F4" w:rsidP="001546F4" w:rsidR="001546F4" w:rsidRPr="00730688">
      <w:pPr>
        <w:jc w:val="both"/>
      </w:pPr>
    </w:p>
    <w:p w:rsidRDefault="001546F4" w:rsidP="001546F4" w:rsidR="001546F4">
      <w:pPr>
        <w:jc w:val="both"/>
      </w:pPr>
      <w:r>
        <w:t>II.</w:t>
      </w:r>
      <w:r w:rsidRPr="00730688">
        <w:t xml:space="preserve">1. </w:t>
      </w:r>
      <w:r>
        <w:t>RAIFFEISENBANK AUSTRIA d.d.,</w:t>
      </w:r>
    </w:p>
    <w:p w:rsidRDefault="001546F4" w:rsidP="001546F4" w:rsidR="001546F4" w:rsidRPr="00730688">
      <w:pPr>
        <w:ind w:firstLine="360"/>
        <w:jc w:val="both"/>
      </w:pPr>
      <w:r>
        <w:t xml:space="preserve">  Zagreb, Magazinska cesta 69</w:t>
      </w:r>
      <w:r w:rsidRPr="00730688">
        <w:t>,</w:t>
      </w:r>
    </w:p>
    <w:p w:rsidRDefault="001546F4" w:rsidP="001546F4" w:rsidR="001546F4">
      <w:pPr>
        <w:ind w:firstLine="360"/>
        <w:jc w:val="both"/>
      </w:pPr>
      <w:r>
        <w:t xml:space="preserve">  </w:t>
      </w:r>
      <w:r w:rsidRPr="00730688">
        <w:t xml:space="preserve">OIB </w:t>
      </w:r>
      <w:r>
        <w:t>53056966535</w:t>
      </w:r>
      <w:r w:rsidRPr="00730688">
        <w:t xml:space="preserve"> </w:t>
      </w:r>
      <w:r>
        <w:t xml:space="preserve">                  </w:t>
      </w:r>
      <w:r w:rsidRPr="00730688">
        <w:t xml:space="preserve"> </w:t>
      </w:r>
      <w:r>
        <w:t xml:space="preserve">                                                                  9.010.397,35</w:t>
      </w:r>
      <w:r w:rsidRPr="00730688">
        <w:t xml:space="preserve"> kn</w:t>
      </w:r>
    </w:p>
    <w:p w:rsidRDefault="001546F4" w:rsidP="001546F4" w:rsidR="001546F4">
      <w:pPr>
        <w:ind w:firstLine="360"/>
        <w:jc w:val="both"/>
      </w:pPr>
    </w:p>
    <w:p w:rsidRDefault="001546F4" w:rsidP="001546F4" w:rsidR="001546F4">
      <w:pPr>
        <w:jc w:val="both"/>
      </w:pPr>
      <w:r>
        <w:t>II.2. DAMIR BARIŠIĆ, odvjetnik, Koprivnica,</w:t>
      </w:r>
    </w:p>
    <w:p w:rsidRDefault="001546F4" w:rsidP="001546F4" w:rsidR="001546F4">
      <w:pPr>
        <w:ind w:firstLine="360"/>
        <w:jc w:val="both"/>
      </w:pPr>
      <w:r>
        <w:t xml:space="preserve">  Basaričekova 27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87210270845                               </w:t>
      </w:r>
      <w:r w:rsidRPr="00730688">
        <w:t xml:space="preserve"> </w:t>
      </w:r>
      <w:r>
        <w:t xml:space="preserve">                                8.387,26</w:t>
      </w:r>
      <w:r w:rsidRPr="00730688">
        <w:t xml:space="preserve">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II.3. INA-INDUSTRIJA NAFTE d.d., Zagreb,</w:t>
      </w:r>
    </w:p>
    <w:p w:rsidRDefault="001546F4" w:rsidP="001546F4" w:rsidR="001546F4">
      <w:pPr>
        <w:ind w:firstLine="360"/>
        <w:jc w:val="both"/>
      </w:pPr>
      <w:r>
        <w:t xml:space="preserve">  Avenija V. Holjveca 10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27759560625                                                  12.204,80 </w:t>
      </w:r>
      <w:r w:rsidRPr="00730688">
        <w:t>kn</w:t>
      </w:r>
    </w:p>
    <w:p w:rsidRDefault="001546F4" w:rsidP="001546F4" w:rsidR="001546F4">
      <w:pPr>
        <w:ind w:firstLine="360"/>
        <w:jc w:val="both"/>
      </w:pPr>
    </w:p>
    <w:p w:rsidRDefault="001546F4" w:rsidP="001546F4" w:rsidR="001546F4">
      <w:pPr>
        <w:jc w:val="both"/>
      </w:pPr>
      <w:r>
        <w:t>II.4. SLATINSKA BANKA d.d., Slatina,</w:t>
      </w:r>
    </w:p>
    <w:p w:rsidRDefault="001546F4" w:rsidP="001546F4" w:rsidR="001546F4">
      <w:pPr>
        <w:ind w:firstLine="360"/>
        <w:jc w:val="both"/>
      </w:pPr>
      <w:r>
        <w:t xml:space="preserve">  Vladimira Nazora 2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42252496579                                                    </w:t>
      </w:r>
      <w:r w:rsidRPr="00730688">
        <w:t xml:space="preserve"> </w:t>
      </w:r>
      <w:r>
        <w:t xml:space="preserve">      1.707,80 </w:t>
      </w:r>
      <w:r w:rsidRPr="00730688">
        <w:t>kn</w:t>
      </w:r>
    </w:p>
    <w:p w:rsidRDefault="001546F4" w:rsidP="001546F4" w:rsidR="001546F4">
      <w:pPr>
        <w:ind w:firstLine="360"/>
        <w:jc w:val="both"/>
      </w:pPr>
    </w:p>
    <w:p w:rsidRDefault="001546F4" w:rsidP="001546F4" w:rsidR="001546F4">
      <w:pPr>
        <w:jc w:val="both"/>
      </w:pPr>
      <w:r>
        <w:t xml:space="preserve">II.5. Wiener osiguranje Vienna Insurance Group d.d., </w:t>
      </w:r>
    </w:p>
    <w:p w:rsidRDefault="001546F4" w:rsidP="001546F4" w:rsidR="001546F4">
      <w:pPr>
        <w:ind w:firstLine="360"/>
        <w:jc w:val="both"/>
      </w:pPr>
      <w:r>
        <w:t xml:space="preserve">  Zagreb, Slovenska 24, </w:t>
      </w:r>
      <w:r w:rsidRPr="00730688">
        <w:t xml:space="preserve">OIB </w:t>
      </w:r>
      <w:r>
        <w:t xml:space="preserve">52848403362                                      </w:t>
      </w:r>
      <w:r w:rsidRPr="00730688">
        <w:t xml:space="preserve">  </w:t>
      </w:r>
      <w:r>
        <w:t xml:space="preserve">                2.135,68</w:t>
      </w:r>
      <w:r w:rsidRPr="00730688">
        <w:t xml:space="preserve"> kn</w:t>
      </w:r>
    </w:p>
    <w:p w:rsidRDefault="001546F4" w:rsidP="001546F4" w:rsidR="001546F4">
      <w:pPr>
        <w:ind w:firstLine="360"/>
        <w:jc w:val="both"/>
      </w:pPr>
    </w:p>
    <w:p w:rsidRDefault="001546F4" w:rsidP="001546F4" w:rsidR="001546F4">
      <w:pPr>
        <w:jc w:val="both"/>
      </w:pPr>
      <w:r>
        <w:t>II.6. BRAMA-PROM d.o.o., Zaprešić, Drage Kodrmana 12</w:t>
      </w:r>
      <w:r w:rsidRPr="00CB1EB1">
        <w:t xml:space="preserve"> </w:t>
      </w:r>
    </w:p>
    <w:p w:rsidRDefault="001546F4" w:rsidP="001546F4" w:rsidR="001546F4">
      <w:pPr>
        <w:jc w:val="both"/>
      </w:pPr>
      <w:r>
        <w:t xml:space="preserve">        </w:t>
      </w:r>
      <w:r w:rsidRPr="00730688">
        <w:t xml:space="preserve">OIB </w:t>
      </w:r>
      <w:r>
        <w:t xml:space="preserve">42311048734                                                   </w:t>
      </w:r>
      <w:r w:rsidRPr="00730688">
        <w:t xml:space="preserve"> </w:t>
      </w:r>
      <w:r>
        <w:t xml:space="preserve">                                       58.593,92</w:t>
      </w:r>
      <w:r w:rsidRPr="00730688">
        <w:t xml:space="preserve">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II.7. UGOPLAST d.o.o., Našice, Vukojevci,</w:t>
      </w:r>
    </w:p>
    <w:p w:rsidRDefault="001546F4" w:rsidP="001546F4" w:rsidR="001546F4">
      <w:pPr>
        <w:jc w:val="both"/>
      </w:pPr>
      <w:r>
        <w:t xml:space="preserve">        Braće Radića 138, OIB 62259130408                                                            63.749,17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II.8. HRVATSKE ŠUME društvo s ograničenom odgovornošću,</w:t>
      </w:r>
    </w:p>
    <w:p w:rsidRDefault="001546F4" w:rsidP="001546F4" w:rsidR="001546F4">
      <w:pPr>
        <w:jc w:val="both"/>
      </w:pPr>
      <w:r>
        <w:t xml:space="preserve">        Zagreb, Lj. F. Vukotivnoića 2, OIB 69693144506                                  18.398.713,33 kn</w:t>
      </w:r>
    </w:p>
    <w:p w:rsidRDefault="001546F4" w:rsidP="001546F4" w:rsidR="001546F4">
      <w:pPr>
        <w:ind w:firstLine="360"/>
        <w:jc w:val="both"/>
      </w:pPr>
      <w:r>
        <w:t xml:space="preserve"> </w:t>
      </w:r>
    </w:p>
    <w:p w:rsidRDefault="001546F4" w:rsidP="001546F4" w:rsidR="001546F4">
      <w:pPr>
        <w:jc w:val="both"/>
      </w:pPr>
      <w:r>
        <w:t xml:space="preserve">II.9. REPUBLIKA HRVATSKA, MINISTARSTVO FINANCIJA, </w:t>
      </w:r>
    </w:p>
    <w:p w:rsidRDefault="001546F4" w:rsidP="001546F4" w:rsidR="001546F4">
      <w:pPr>
        <w:ind w:firstLine="360"/>
        <w:jc w:val="both"/>
      </w:pPr>
      <w:r>
        <w:t xml:space="preserve">  POREZNA UPRAVA, Područni ured Zagreb, </w:t>
      </w:r>
    </w:p>
    <w:p w:rsidRDefault="001546F4" w:rsidP="001546F4" w:rsidR="001546F4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</w:t>
      </w:r>
      <w:r w:rsidRPr="00730688">
        <w:t xml:space="preserve">  </w:t>
      </w:r>
      <w:r>
        <w:t xml:space="preserve">    1.338.138,64 </w:t>
      </w:r>
      <w:r w:rsidRPr="00730688">
        <w:t>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II.10. TERAKOTA-ING d.o.o., Novi Marof, Grana 12,</w:t>
      </w:r>
    </w:p>
    <w:p w:rsidRDefault="001546F4" w:rsidP="001546F4" w:rsidR="001546F4">
      <w:pPr>
        <w:jc w:val="both"/>
      </w:pPr>
      <w:r>
        <w:t xml:space="preserve">          OIB 98287191134                                                                                       372.000,00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II.11. RUSMAN SHOPS GMBH, Hans Tinhof-Strasse 817,</w:t>
      </w:r>
    </w:p>
    <w:p w:rsidRDefault="001546F4" w:rsidP="001546F4" w:rsidR="001546F4">
      <w:pPr>
        <w:jc w:val="both"/>
      </w:pPr>
      <w:r>
        <w:t xml:space="preserve">          7000 Eisenstadt, Austrija, ATU61326906                                               1.512.503,09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II.12. ZAGREBAČKI HOLDING d.o.o.,</w:t>
      </w:r>
      <w:r w:rsidRPr="00CB1EB1">
        <w:t xml:space="preserve"> </w:t>
      </w:r>
      <w:r>
        <w:t xml:space="preserve">Zagreb, </w:t>
      </w:r>
    </w:p>
    <w:p w:rsidRDefault="001546F4" w:rsidP="001546F4" w:rsidR="001546F4">
      <w:pPr>
        <w:ind w:firstLine="360"/>
        <w:jc w:val="both"/>
      </w:pPr>
      <w:r>
        <w:t xml:space="preserve">  Ulica grada Vukovara 41, </w:t>
      </w:r>
      <w:r w:rsidRPr="00730688">
        <w:t xml:space="preserve">OIB </w:t>
      </w:r>
      <w:r>
        <w:t xml:space="preserve">85584865987                                   </w:t>
      </w:r>
      <w:r w:rsidRPr="00730688">
        <w:t xml:space="preserve">  </w:t>
      </w:r>
      <w:r>
        <w:t xml:space="preserve">             4.691,16 </w:t>
      </w:r>
      <w:r w:rsidRPr="00730688">
        <w:t>kn</w:t>
      </w:r>
    </w:p>
    <w:p w:rsidRDefault="001546F4" w:rsidP="001546F4" w:rsidR="001546F4">
      <w:pPr>
        <w:ind w:firstLine="360"/>
        <w:jc w:val="both"/>
      </w:pPr>
    </w:p>
    <w:p w:rsidRDefault="001546F4" w:rsidP="001546F4" w:rsidR="001546F4">
      <w:pPr>
        <w:jc w:val="both"/>
      </w:pPr>
      <w:r>
        <w:t>II.13. GRAD ZAGREB, Zagreb, Trg Stjepana Radića 1,</w:t>
      </w:r>
    </w:p>
    <w:p w:rsidRDefault="001546F4" w:rsidP="001546F4" w:rsidR="001546F4">
      <w:pPr>
        <w:jc w:val="both"/>
      </w:pPr>
      <w:r>
        <w:t xml:space="preserve">          OIB 61817894937                                                                                            8.972,17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II.14. ERSTE &amp; STEIEMÄRKISCHE BANK d.d.,</w:t>
      </w:r>
    </w:p>
    <w:p w:rsidRDefault="001546F4" w:rsidP="001546F4" w:rsidR="001546F4">
      <w:pPr>
        <w:jc w:val="both"/>
      </w:pPr>
      <w:r>
        <w:t xml:space="preserve">         Rijeka, Jadranski trg 3a, OIB 74344638057                                              2.015.375,47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II.15. HRVATSKE VODE, pravna osoba za upravljanje vodama,</w:t>
      </w:r>
    </w:p>
    <w:p w:rsidRDefault="001546F4" w:rsidP="001546F4" w:rsidR="001546F4">
      <w:pPr>
        <w:jc w:val="both"/>
      </w:pPr>
      <w:r>
        <w:t xml:space="preserve">         Zagreb, Grada Vukovara 220, OIB 28921383001                                         10.357,34 kn</w:t>
      </w:r>
    </w:p>
    <w:p w:rsidRDefault="001546F4" w:rsidP="001546F4" w:rsidR="001546F4">
      <w:pPr>
        <w:ind w:firstLine="360"/>
        <w:jc w:val="both"/>
      </w:pPr>
    </w:p>
    <w:p w:rsidRDefault="001546F4" w:rsidP="001546F4" w:rsidR="001546F4">
      <w:pPr>
        <w:jc w:val="both"/>
      </w:pPr>
      <w:r>
        <w:t xml:space="preserve">II.16. HEP-Opskrba d.o.o., Zagreb, Ulica grada Vukovara 37, </w:t>
      </w:r>
    </w:p>
    <w:p w:rsidRDefault="001546F4" w:rsidP="001546F4" w:rsidR="001546F4">
      <w:pPr>
        <w:jc w:val="both"/>
      </w:pPr>
      <w:r>
        <w:t xml:space="preserve">          OIB 63073332379                                                                                         20.649,33 kn</w:t>
      </w:r>
    </w:p>
    <w:p w:rsidRDefault="001546F4" w:rsidP="001546F4" w:rsidR="001546F4">
      <w:pPr>
        <w:jc w:val="both"/>
      </w:pPr>
    </w:p>
    <w:p w:rsidRDefault="001546F4" w:rsidP="001546F4" w:rsidR="001546F4">
      <w:pPr>
        <w:jc w:val="both"/>
      </w:pPr>
      <w:r>
        <w:t>II.17. TERMO DREN d.o.o., Zagreb, Jazbina 202,</w:t>
      </w:r>
    </w:p>
    <w:p w:rsidRDefault="001546F4" w:rsidP="001546F4" w:rsidR="001546F4">
      <w:pPr>
        <w:tabs>
          <w:tab w:pos="7687" w:val="left"/>
        </w:tabs>
        <w:jc w:val="both"/>
      </w:pPr>
      <w:r>
        <w:t xml:space="preserve">          OIB 86064147338                                                                                     1.058.812,45 kn</w:t>
      </w:r>
    </w:p>
    <w:p w:rsidRDefault="001546F4" w:rsidP="001546F4" w:rsidR="001546F4">
      <w:pPr>
        <w:tabs>
          <w:tab w:pos="7687" w:val="left"/>
        </w:tabs>
        <w:jc w:val="both"/>
      </w:pPr>
    </w:p>
    <w:p w:rsidRDefault="00681629" w:rsidP="00E6357E" w:rsidR="00681629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681629" w:rsidR="00681629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1546F4">
        <w:t>12. listopada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681629" w:rsidRPr="00267DA6">
        <w:t>Stečajn</w:t>
      </w:r>
      <w:r w:rsidR="001546F4">
        <w:t>i</w:t>
      </w:r>
      <w:r w:rsidR="00681629" w:rsidRPr="00267DA6">
        <w:t xml:space="preserve"> upravitelj</w:t>
      </w:r>
      <w:r w:rsidR="00681629">
        <w:t xml:space="preserve"> prizna</w:t>
      </w:r>
      <w:r w:rsidR="001546F4">
        <w:t xml:space="preserve">o </w:t>
      </w:r>
      <w:r w:rsidR="00681629">
        <w:t>je prijavljen</w:t>
      </w:r>
      <w:r w:rsidR="001546F4">
        <w:t>e</w:t>
      </w:r>
      <w:r w:rsidR="00681629">
        <w:t xml:space="preserve"> tražbin</w:t>
      </w:r>
      <w:r w:rsidR="001546F4">
        <w:t>e</w:t>
      </w:r>
      <w:r w:rsidR="00681629">
        <w:t xml:space="preserve"> prvog višeg isplatnog reda u iznosu od </w:t>
      </w:r>
      <w:r w:rsidR="001546F4">
        <w:t>658.965,62</w:t>
      </w:r>
      <w:r w:rsidR="00681629">
        <w:t xml:space="preserve"> kn te prijavljene tražbine drugog višeg isplatnog reda u ukupnom</w:t>
      </w:r>
      <w:r w:rsidR="00681629" w:rsidRPr="00267DA6">
        <w:t xml:space="preserve"> iznosu od </w:t>
      </w:r>
      <w:r w:rsidR="001546F4">
        <w:t xml:space="preserve">33.897.388,96 </w:t>
      </w:r>
      <w:r w:rsidR="00681629" w:rsidRPr="00267DA6">
        <w:t>kn.</w:t>
      </w:r>
      <w:r w:rsidR="00681629">
        <w:t xml:space="preserve">  Tako priznate tražbine nitko od vjerovnika nije osporio, </w:t>
      </w:r>
      <w:r w:rsidR="00681629" w:rsidRPr="00267DA6">
        <w:t xml:space="preserve">te se iste u smislu čl. </w:t>
      </w:r>
      <w:r w:rsidR="00681629">
        <w:t>263</w:t>
      </w:r>
      <w:r w:rsidR="00681629" w:rsidRPr="00267DA6">
        <w:t xml:space="preserve">. Stečajnog zakona (Narodne novine broj </w:t>
      </w:r>
      <w:r w:rsidR="00681629">
        <w:lastRenderedPageBreak/>
        <w:t>71/15,</w:t>
      </w:r>
      <w:r w:rsidR="00681629" w:rsidRPr="00267DA6">
        <w:t xml:space="preserve"> dalje u tekstu: SZ</w:t>
      </w:r>
      <w:r w:rsidR="00681629">
        <w:t>-</w:t>
      </w:r>
      <w:r w:rsidR="00681629" w:rsidRPr="00267DA6">
        <w:t>a) smatraju utvrđenima</w:t>
      </w:r>
      <w:r w:rsidR="00681629">
        <w:t xml:space="preserve">. Stoga je riješeno kao pod točkama I. i II. izreke ovog rješenja. </w:t>
      </w:r>
    </w:p>
    <w:p w:rsidRDefault="00447244" w:rsidP="00287A3A" w:rsidR="00447244">
      <w:pPr>
        <w:jc w:val="both"/>
      </w:pPr>
    </w:p>
    <w:p w:rsidRDefault="001546F4" w:rsidP="00287A3A" w:rsidR="001546F4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1546F4">
        <w:t>12. listopada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1546F4" w:rsidP="009468B0" w:rsidR="001546F4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2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4B32C0">
      <w:t>4</w:t>
    </w:r>
    <w:r w:rsidR="001546F4">
      <w:t>839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134"/>
    <w:rsid w:val="00120C2D"/>
    <w:rsid w:val="00131B20"/>
    <w:rsid w:val="00153D87"/>
    <w:rsid w:val="001546F4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81629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22D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8F1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8F1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9293C-5CD3-4DFF-B1F9-7FD54C38D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537</properties:Words>
  <properties:Characters>3167</properties:Characters>
  <properties:Lines>117</properties:Lines>
  <properties:Paragraphs>64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2017-10-12T12:27:00Z</dcterms:created>
  <dc:creator>Korisnik</dc:creator>
  <cp:lastModifiedBy>Goranka Boljkovac</cp:lastModifiedBy>
  <cp:lastPrinted>2017-07-04T10:58:00Z</cp:lastPrinted>
  <dcterms:modified xmlns:xsi="http://www.w3.org/2001/XMLSchema-instance" xsi:type="dcterms:W3CDTF">2017-10-12T12:32:00Z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