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ff87" w14:paraId="130ff8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E76A7">
        <w:t>6000</w:t>
      </w:r>
      <w:r w:rsidR="00F16A8B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B0D45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BE76A7" w:rsidRPr="00BE76A7">
        <w:t xml:space="preserve"> </w:t>
      </w:r>
      <w:r w:rsidR="00BE76A7">
        <w:t>BIRO-SERVIS d.o.o., Zagreb, Prilaz Baruna Filipovića 41, OIB: 16736409806, MBS: 080255229</w:t>
      </w:r>
      <w:r w:rsidR="0015488C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E76A7">
        <w:t>5.282,74</w:t>
      </w:r>
      <w:r w:rsidR="0015488C">
        <w:t xml:space="preserve"> kuna.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B0D45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E76A7">
      <w:t>6000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488C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034F"/>
    <w:rsid w:val="007B13A4"/>
    <w:rsid w:val="007B5AFD"/>
    <w:rsid w:val="007C7891"/>
    <w:rsid w:val="007D5A5D"/>
    <w:rsid w:val="007E717E"/>
    <w:rsid w:val="008155EE"/>
    <w:rsid w:val="00860308"/>
    <w:rsid w:val="008613BD"/>
    <w:rsid w:val="00861B8B"/>
    <w:rsid w:val="00863025"/>
    <w:rsid w:val="00871F01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038AD"/>
    <w:rsid w:val="00B53A01"/>
    <w:rsid w:val="00B82F18"/>
    <w:rsid w:val="00BD2F8B"/>
    <w:rsid w:val="00BE76A7"/>
    <w:rsid w:val="00C50013"/>
    <w:rsid w:val="00C53218"/>
    <w:rsid w:val="00C836B9"/>
    <w:rsid w:val="00C958E9"/>
    <w:rsid w:val="00CE7362"/>
    <w:rsid w:val="00CF0E8E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16A8B"/>
    <w:rsid w:val="00F60614"/>
    <w:rsid w:val="00F8679B"/>
    <w:rsid w:val="00FB0D4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6000</izvorni_sadrzaj>
    <derivirana_varijabla naziv="DomainObject.Predmet.Broj_1">6000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St-6000/2015</izvorni_sadrzaj>
    <derivirana_varijabla naziv="DomainObject.Predmet.OznakaBroj_1">St-6000/2015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BIRO-SERVIS d.o.o. zastupanog po punomoćniku Darija Domijan</izvorni_sadrzaj>
    <derivirana_varijabla naziv="DomainObject.Predmet.ProtustrankaFormated_1">  BIRO-SERVIS d.o.o. zastupanog po punomoćniku Darija Domijan</derivirana_varijabla>
  </DomainObject.Predmet.ProtustrankaFormated>
  <DomainObject.Predmet.ProtustrankaFormatedOIB>
    <izvorni_sadrzaj>  BIRO-SERVIS d.o.o., OIB 16736409806 zastupanog po punomoćniku Darija Domijan</izvorni_sadrzaj>
    <derivirana_varijabla naziv="DomainObject.Predmet.ProtustrankaFormatedOIB_1">  BIRO-SERVIS d.o.o., OIB 16736409806 zastupanog po punomoćniku Darija Domijan</derivirana_varijabla>
  </DomainObject.Predmet.ProtustrankaFormatedOIB>
  <DomainObject.Predmet.ProtustrankaFormatedWithAdress>
    <izvorni_sadrzaj> BIRO-SERVIS d.o.o., Prilaz Baruna Filipovića 41, 10000 Zagreb zastupanog po punomoćniku Darija Domijan</izvorni_sadrzaj>
    <derivirana_varijabla naziv="DomainObject.Predmet.ProtustrankaFormatedWithAdress_1"> BIRO-SERVIS d.o.o., Prilaz Baruna Filipovića 41, 10000 Zagreb zastupanog po punomoćniku Darija Domijan</derivirana_varijabla>
  </DomainObject.Predmet.ProtustrankaFormatedWithAdress>
  <DomainObject.Predmet.ProtustrankaFormatedWithAdressOIB>
    <izvorni_sadrzaj> BIRO-SERVIS d.o.o., OIB 16736409806, Prilaz Baruna Filipovića 41, 10000 Zagreb zastupanog po punomoćniku Darija Domijan</izvorni_sadrzaj>
    <derivirana_varijabla naziv="DomainObject.Predmet.ProtustrankaFormatedWithAdressOIB_1"> BIRO-SERVIS d.o.o., OIB 16736409806, Prilaz Baruna Filipovića 41, 10000 Zagreb zastupanog po punomoćniku Darija Domijan</derivirana_varijabla>
  </DomainObject.Predmet.ProtustrankaFormatedWithAdressOIB>
  <DomainObject.Predmet.ProtustrankaWithAdress>
    <izvorni_sadrzaj>BIRO-SERVIS d.o.o. Prilaz Baruna Filipovića 41, 10000 Zagreb</izvorni_sadrzaj>
    <derivirana_varijabla naziv="DomainObject.Predmet.ProtustrankaWithAdress_1">BIRO-SERVIS d.o.o. Prilaz Baruna Filipovića 41, 10000 Zagreb</derivirana_varijabla>
  </DomainObject.Predmet.ProtustrankaWithAdress>
  <DomainObject.Predmet.ProtustrankaWithAdressOIB>
    <izvorni_sadrzaj>BIRO-SERVIS d.o.o., OIB 16736409806, Prilaz Baruna Filipovića 41, 10000 Zagreb</izvorni_sadrzaj>
    <derivirana_varijabla naziv="DomainObject.Predmet.ProtustrankaWithAdressOIB_1">BIRO-SERVIS d.o.o., OIB 16736409806, Prilaz Baruna Filipovića 41, 10000 Zagreb</derivirana_varijabla>
  </DomainObject.Predmet.ProtustrankaWithAdressOIB>
  <DomainObject.Predmet.ProtustrankaNazivFormated>
    <izvorni_sadrzaj>BIRO-SERVIS d.o.o.</izvorni_sadrzaj>
    <derivirana_varijabla naziv="DomainObject.Predmet.ProtustrankaNazivFormated_1">BIRO-SERVIS d.o.o.</derivirana_varijabla>
  </DomainObject.Predmet.ProtustrankaNazivFormated>
  <DomainObject.Predmet.ProtustrankaNazivFormatedOIB>
    <izvorni_sadrzaj>BIRO-SERVIS d.o.o., OIB 16736409806</izvorni_sadrzaj>
    <derivirana_varijabla naziv="DomainObject.Predmet.ProtustrankaNazivFormatedOIB_1">BIRO-SERVIS d.o.o., OIB 16736409806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BIRO-SERVIS d.o.o. zastupanog po punomoćniku Darija Domijan</item>
    </izvorni_sadrzaj>
    <derivirana_varijabla naziv="DomainObject.Predmet.ProtuStrankaListFormated_1">
      <item>BIRO-SERVIS d.o.o. zastupanog po punomoćniku Darija Domijan</item>
    </derivirana_varijabla>
  </DomainObject.Predmet.ProtuStrankaListFormated>
  <DomainObject.Predmet.ProtuStrankaListFormatedOIB>
    <izvorni_sadrzaj>
      <item>BIRO-SERVIS d.o.o., OIB 16736409806 zastupanog po punomoćniku Darija Domijan</item>
    </izvorni_sadrzaj>
    <derivirana_varijabla naziv="DomainObject.Predmet.ProtuStrankaListFormatedOIB_1">
      <item>BIRO-SERVIS d.o.o., OIB 16736409806 zastupanog po punomoćniku Darija Domijan</item>
    </derivirana_varijabla>
  </DomainObject.Predmet.ProtuStrankaListFormatedOIB>
  <DomainObject.Predmet.ProtuStrankaListFormatedWithAdress>
    <izvorni_sadrzaj>
      <item>BIRO-SERVIS d.o.o., Prilaz Baruna Filipovića 41, 10000 Zagreb zastupanog po punomoćniku Darija Domijan</item>
    </izvorni_sadrzaj>
    <derivirana_varijabla naziv="DomainObject.Predmet.ProtuStrankaListFormatedWithAdress_1">
      <item>BIRO-SERVIS d.o.o., Prilaz Baruna Filipovića 41, 10000 Zagreb zastupanog po punomoćniku Darija Domijan</item>
    </derivirana_varijabla>
  </DomainObject.Predmet.ProtuStrankaListFormatedWithAdress>
  <DomainObject.Predmet.ProtuStrankaListFormatedWithAdressOIB>
    <izvorni_sadrzaj>
      <item>BIRO-SERVIS d.o.o., OIB 16736409806, Prilaz Baruna Filipovića 41, 10000 Zagreb zastupanog po punomoćniku Darija Domijan</item>
    </izvorni_sadrzaj>
    <derivirana_varijabla naziv="DomainObject.Predmet.ProtuStrankaListFormatedWithAdressOIB_1">
      <item>BIRO-SERVIS d.o.o., OIB 16736409806, Prilaz Baruna Filipovića 41, 10000 Zagreb zastupanog po punomoćniku Darija Domijan</item>
    </derivirana_varijabla>
  </DomainObject.Predmet.ProtuStrankaListFormatedWithAdressOIB>
  <DomainObject.Predmet.ProtuStrankaListNazivFormated>
    <izvorni_sadrzaj>
      <item>BIRO-SERVIS d.o.o.</item>
    </izvorni_sadrzaj>
    <derivirana_varijabla naziv="DomainObject.Predmet.ProtuStrankaListNazivFormated_1">
      <item>BIRO-SERVIS d.o.o.</item>
    </derivirana_varijabla>
  </DomainObject.Predmet.ProtuStrankaListNazivFormated>
  <DomainObject.Predmet.ProtuStrankaListNazivFormatedOIB>
    <izvorni_sadrzaj>
      <item>BIRO-SERVIS d.o.o., OIB 16736409806</item>
    </izvorni_sadrzaj>
    <derivirana_varijabla naziv="DomainObject.Predmet.ProtuStrankaListNazivFormatedOIB_1">
      <item>BIRO-SERVIS d.o.o., OIB 16736409806</item>
    </derivirana_varijabla>
  </DomainObject.Predmet.ProtuStrankaListNazivFormatedOIB>
  <DomainObject.Predmet.OstaliListFormated>
    <izvorni_sadrzaj>
      <item>Darija Domijan punomoćnik sudionika u postupku BIRO-SERVIS d.o.o.</item>
    </izvorni_sadrzaj>
    <derivirana_varijabla naziv="DomainObject.Predmet.OstaliListFormated_1">
      <item>Darija Domijan punomoćnik sudionika u postupku BIRO-SERVIS d.o.o.</item>
    </derivirana_varijabla>
  </DomainObject.Predmet.OstaliListFormated>
  <DomainObject.Predmet.OstaliListFormatedOIB>
    <izvorni_sadrzaj>
      <item>Darija Domijan, OIB 56809169223 punomoćnik sudionika u postupku BIRO-SERVIS d.o.o.</item>
    </izvorni_sadrzaj>
    <derivirana_varijabla naziv="DomainObject.Predmet.OstaliListFormatedOIB_1">
      <item>Darija Domijan, OIB 56809169223 punomoćnik sudionika u postupku BIRO-SERVIS d.o.o.</item>
    </derivirana_varijabla>
  </DomainObject.Predmet.OstaliListFormatedOIB>
  <DomainObject.Predmet.OstaliListFormatedWithAdress>
    <izvorni_sadrzaj>
      <item>Darija Domijan, Većeslava Kolara 6, 10430 Samobor punomoćnik sudionika u postupku BIRO-SERVIS d.o.o.</item>
    </izvorni_sadrzaj>
    <derivirana_varijabla naziv="DomainObject.Predmet.OstaliListFormatedWithAdress_1">
      <item>Darija Domijan, Većeslava Kolara 6, 10430 Samobor punomoćnik sudionika u postupku BIRO-SERVIS d.o.o.</item>
    </derivirana_varijabla>
  </DomainObject.Predmet.OstaliListFormatedWithAdress>
  <DomainObject.Predmet.OstaliListFormatedWithAdressOIB>
    <izvorni_sadrzaj>
      <item>Darija Domijan, OIB 56809169223, Većeslava Kolara 6, 10430 Samobor punomoćnik sudionika u postupku BIRO-SERVIS d.o.o.</item>
    </izvorni_sadrzaj>
    <derivirana_varijabla naziv="DomainObject.Predmet.OstaliListFormatedWithAdressOIB_1">
      <item>Darija Domijan, OIB 56809169223, Većeslava Kolara 6, 10430 Samobor punomoćnik sudionika u postupku BIRO-SERVIS d.o.o.</item>
    </derivirana_varijabla>
  </DomainObject.Predmet.OstaliListFormatedWithAdressOIB>
  <DomainObject.Predmet.OstaliListNazivFormated>
    <izvorni_sadrzaj>
      <item>Darija Domijan</item>
    </izvorni_sadrzaj>
    <derivirana_varijabla naziv="DomainObject.Predmet.OstaliListNazivFormated_1">
      <item>Darija Domijan</item>
    </derivirana_varijabla>
  </DomainObject.Predmet.OstaliListNazivFormated>
  <DomainObject.Predmet.OstaliListNazivFormatedOIB>
    <izvorni_sadrzaj>
      <item>Darija Domijan, OIB 56809169223</item>
    </izvorni_sadrzaj>
    <derivirana_varijabla naziv="DomainObject.Predmet.OstaliListNazivFormatedOIB_1">
      <item>Darija Domijan, OIB 56809169223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BIRO-SERVIS d.o.o.</izvorni_sadrzaj>
    <derivirana_varijabla naziv="DomainObject.Predmet.ProtustrankaIDrugi_1">BIRO-SERVIS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BIRO-SERVIS d.o.o., OIB 16736409806, Prilaz Baruna Filipovića 41, 10000 Zagreb</izvorni_sadrzaj>
    <derivirana_varijabla naziv="DomainObject.Predmet.ProtustrankaIDrugiAdressOIB_1">BIRO-SERVIS d.o.o., OIB 16736409806, Prilaz Baruna Filipovića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BIRO-SERVIS d.o.o.</item>
      <item>FINA Regionalni centar Zagreb</item>
      <item>Darija Domijan</item>
    </izvorni_sadrzaj>
    <derivirana_varijabla naziv="DomainObject.Predmet.SudioniciListNaziv_1">
      <item>BIRO-SERVIS d.o.o.</item>
      <item>FINA Regionalni centar Zagreb</item>
      <item>Darija Domijan</item>
    </derivirana_varijabla>
  </DomainObject.Predmet.SudioniciListNaziv>
  <DomainObject.Predmet.SudioniciListAdressOIB>
    <izvorni_sadrzaj>
      <item>BIRO-SERVIS d.o.o., OIB 16736409806, Prilaz Baruna Filipovića 41,10000 Zagreb</item>
      <item>FINA Regionalni centar Zagreb, OIB 85821130368, Trg svibanjskih žrtava 1995. 1,10000 Zagreb</item>
      <item>Darija Domijan, OIB 56809169223, Većeslava Kolara 6,10430 Samobor</item>
    </izvorni_sadrzaj>
    <derivirana_varijabla naziv="DomainObject.Predmet.SudioniciListAdressOIB_1">
      <item>BIRO-SERVIS d.o.o., OIB 16736409806, Prilaz Baruna Filipovića 41,10000 Zagreb</item>
      <item>FINA Regionalni centar Zagreb, OIB 85821130368, Trg svibanjskih žrtava 1995. 1,10000 Zagreb</item>
      <item>Darija Domijan, OIB 56809169223, Većeslava Kolara 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16736409806</item>
      <item>, OIB 85821130368</item>
      <item>, OIB 56809169223</item>
    </izvorni_sadrzaj>
    <derivirana_varijabla naziv="DomainObject.Predmet.SudioniciListNazivOIB_1">
      <item>, OIB 16736409806</item>
      <item>, OIB 85821130368</item>
      <item>, OIB 56809169223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1465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2016-02-12T10:30:00Z</dcterms:created>
  <dc:creator>ilukac</dc:creator>
  <cp:lastModifiedBy>Mirela Šantek</cp:lastModifiedBy>
  <cp:lastPrinted>2016-03-14T09:14:00Z</cp:lastPrinted>
  <dcterms:modified xmlns:xsi="http://www.w3.org/2001/XMLSchema-instance" xsi:type="dcterms:W3CDTF">2016-03-16T13:03:00Z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