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6bcb" w14:paraId="2f46bc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715494">
        <w:t>281/17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715494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715494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715494">
        <w:t xml:space="preserve">PAVMIR j.d.o.o., Zagreb, Kuhačeva 2, </w:t>
      </w:r>
      <w:r w:rsidR="00EF5E61">
        <w:t xml:space="preserve">OIB </w:t>
      </w:r>
      <w:r w:rsidR="00715494">
        <w:t xml:space="preserve"> </w:t>
      </w:r>
      <w:r w:rsidR="00715494" w:rsidRPr="00715494">
        <w:t>96373785455</w:t>
      </w:r>
      <w:r w:rsidR="003126C7" w:rsidRPr="0053264E">
        <w:t>,</w:t>
      </w:r>
      <w:r w:rsidR="00295F32" w:rsidRPr="0053264E">
        <w:t xml:space="preserve"> dana </w:t>
      </w:r>
      <w:r w:rsidR="00715494">
        <w:t>7. rujna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1C730B" w:rsidP="00F17825" w:rsidR="007668DE">
      <w:pPr>
        <w:ind w:firstLine="708"/>
        <w:jc w:val="both"/>
      </w:pPr>
      <w:r>
        <w:t>Odbacuje se prijedlog za otvaranje stečajnog postupka</w:t>
      </w:r>
      <w:r w:rsidRPr="0053264E">
        <w:t xml:space="preserve"> nad dužnikom </w:t>
      </w:r>
      <w:r w:rsidR="00715494">
        <w:t xml:space="preserve">PAVMIR j.d.o.o., Zagreb, Kuhačeva 2, OIB  </w:t>
      </w:r>
      <w:r w:rsidR="00715494" w:rsidRPr="00715494">
        <w:t>96373785455</w:t>
      </w:r>
      <w:r>
        <w:t xml:space="preserve">, od </w:t>
      </w:r>
      <w:r w:rsidR="00715494">
        <w:t>26. siječnja 2017</w:t>
      </w:r>
      <w:r>
        <w:t>. godine</w:t>
      </w:r>
      <w:r w:rsidR="003F4A53">
        <w:t>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271941">
        <w:t>26. siječnja 2017</w:t>
      </w:r>
      <w:r w:rsidRPr="00C254D4">
        <w:t xml:space="preserve">. prijedlog za otvaranje stečajnog postupka nad dužnikom </w:t>
      </w:r>
      <w:r w:rsidR="00271941">
        <w:t xml:space="preserve">PAVMIR j.d.o.o., Zagreb, Kuhačeva 2, OIB  </w:t>
      </w:r>
      <w:r w:rsidR="00271941" w:rsidRPr="00715494">
        <w:t>96373785455</w:t>
      </w:r>
      <w:r w:rsidR="00CC408D">
        <w:t>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EF5E61">
        <w:t>110</w:t>
      </w:r>
      <w:r>
        <w:t xml:space="preserve">. stavak </w:t>
      </w:r>
      <w:r w:rsidR="00EF5E61">
        <w:t>1</w:t>
      </w:r>
      <w:r w:rsidRPr="00C254D4">
        <w:t xml:space="preserve">. </w:t>
      </w:r>
      <w:r w:rsidR="00391C11">
        <w:t xml:space="preserve">Stečajnog zakona (Narodne novine broj 71/15, dalje u tekstu: </w:t>
      </w:r>
      <w:r>
        <w:t>SZ-a</w:t>
      </w:r>
      <w:r w:rsidR="00391C11">
        <w:t>)</w:t>
      </w:r>
      <w:r>
        <w:t xml:space="preserve">. U prijedlogu predlagatelj navodi da na dan </w:t>
      </w:r>
      <w:r w:rsidR="00271941">
        <w:t>20. siječnja 2017</w:t>
      </w:r>
      <w:r>
        <w:t>. godine dužnik u Očevidniku redoslijeda osnova za plaćanje ima evidentirane neizvršene osnove za plaćanje</w:t>
      </w:r>
      <w:r w:rsidR="00061ECB">
        <w:t xml:space="preserve"> u nepre</w:t>
      </w:r>
      <w:r w:rsidR="00EF5E61">
        <w:t>kinutom razdoblju od 120</w:t>
      </w:r>
      <w:r w:rsidR="00061ECB">
        <w:t xml:space="preserve"> dana,</w:t>
      </w:r>
      <w:r>
        <w:t xml:space="preserve"> u ukupnom iznosu od </w:t>
      </w:r>
      <w:r w:rsidR="00271941">
        <w:t>21.047,83</w:t>
      </w:r>
      <w:r w:rsidR="00E406C7">
        <w:t xml:space="preserve"> </w:t>
      </w:r>
      <w:r w:rsidR="00CC408D">
        <w:t xml:space="preserve">kn, te da dužnik ima </w:t>
      </w:r>
      <w:r w:rsidR="00E406C7">
        <w:t>jednog zaposlenog</w:t>
      </w:r>
      <w:r>
        <w:t xml:space="preserve">. </w:t>
      </w:r>
    </w:p>
    <w:p w:rsidRDefault="00EF5E61" w:rsidP="003F4A53" w:rsidR="00EF5E61">
      <w:pPr>
        <w:ind w:firstLine="708"/>
        <w:jc w:val="both"/>
      </w:pPr>
    </w:p>
    <w:p w:rsidRDefault="008C33DF" w:rsidP="00391C11" w:rsidR="008C33D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EF5E61" w:rsidP="00391C11" w:rsidR="00EF5E61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271941" w:rsidR="00D61B37">
      <w:pPr>
        <w:ind w:firstLine="708"/>
        <w:jc w:val="both"/>
      </w:pPr>
      <w:r>
        <w:t xml:space="preserve">Dužnik je </w:t>
      </w:r>
      <w:r w:rsidR="00271941">
        <w:t>sudu dana</w:t>
      </w:r>
      <w:r w:rsidR="008C33DF">
        <w:t xml:space="preserve"> </w:t>
      </w:r>
      <w:r w:rsidR="00271941">
        <w:t>1. rujna 2017</w:t>
      </w:r>
      <w:r w:rsidR="00206D22">
        <w:t>. godine</w:t>
      </w:r>
      <w:r w:rsidR="00271941">
        <w:t xml:space="preserve"> dostavio Očevidnik o redoslijedu plaćanja od 30. kolovoza 2017. godine (list 12 spisa), uvidom u koji je utvrđeno</w:t>
      </w:r>
      <w:r w:rsidR="00D61B37">
        <w:t xml:space="preserve"> da na dan </w:t>
      </w:r>
      <w:r w:rsidR="00271941">
        <w:t xml:space="preserve">30. </w:t>
      </w:r>
      <w:r w:rsidR="00271941">
        <w:lastRenderedPageBreak/>
        <w:t xml:space="preserve">kolovoza 2017. godine </w:t>
      </w:r>
      <w:r w:rsidR="00D61B37">
        <w:t xml:space="preserve">nepodmirene obveze iznose 0,00 kn, odnosno da žiro račun dužnika više nije u blokadi. </w:t>
      </w:r>
    </w:p>
    <w:p w:rsidRDefault="004B0A0A" w:rsidP="007668DE" w:rsidR="004B0A0A">
      <w:pPr>
        <w:ind w:firstLine="708"/>
        <w:jc w:val="both"/>
      </w:pPr>
    </w:p>
    <w:p w:rsidRDefault="00681E4F" w:rsidP="00681E4F" w:rsidR="00681E4F">
      <w:pPr>
        <w:ind w:firstLine="708"/>
        <w:jc w:val="both"/>
      </w:pPr>
      <w:r>
        <w:t xml:space="preserve">Dakle, dužnik je postao sposoban za plaćanje, slijedom čega proizlazi da kod dužnika ne postoji stečajni razlog nesposobnosti za plaćanje, </w:t>
      </w:r>
      <w:r w:rsidR="001C730B">
        <w:t xml:space="preserve">pa je prijedlog za otvaranje stečajnog postupka nad dužnikom valjalo odbaciti te riješiti </w:t>
      </w:r>
      <w:r>
        <w:t xml:space="preserve">kao u izreci ovog rješenja. </w:t>
      </w: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271941">
        <w:t>7. rujna</w:t>
      </w:r>
      <w:r w:rsidR="002454B3"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9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15494">
      <w:t>281/17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7793F"/>
    <w:rsid w:val="000858AE"/>
    <w:rsid w:val="000B4426"/>
    <w:rsid w:val="000E7C58"/>
    <w:rsid w:val="000F0A0A"/>
    <w:rsid w:val="0017084D"/>
    <w:rsid w:val="001B7108"/>
    <w:rsid w:val="001C730B"/>
    <w:rsid w:val="001D09F6"/>
    <w:rsid w:val="001F05D9"/>
    <w:rsid w:val="00206D22"/>
    <w:rsid w:val="00217CDB"/>
    <w:rsid w:val="002454B3"/>
    <w:rsid w:val="0027194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D27C4"/>
    <w:rsid w:val="0053264E"/>
    <w:rsid w:val="00582442"/>
    <w:rsid w:val="005E2748"/>
    <w:rsid w:val="00667243"/>
    <w:rsid w:val="00681E4F"/>
    <w:rsid w:val="00683588"/>
    <w:rsid w:val="00715494"/>
    <w:rsid w:val="007429CF"/>
    <w:rsid w:val="00756733"/>
    <w:rsid w:val="00757A14"/>
    <w:rsid w:val="007668DE"/>
    <w:rsid w:val="007B1DD3"/>
    <w:rsid w:val="00874E6C"/>
    <w:rsid w:val="008C33DF"/>
    <w:rsid w:val="008D3D0F"/>
    <w:rsid w:val="0094791B"/>
    <w:rsid w:val="009A0E71"/>
    <w:rsid w:val="009C5BC5"/>
    <w:rsid w:val="00A058DD"/>
    <w:rsid w:val="00AE2532"/>
    <w:rsid w:val="00AF7785"/>
    <w:rsid w:val="00B1314F"/>
    <w:rsid w:val="00B15AC4"/>
    <w:rsid w:val="00BA257E"/>
    <w:rsid w:val="00BE3247"/>
    <w:rsid w:val="00BF6F39"/>
    <w:rsid w:val="00C16DE7"/>
    <w:rsid w:val="00C82C2F"/>
    <w:rsid w:val="00C92DA2"/>
    <w:rsid w:val="00CB6C29"/>
    <w:rsid w:val="00CC408D"/>
    <w:rsid w:val="00CD475E"/>
    <w:rsid w:val="00D61B37"/>
    <w:rsid w:val="00D62198"/>
    <w:rsid w:val="00DC7E72"/>
    <w:rsid w:val="00DF1B94"/>
    <w:rsid w:val="00E406C7"/>
    <w:rsid w:val="00E80FBC"/>
    <w:rsid w:val="00E84520"/>
    <w:rsid w:val="00EF5E61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PAVMIR jednostavno društvo s ograničenom odgovornošću zastupanog po punomoćniku Miroslav Pavelić</izvorni_sadrzaj>
    <derivirana_varijabla naziv="DomainObject.Predmet.ProtustrankaFormated_1">  PAVMIR jednostavno društvo s ograničenom odgovornošću zastupanog po punomoćniku Miroslav Pavelić</derivirana_varijabla>
  </DomainObject.Predmet.ProtustrankaFormated>
  <DomainObject.Predmet.ProtustrankaFormatedOIB>
    <izvorni_sadrzaj>  PAVMIR jednostavno društvo s ograničenom odgovornošću, OIB 96373785455 zastupanog po punomoćniku Miroslav Pavelić</izvorni_sadrzaj>
    <derivirana_varijabla naziv="DomainObject.Predmet.ProtustrankaFormatedOIB_1">  PAVMIR jednostavno društvo s ograničenom odgovornošću, OIB 96373785455 zastupanog po punomoćniku Miroslav Pavelić</derivirana_varijabla>
  </DomainObject.Predmet.ProtustrankaFormatedOIB>
  <DomainObject.Predmet.ProtustrankaFormatedWithAdress>
    <izvorni_sadrzaj> PAVMIR jednostavno društvo s ograničenom odgovornošću, Kuhačeva 2, 10000 Zagreb zastupanog po punomoćniku Miroslav Pavelić</izvorni_sadrzaj>
    <derivirana_varijabla naziv="DomainObject.Predmet.ProtustrankaFormatedWithAdress_1"> PAVMIR jednostavno društvo s ograničenom odgovornošću, Kuhačeva 2, 10000 Zagreb zastupanog po punomoćniku Miroslav Pavelić</derivirana_varijabla>
  </DomainObject.Predmet.ProtustrankaFormatedWithAdress>
  <DomainObject.Predmet.ProtustrankaFormatedWithAdressOIB>
    <izvorni_sadrzaj> PAVMIR jednostavno društvo s ograničenom odgovornošću, OIB 96373785455, Kuhačeva 2, 10000 Zagreb zastupanog po punomoćniku Miroslav Pavelić</izvorni_sadrzaj>
    <derivirana_varijabla naziv="DomainObject.Predmet.ProtustrankaFormatedWithAdressOIB_1"> PAVMIR jednostavno društvo s ograničenom odgovornošću, OIB 96373785455, Kuhačeva 2, 10000 Zagreb zastupanog po punomoćniku Miroslav Pavelić</derivirana_varijabla>
  </DomainObject.Predmet.ProtustrankaFormatedWithAdressOIB>
  <DomainObject.Predmet.ProtustrankaWithAdress>
    <izvorni_sadrzaj>PAVMIR jednostavno društvo s ograničenom odgovornošću Kuhačeva 2, 10000 Zagreb</izvorni_sadrzaj>
    <derivirana_varijabla naziv="DomainObject.Predmet.ProtustrankaWithAdress_1">PAVMIR jednostavno društvo s ograničenom odgovornošću Kuhačeva 2, 10000 Zagreb</derivirana_varijabla>
  </DomainObject.Predmet.ProtustrankaWithAdress>
  <DomainObject.Predmet.ProtustrankaWithAdressOIB>
    <izvorni_sadrzaj>PAVMIR jednostavno društvo s ograničenom odgovornošću, OIB 96373785455, Kuhačeva 2, 10000 Zagreb</izvorni_sadrzaj>
    <derivirana_varijabla naziv="DomainObject.Predmet.ProtustrankaWithAdressOIB_1">PAVMIR jednostavno društvo s ograničenom odgovornošću, OIB 96373785455, Kuhačeva 2, 10000 Zagreb</derivirana_varijabla>
  </DomainObject.Predmet.ProtustrankaWithAdressOIB>
  <DomainObject.Predmet.ProtustrankaNazivFormated>
    <izvorni_sadrzaj>PAVMIR jednostavno društvo s ograničenom odgovornošću</izvorni_sadrzaj>
    <derivirana_varijabla naziv="DomainObject.Predmet.ProtustrankaNazivFormated_1">PAVMIR jednostavno društvo s ograničenom odgovornošću</derivirana_varijabla>
  </DomainObject.Predmet.ProtustrankaNazivFormated>
  <DomainObject.Predmet.ProtustrankaNazivFormatedOIB>
    <izvorni_sadrzaj>PAVMIR jednostavno društvo s ograničenom odgovornošću, OIB 96373785455</izvorni_sadrzaj>
    <derivirana_varijabla naziv="DomainObject.Predmet.ProtustrankaNazivFormatedOIB_1">PAVMIR jednostavno društvo s ograničenom odgovornošću, OIB 96373785455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PAVMIR jednostavno društvo s ograničenom odgovornošću zastupanog po punomoćniku Miroslav Pavelić</item>
    </izvorni_sadrzaj>
    <derivirana_varijabla naziv="DomainObject.Predmet.ProtuStrankaListFormated_1">
      <item>PAVMIR jednostavno društvo s ograničenom odgovornošću zastupanog po punomoćniku Miroslav Pavelić</item>
    </derivirana_varijabla>
  </DomainObject.Predmet.ProtuStrankaListFormated>
  <DomainObject.Predmet.ProtuStrankaListFormatedOIB>
    <izvorni_sadrzaj>
      <item>PAVMIR jednostavno društvo s ograničenom odgovornošću, OIB 96373785455 zastupanog po punomoćniku Miroslav Pavelić</item>
    </izvorni_sadrzaj>
    <derivirana_varijabla naziv="DomainObject.Predmet.ProtuStrankaListFormatedOIB_1">
      <item>PAVMIR jednostavno društvo s ograničenom odgovornošću, OIB 96373785455 zastupanog po punomoćniku Miroslav Pavelić</item>
    </derivirana_varijabla>
  </DomainObject.Predmet.ProtuStrankaListFormatedOIB>
  <DomainObject.Predmet.ProtuStrankaListFormatedWithAdress>
    <izvorni_sadrzaj>
      <item>PAVMIR jednostavno društvo s ograničenom odgovornošću, Kuhačeva 2, 10000 Zagreb zastupanog po punomoćniku Miroslav Pavelić</item>
    </izvorni_sadrzaj>
    <derivirana_varijabla naziv="DomainObject.Predmet.ProtuStrankaListFormatedWithAdress_1">
      <item>PAVMIR jednostavno društvo s ograničenom odgovornošću, Kuhačeva 2, 10000 Zagreb zastupanog po punomoćniku Miroslav Pavelić</item>
    </derivirana_varijabla>
  </DomainObject.Predmet.ProtuStrankaListFormatedWithAdress>
  <DomainObject.Predmet.ProtuStrankaListFormatedWithAdressOIB>
    <izvorni_sadrzaj>
      <item>PAVMIR jednostavno društvo s ograničenom odgovornošću, OIB 96373785455, Kuhačeva 2, 10000 Zagreb zastupanog po punomoćniku Miroslav Pavelić</item>
    </izvorni_sadrzaj>
    <derivirana_varijabla naziv="DomainObject.Predmet.ProtuStrankaListFormatedWithAdressOIB_1">
      <item>PAVMIR jednostavno društvo s ograničenom odgovornošću, OIB 96373785455, Kuhačeva 2, 10000 Zagreb zastupanog po punomoćniku Miroslav Pavelić</item>
    </derivirana_varijabla>
  </DomainObject.Predmet.ProtuStrankaListFormatedWithAdressOIB>
  <DomainObject.Predmet.ProtuStrankaListNazivFormated>
    <izvorni_sadrzaj>
      <item>PAVMIR jednostavno društvo s ograničenom odgovornošću</item>
    </izvorni_sadrzaj>
    <derivirana_varijabla naziv="DomainObject.Predmet.ProtuStrankaListNazivFormated_1">
      <item>PAVMIR jednostavno društvo s ograničenom odgovornošću</item>
    </derivirana_varijabla>
  </DomainObject.Predmet.ProtuStrankaListNazivFormated>
  <DomainObject.Predmet.ProtuStrankaListNazivFormatedOIB>
    <izvorni_sadrzaj>
      <item>PAVMIR jednostavno društvo s ograničenom odgovornošću, OIB 96373785455</item>
    </izvorni_sadrzaj>
    <derivirana_varijabla naziv="DomainObject.Predmet.ProtuStrankaListNazivFormatedOIB_1">
      <item>PAVMIR jednostavno društvo s ograničenom odgovornošću, OIB 96373785455</item>
    </derivirana_varijabla>
  </DomainObject.Predmet.ProtuStrankaListNazivFormatedOIB>
  <DomainObject.Predmet.OstaliListFormated>
    <izvorni_sadrzaj>
      <item>Miroslav Pavelić punomoćnik sudionika u postupku PAVMIR jednostavno društvo s ograničenom odgovornošću</item>
    </izvorni_sadrzaj>
    <derivirana_varijabla naziv="DomainObject.Predmet.OstaliListFormated_1">
      <item>Miroslav Pavelić punomoćnik sudionika u postupku PAVMIR jednostavno društvo s ograničenom odgovornošću</item>
    </derivirana_varijabla>
  </DomainObject.Predmet.OstaliListFormated>
  <DomainObject.Predmet.OstaliListFormatedOIB>
    <izvorni_sadrzaj>
      <item>Miroslav Pavelić, OIB 15994138696 punomoćnik sudionika u postupku PAVMIR jednostavno društvo s ograničenom odgovornošću</item>
    </izvorni_sadrzaj>
    <derivirana_varijabla naziv="DomainObject.Predmet.OstaliListFormatedOIB_1">
      <item>Miroslav Pavelić, OIB 15994138696 punomoćnik sudionika u postupku PAVMIR jednostavno društvo s ograničenom odgovornošću</item>
    </derivirana_varijabla>
  </DomainObject.Predmet.OstaliListFormatedOIB>
  <DomainObject.Predmet.OstaliListFormatedWithAdress>
    <izvorni_sadrzaj>
      <item>Miroslav Pavelić, Osječka 72, 44330 Novska punomoćnik sudionika u postupku PAVMIR jednostavno društvo s ograničenom odgovornošću</item>
    </izvorni_sadrzaj>
    <derivirana_varijabla naziv="DomainObject.Predmet.OstaliListFormatedWithAdress_1">
      <item>Miroslav Pavelić, Osječka 72, 44330 Novska punomoćnik sudionika u postupku PAVMIR jednostavno društvo s ograničenom odgovornošću</item>
    </derivirana_varijabla>
  </DomainObject.Predmet.OstaliListFormatedWithAdress>
  <DomainObject.Predmet.OstaliListFormatedWithAdressOIB>
    <izvorni_sadrzaj>
      <item>Miroslav Pavelić, OIB 15994138696, Osječka 72, 44330 Novska punomoćnik sudionika u postupku PAVMIR jednostavno društvo s ograničenom odgovornošću</item>
    </izvorni_sadrzaj>
    <derivirana_varijabla naziv="DomainObject.Predmet.OstaliListFormatedWithAdressOIB_1">
      <item>Miroslav Pavelić, OIB 15994138696, Osječka 72, 44330 Novska punomoćnik sudionika u postupku PAVMIR jednostavno društvo s ograničenom odgovornošću</item>
    </derivirana_varijabla>
  </DomainObject.Predmet.OstaliListFormatedWithAdressOIB>
  <DomainObject.Predmet.OstaliListNazivFormated>
    <izvorni_sadrzaj>
      <item>Miroslav Pavelić</item>
    </izvorni_sadrzaj>
    <derivirana_varijabla naziv="DomainObject.Predmet.OstaliListNazivFormated_1">
      <item>Miroslav Pavelić</item>
    </derivirana_varijabla>
  </DomainObject.Predmet.OstaliListNazivFormated>
  <DomainObject.Predmet.OstaliListNazivFormatedOIB>
    <izvorni_sadrzaj>
      <item>Miroslav Pavelić, OIB 15994138696</item>
    </izvorni_sadrzaj>
    <derivirana_varijabla naziv="DomainObject.Predmet.OstaliListNazivFormatedOIB_1">
      <item>Miroslav Pavelić, OIB 15994138696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PAVMIR jednostavno društvo s ograničenom odgovornošću</izvorni_sadrzaj>
    <derivirana_varijabla naziv="DomainObject.Predmet.ProtustrankaIDrugi_1">PAVMIR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PAVMIR jednostavno društvo s ograničenom odgovornošću, OIB 96373785455, Kuhačeva 2, 10000 Zagreb</izvorni_sadrzaj>
    <derivirana_varijabla naziv="DomainObject.Predmet.ProtustrankaIDrugiAdressOIB_1">PAVMIR jednostavno društvo s ograničenom odgovornošću, OIB 96373785455,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PAVMIR jednostavno društvo s ograničenom odgovornošću</item>
      <item>Miroslav Pavelić</item>
    </izvorni_sadrzaj>
    <derivirana_varijabla naziv="DomainObject.Predmet.SudioniciListNaziv_1">
      <item>FINA Regionalni centar Zagreb</item>
      <item>PAVMIR jednostavno društvo s ograničenom odgovornošću</item>
      <item>Miroslav Pavelić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PAVMIR jednostavno društvo s ograničenom odgovornošću, OIB 96373785455, Kuhačeva 2,10000 Zagreb</item>
      <item>Miroslav Pavelić, OIB 15994138696, Osječka 72,44330 Novska</item>
    </izvorni_sadrzaj>
    <derivirana_varijabla naziv="DomainObject.Predmet.SudioniciListAdressOIB_1">
      <item>FINA Regionalni centar Zagreb, OIB 85821130368, Trg svibanjskih žrtava 1995. br. 1,10000 Zagreb</item>
      <item>PAVMIR jednostavno društvo s ograničenom odgovornošću, OIB 96373785455, Kuhačeva 2,10000 Zagreb</item>
      <item>Miroslav Pavelić, OIB 15994138696, Osječka 72,44330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96373785455</item>
      <item>, OIB 15994138696</item>
    </izvorni_sadrzaj>
    <derivirana_varijabla naziv="DomainObject.Predmet.SudioniciListNazivOIB_1">
      <item>, OIB 85821130368</item>
      <item>, OIB 96373785455</item>
      <item>, OIB 15994138696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3DC74-CF44-41EF-9FF3-C3FC1EABB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2265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2017-09-07T07:28:00Z</dcterms:created>
  <dc:creator>gboljkovac</dc:creator>
  <cp:lastModifiedBy>Goranka Boljkovac</cp:lastModifiedBy>
  <cp:lastPrinted>2017-09-07T07:31:00Z</cp:lastPrinted>
  <dcterms:modified xmlns:xsi="http://www.w3.org/2001/XMLSchema-instance" xsi:type="dcterms:W3CDTF">2017-09-07T07:32:00Z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