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4843" w14:paraId="a5a484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4347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A5A7D">
        <w:t>1</w:t>
      </w:r>
      <w:r w:rsidR="004771D2">
        <w:t>4</w:t>
      </w:r>
      <w:r w:rsidR="00DF5D9C">
        <w:t>79</w:t>
      </w:r>
      <w:r w:rsidR="006B4DFF">
        <w:t>/201</w:t>
      </w:r>
      <w:r w:rsidR="00043479">
        <w:t>6</w:t>
      </w:r>
      <w:r w:rsidR="006B4DFF">
        <w:t>-</w:t>
      </w:r>
      <w:r w:rsidR="00043479">
        <w:t>5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043479">
        <w:t xml:space="preserve">Financijske agencije Regionalni centar Zagreb, Podružnica ZAGREB,  OIB: 85821130368, Zagreb, Trg svibanjskih žrtava 1995. 1, za pokretanje skraćenog stečajnog postupka nad </w:t>
      </w:r>
      <w:r w:rsidR="00DF5D9C">
        <w:t xml:space="preserve">FAR AUDIT d.o.o., OIB: 09963146326, MBS: 080288229, Zagreb, Busovačka 11, </w:t>
      </w:r>
      <w:r w:rsidR="009B6422">
        <w:t xml:space="preserve"> dana </w:t>
      </w:r>
      <w:r w:rsidR="00043479">
        <w:t>21. studenog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F5D9C">
        <w:t>FAR AUDIT d.o.o., OIB: 09963146326, MBS: 080288229, Zagreb, Busovačka 11</w:t>
      </w:r>
      <w:r w:rsidR="00273973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771D2">
        <w:t>KREŠIMIR MARETIĆ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4771D2">
        <w:t>66108961276</w:t>
      </w:r>
      <w:r w:rsidR="006B4DFF">
        <w:t xml:space="preserve">, </w:t>
      </w:r>
      <w:r w:rsidR="004771D2">
        <w:t>Zagreb, Šimuna Starčevića 7.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DF5D9C">
        <w:t>FAR AUDIT d.o.o., OIB: 09963146326, MBS: 080288229, Zagreb, Busovačka 11</w:t>
      </w:r>
      <w:r w:rsidR="00273973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Regionalni centar </w:t>
      </w:r>
      <w:r w:rsidR="00043479">
        <w:t>Zagreb</w:t>
      </w:r>
      <w:r>
        <w:t xml:space="preserve">, Podružnica </w:t>
      </w:r>
      <w:r w:rsidR="00043479">
        <w:t>ZAGREB</w:t>
      </w:r>
      <w:r>
        <w:t xml:space="preserve"> podnijela je dana </w:t>
      </w:r>
      <w:r w:rsidR="00043479">
        <w:t>5. studenog</w:t>
      </w:r>
      <w:r>
        <w:t xml:space="preserve"> 2015. zahtjev </w:t>
      </w:r>
      <w:r w:rsidR="00D6035C">
        <w:t>broj Klasa: 110-07/15-01/04, Ur. broj: 04-06-15-</w:t>
      </w:r>
      <w:r w:rsidR="00EC7878">
        <w:t>1</w:t>
      </w:r>
      <w:r w:rsidR="00043479">
        <w:t>14</w:t>
      </w:r>
      <w:r w:rsidR="00DF5D9C">
        <w:t>66</w:t>
      </w:r>
      <w:r w:rsidR="00043479">
        <w:t xml:space="preserve"> Trgovačkom s</w:t>
      </w:r>
      <w:r>
        <w:t xml:space="preserve">udu </w:t>
      </w:r>
      <w:r w:rsidR="00043479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F5D9C">
        <w:t>FAR AUDIT d.o.o., OIB: 09963146326, MBS: 080288229, Zagreb, Busovačka 11</w:t>
      </w:r>
      <w:r w:rsidR="00043479">
        <w:t>.</w:t>
      </w:r>
    </w:p>
    <w:p w:rsidRDefault="00043479" w:rsidP="0040522B" w:rsidR="00043479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DF5D9C">
        <w:t>15</w:t>
      </w:r>
      <w:r w:rsidR="00043479">
        <w:t>. lipnja</w:t>
      </w:r>
      <w:r>
        <w:t xml:space="preserve"> 2015. objavio oglas na mrežnoj stranici e-Oglasna ploča sudova pod posl. brojem St-</w:t>
      </w:r>
      <w:r w:rsidR="008A5A7D">
        <w:t>1</w:t>
      </w:r>
      <w:r w:rsidR="0079653A">
        <w:t>4</w:t>
      </w:r>
      <w:r w:rsidR="00DF5D9C">
        <w:t>79</w:t>
      </w:r>
      <w:r w:rsidR="006B4DFF">
        <w:t>/</w:t>
      </w:r>
      <w:r>
        <w:t>1</w:t>
      </w:r>
      <w:r w:rsidR="00043479">
        <w:t>6</w:t>
      </w:r>
      <w:r>
        <w:t>-</w:t>
      </w:r>
      <w:r w:rsidR="00043479">
        <w:t>4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043479">
        <w:t>21. studenog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DF5D9C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 xml:space="preserve">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043479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kal. 20.12.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3F3" w:rsidP="00DB058B" w:rsidR="00CF53F3">
      <w:r>
        <w:separator/>
      </w:r>
    </w:p>
  </w:endnote>
  <w:endnote w:id="0" w:type="continuationSeparator">
    <w:p w:rsidRDefault="00CF53F3" w:rsidP="00DB058B" w:rsidR="00CF5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3F3" w:rsidP="00DB058B" w:rsidR="00CF53F3">
      <w:r>
        <w:separator/>
      </w:r>
    </w:p>
  </w:footnote>
  <w:footnote w:id="0" w:type="continuationSeparator">
    <w:p w:rsidRDefault="00CF53F3" w:rsidP="00DB058B" w:rsidR="00CF53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36030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79653A">
      <w:t>4</w:t>
    </w:r>
    <w:r w:rsidR="00043479">
      <w:t>7</w:t>
    </w:r>
    <w:r w:rsidR="00DF5D9C">
      <w:t>9</w:t>
    </w:r>
    <w:r w:rsidR="00020F5B">
      <w:t>/</w:t>
    </w:r>
    <w:r>
      <w:t>201</w:t>
    </w:r>
    <w:r w:rsidR="00043479">
      <w:t>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43479"/>
    <w:rsid w:val="00052F59"/>
    <w:rsid w:val="00055123"/>
    <w:rsid w:val="00061CF6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7E47"/>
    <w:rsid w:val="00252DA4"/>
    <w:rsid w:val="00273973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40522B"/>
    <w:rsid w:val="00423822"/>
    <w:rsid w:val="00436030"/>
    <w:rsid w:val="00437C48"/>
    <w:rsid w:val="004771D2"/>
    <w:rsid w:val="004F0096"/>
    <w:rsid w:val="00500CAC"/>
    <w:rsid w:val="00597876"/>
    <w:rsid w:val="005C2121"/>
    <w:rsid w:val="00616C8E"/>
    <w:rsid w:val="00657E40"/>
    <w:rsid w:val="00662F2C"/>
    <w:rsid w:val="00686F9E"/>
    <w:rsid w:val="00690406"/>
    <w:rsid w:val="006B4DFF"/>
    <w:rsid w:val="00785BDD"/>
    <w:rsid w:val="0079653A"/>
    <w:rsid w:val="007F5576"/>
    <w:rsid w:val="008A5A7D"/>
    <w:rsid w:val="008D7500"/>
    <w:rsid w:val="00917B69"/>
    <w:rsid w:val="0095467A"/>
    <w:rsid w:val="009B6422"/>
    <w:rsid w:val="009F32F6"/>
    <w:rsid w:val="009F5360"/>
    <w:rsid w:val="009F5B7A"/>
    <w:rsid w:val="00A868A7"/>
    <w:rsid w:val="00B03B31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CF53F3"/>
    <w:rsid w:val="00D00CED"/>
    <w:rsid w:val="00D21A2C"/>
    <w:rsid w:val="00D50F6B"/>
    <w:rsid w:val="00D6035C"/>
    <w:rsid w:val="00DB058B"/>
    <w:rsid w:val="00DE0702"/>
    <w:rsid w:val="00DE4CD2"/>
    <w:rsid w:val="00DF5D9C"/>
    <w:rsid w:val="00E00143"/>
    <w:rsid w:val="00EB5FF1"/>
    <w:rsid w:val="00EC13CB"/>
    <w:rsid w:val="00EC7878"/>
    <w:rsid w:val="00EE3FB4"/>
    <w:rsid w:val="00F30D73"/>
    <w:rsid w:val="00F620B4"/>
    <w:rsid w:val="00FE1BF8"/>
    <w:rsid w:val="00FE6EBF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6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3603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3603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03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03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6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3603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3603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03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03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1479</izvorni_sadrzaj>
    <derivirana_varijabla naziv="DomainObject.Predmet.Broj_1">1479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St-1479/2016</izvorni_sadrzaj>
    <derivirana_varijabla naziv="DomainObject.Predmet.OznakaBroj_1">St-1479/2016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 AUDIT d.o.o.</izvorni_sadrzaj>
    <derivirana_varijabla naziv="DomainObject.Predmet.ProtustrankaFormated_1">  FAR AUDIT d.o.o.</derivirana_varijabla>
  </DomainObject.Predmet.ProtustrankaFormated>
  <DomainObject.Predmet.ProtustrankaFormatedOIB>
    <izvorni_sadrzaj>  FAR AUDIT d.o.o., OIB 09963146326</izvorni_sadrzaj>
    <derivirana_varijabla naziv="DomainObject.Predmet.ProtustrankaFormatedOIB_1">  FAR AUDIT d.o.o., OIB 09963146326</derivirana_varijabla>
  </DomainObject.Predmet.ProtustrankaFormatedOIB>
  <DomainObject.Predmet.ProtustrankaFormatedWithAdress>
    <izvorni_sadrzaj> FAR AUDIT d.o.o., Busovačka 11, 10000 Zagreb</izvorni_sadrzaj>
    <derivirana_varijabla naziv="DomainObject.Predmet.ProtustrankaFormatedWithAdress_1"> FAR AUDIT d.o.o., Busovačka 11, 10000 Zagreb</derivirana_varijabla>
  </DomainObject.Predmet.ProtustrankaFormatedWithAdress>
  <DomainObject.Predmet.ProtustrankaFormatedWithAdressOIB>
    <izvorni_sadrzaj> FAR AUDIT d.o.o., OIB 09963146326, Busovačka 11, 10000 Zagreb</izvorni_sadrzaj>
    <derivirana_varijabla naziv="DomainObject.Predmet.ProtustrankaFormatedWithAdressOIB_1"> FAR AUDIT d.o.o., OIB 09963146326, Busovačka 11, 10000 Zagreb</derivirana_varijabla>
  </DomainObject.Predmet.ProtustrankaFormatedWithAdressOIB>
  <DomainObject.Predmet.ProtustrankaWithAdress>
    <izvorni_sadrzaj>FAR AUDIT d.o.o. Busovačka 11, 10000 Zagreb</izvorni_sadrzaj>
    <derivirana_varijabla naziv="DomainObject.Predmet.ProtustrankaWithAdress_1">FAR AUDIT d.o.o. Busovačka 11, 10000 Zagreb</derivirana_varijabla>
  </DomainObject.Predmet.ProtustrankaWithAdress>
  <DomainObject.Predmet.ProtustrankaWithAdressOIB>
    <izvorni_sadrzaj>FAR AUDIT d.o.o., OIB 09963146326, Busovačka 11, 10000 Zagreb</izvorni_sadrzaj>
    <derivirana_varijabla naziv="DomainObject.Predmet.ProtustrankaWithAdressOIB_1">FAR AUDIT d.o.o., OIB 09963146326, Busovačka 11, 10000 Zagreb</derivirana_varijabla>
  </DomainObject.Predmet.ProtustrankaWithAdressOIB>
  <DomainObject.Predmet.ProtustrankaNazivFormated>
    <izvorni_sadrzaj>FAR AUDIT d.o.o.</izvorni_sadrzaj>
    <derivirana_varijabla naziv="DomainObject.Predmet.ProtustrankaNazivFormated_1">FAR AUDIT d.o.o.</derivirana_varijabla>
  </DomainObject.Predmet.ProtustrankaNazivFormated>
  <DomainObject.Predmet.ProtustrankaNazivFormatedOIB>
    <izvorni_sadrzaj>FAR AUDIT d.o.o., OIB 09963146326</izvorni_sadrzaj>
    <derivirana_varijabla naziv="DomainObject.Predmet.ProtustrankaNazivFormatedOIB_1">FAR AUDIT d.o.o., OIB 09963146326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 AUDIT d.o.o.</item>
    </izvorni_sadrzaj>
    <derivirana_varijabla naziv="DomainObject.Predmet.ProtuStrankaListFormated_1">
      <item>FAR AUDIT d.o.o.</item>
    </derivirana_varijabla>
  </DomainObject.Predmet.ProtuStrankaListFormated>
  <DomainObject.Predmet.ProtuStrankaListFormatedOIB>
    <izvorni_sadrzaj>
      <item>FAR AUDIT d.o.o., OIB 09963146326</item>
    </izvorni_sadrzaj>
    <derivirana_varijabla naziv="DomainObject.Predmet.ProtuStrankaListFormatedOIB_1">
      <item>FAR AUDIT d.o.o., OIB 09963146326</item>
    </derivirana_varijabla>
  </DomainObject.Predmet.ProtuStrankaListFormatedOIB>
  <DomainObject.Predmet.ProtuStrankaListFormatedWithAdress>
    <izvorni_sadrzaj>
      <item>FAR AUDIT d.o.o., Busovačka 11, 10000 Zagreb</item>
    </izvorni_sadrzaj>
    <derivirana_varijabla naziv="DomainObject.Predmet.ProtuStrankaListFormatedWithAdress_1">
      <item>FAR AUDIT d.o.o., Busovačka 11, 10000 Zagreb</item>
    </derivirana_varijabla>
  </DomainObject.Predmet.ProtuStrankaListFormatedWithAdress>
  <DomainObject.Predmet.ProtuStrankaListFormatedWithAdressOIB>
    <izvorni_sadrzaj>
      <item>FAR AUDIT d.o.o., OIB 09963146326, Busovačka 11, 10000 Zagreb</item>
    </izvorni_sadrzaj>
    <derivirana_varijabla naziv="DomainObject.Predmet.ProtuStrankaListFormatedWithAdressOIB_1">
      <item>FAR AUDIT d.o.o., OIB 09963146326, Busovačka 11, 10000 Zagreb</item>
    </derivirana_varijabla>
  </DomainObject.Predmet.ProtuStrankaListFormatedWithAdressOIB>
  <DomainObject.Predmet.ProtuStrankaListNazivFormated>
    <izvorni_sadrzaj>
      <item>FAR AUDIT d.o.o.</item>
    </izvorni_sadrzaj>
    <derivirana_varijabla naziv="DomainObject.Predmet.ProtuStrankaListNazivFormated_1">
      <item>FAR AUDIT d.o.o.</item>
    </derivirana_varijabla>
  </DomainObject.Predmet.ProtuStrankaListNazivFormated>
  <DomainObject.Predmet.ProtuStrankaListNazivFormatedOIB>
    <izvorni_sadrzaj>
      <item>FAR AUDIT d.o.o., OIB 09963146326</item>
    </izvorni_sadrzaj>
    <derivirana_varijabla naziv="DomainObject.Predmet.ProtuStrankaListNazivFormatedOIB_1">
      <item>FAR AUDIT d.o.o., OIB 09963146326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 AUDIT d.o.o.</izvorni_sadrzaj>
    <derivirana_varijabla naziv="DomainObject.Predmet.ProtustrankaIDrugi_1">FAR AUDIT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 AUDIT d.o.o., OIB 09963146326, Busovačka 11, 10000 Zagreb</izvorni_sadrzaj>
    <derivirana_varijabla naziv="DomainObject.Predmet.ProtustrankaIDrugiAdressOIB_1">FAR AUDIT d.o.o., OIB 09963146326, Busovačka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 AUDIT d.o.o.</item>
      <item>FINA Regionalni centar Zagreb</item>
    </izvorni_sadrzaj>
    <derivirana_varijabla naziv="DomainObject.Predmet.SudioniciListNaziv_1">
      <item>FAR AUDIT d.o.o.</item>
      <item>FINA Regionalni centar Zagreb</item>
    </derivirana_varijabla>
  </DomainObject.Predmet.SudioniciListNaziv>
  <DomainObject.Predmet.SudioniciListAdressOIB>
    <izvorni_sadrzaj>
      <item>FAR AUDIT d.o.o., OIB 09963146326, Busovačka 11,10000 Zagreb</item>
      <item>FINA Regionalni centar Zagreb, OIB 85821130368, Trg svibanjskih žrtava 1995. 1,10000 Zagreb</item>
    </izvorni_sadrzaj>
    <derivirana_varijabla naziv="DomainObject.Predmet.SudioniciListAdressOIB_1">
      <item>FAR AUDIT d.o.o., OIB 09963146326, Busovačka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09963146326</item>
      <item>, OIB 85821130368</item>
    </izvorni_sadrzaj>
    <derivirana_varijabla naziv="DomainObject.Predmet.SudioniciListNazivOIB_1">
      <item>, OIB 09963146326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422</properties:Words>
  <properties:Characters>2249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2016-11-21T11:34:00Z</dcterms:created>
  <dc:creator>korisnik</dc:creator>
  <cp:lastModifiedBy>Snježana Andrijanić</cp:lastModifiedBy>
  <cp:lastPrinted>2016-11-21T11:34:00Z</cp:lastPrinted>
  <dcterms:modified xmlns:xsi="http://www.w3.org/2001/XMLSchema-instance" xsi:type="dcterms:W3CDTF">2016-11-21T13:28:00Z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