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2389" w14:paraId="ac42389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21116">
        <w:t>GRULICH TRAVEL d.o.o., Blato 0, Živogošće, OIB: 01213934477</w:t>
      </w:r>
      <w:r w:rsidR="00634348">
        <w:rPr>
          <w:lang w:val="hr-HR"/>
        </w:rPr>
        <w:t xml:space="preserve">, dana </w:t>
      </w:r>
      <w:r w:rsidR="005B46D4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21116">
        <w:t>GRULICH TRAVEL d.o.o., Blato 0, Živogošće, OIB: 01213934477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5B46D4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5B46D4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B46D4">
        <w:t>Jelenko Lehki, Pavla Hatza 10, Zagreb, OIB: 96068307857.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21116">
        <w:t>GRULICH TRAVEL d.o.o., Blato 0, Živogošće, OIB: 01213934477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721116">
        <w:t>GRULICH TRAVEL d.o.o., Blato 0, Živogošće, OIB: 01213934477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21116">
        <w:rPr>
          <w:lang w:val="hr-HR"/>
        </w:rPr>
        <w:t>1757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21116">
        <w:rPr>
          <w:lang w:val="hr-HR"/>
        </w:rPr>
        <w:t>77.862,82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B46D4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5B46D4" w:rsidP="005B46D4" w:rsidR="005B46D4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2B1AF7">
        <w:rPr>
          <w:lang w:val="hr-HR"/>
        </w:rPr>
        <w:t>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B46D4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A3A" w:rsidRPr="00126A3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721116">
      <w:t>198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721116">
      <w:t>198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26A3A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B1AF7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46D4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78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GRULICH TRAVEL d.o.o. putnička agencija</izvorni_sadrzaj>
    <derivirana_varijabla naziv="DomainObject.Predmet.ProtustrankaFormated_1">  GRULICH TRAVEL d.o.o. putnička agencija</derivirana_varijabla>
  </DomainObject.Predmet.ProtustrankaFormated>
  <DomainObject.Predmet.ProtustrankaFormatedOIB>
    <izvorni_sadrzaj>  GRULICH TRAVEL d.o.o. putnička agencija, OIB 01213934477</izvorni_sadrzaj>
    <derivirana_varijabla naziv="DomainObject.Predmet.ProtustrankaFormatedOIB_1">  GRULICH TRAVEL d.o.o. putnička agencija, OIB 01213934477</derivirana_varijabla>
  </DomainObject.Predmet.ProtustrankaFormatedOIB>
  <DomainObject.Predmet.ProtustrankaFormatedWithAdress>
    <izvorni_sadrzaj> GRULICH TRAVEL d.o.o. putnička agencija, Blato/0, 21327 Živogošće</izvorni_sadrzaj>
    <derivirana_varijabla naziv="DomainObject.Predmet.ProtustrankaFormatedWithAdress_1"> GRULICH TRAVEL d.o.o. putnička agencija, Blato/0, 21327 Živogošće</derivirana_varijabla>
  </DomainObject.Predmet.ProtustrankaFormatedWithAdress>
  <DomainObject.Predmet.ProtustrankaFormatedWithAdressOIB>
    <izvorni_sadrzaj> GRULICH TRAVEL d.o.o. putnička agencija, OIB 01213934477, Blato/0, 21327 Živogošće</izvorni_sadrzaj>
    <derivirana_varijabla naziv="DomainObject.Predmet.ProtustrankaFormatedWithAdressOIB_1"> GRULICH TRAVEL d.o.o. putnička agencija, OIB 01213934477, Blato/0, 21327 Živogošće</derivirana_varijabla>
  </DomainObject.Predmet.ProtustrankaFormatedWithAdressOIB>
  <DomainObject.Predmet.ProtustrankaWithAdress>
    <izvorni_sadrzaj>GRULICH TRAVEL d.o.o. putnička agencija Blato/0, 21327 Živogošće</izvorni_sadrzaj>
    <derivirana_varijabla naziv="DomainObject.Predmet.ProtustrankaWithAdress_1">GRULICH TRAVEL d.o.o. putnička agencija Blato/0, 21327 Živogošće</derivirana_varijabla>
  </DomainObject.Predmet.ProtustrankaWithAdress>
  <DomainObject.Predmet.ProtustrankaWithAdressOIB>
    <izvorni_sadrzaj>GRULICH TRAVEL d.o.o. putnička agencija, OIB 01213934477, Blato/0, 21327 Živogošće</izvorni_sadrzaj>
    <derivirana_varijabla naziv="DomainObject.Predmet.ProtustrankaWithAdressOIB_1">GRULICH TRAVEL d.o.o. putnička agencija, OIB 01213934477, Blato/0, 21327 Živogošće</derivirana_varijabla>
  </DomainObject.Predmet.ProtustrankaWithAdressOIB>
  <DomainObject.Predmet.ProtustrankaNazivFormated>
    <izvorni_sadrzaj>GRULICH TRAVEL d.o.o. putnička agencija</izvorni_sadrzaj>
    <derivirana_varijabla naziv="DomainObject.Predmet.ProtustrankaNazivFormated_1">GRULICH TRAVEL d.o.o. putnička agencija</derivirana_varijabla>
  </DomainObject.Predmet.ProtustrankaNazivFormated>
  <DomainObject.Predmet.ProtustrankaNazivFormatedOIB>
    <izvorni_sadrzaj>GRULICH TRAVEL d.o.o. putnička agencija, OIB 01213934477</izvorni_sadrzaj>
    <derivirana_varijabla naziv="DomainObject.Predmet.ProtustrankaNazivFormatedOIB_1">GRULICH TRAVEL d.o.o. putnička agencija, OIB 01213934477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77949.64</izvorni_sadrzaj>
    <derivirana_varijabla naziv="DomainObject.Predmet.TrenutnaVrijednost_1">77949.64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GRULICH TRAVEL d.o.o. putnička agencija</item>
    </izvorni_sadrzaj>
    <derivirana_varijabla naziv="DomainObject.Predmet.ProtuStrankaListFormated_1">
      <item>GRULICH TRAVEL d.o.o. putnička agencija</item>
    </derivirana_varijabla>
  </DomainObject.Predmet.ProtuStrankaListFormated>
  <DomainObject.Predmet.ProtuStrankaListFormatedOIB>
    <izvorni_sadrzaj>
      <item>GRULICH TRAVEL d.o.o. putnička agencija, OIB 01213934477</item>
    </izvorni_sadrzaj>
    <derivirana_varijabla naziv="DomainObject.Predmet.ProtuStrankaListFormatedOIB_1">
      <item>GRULICH TRAVEL d.o.o. putnička agencija, OIB 01213934477</item>
    </derivirana_varijabla>
  </DomainObject.Predmet.ProtuStrankaListFormatedOIB>
  <DomainObject.Predmet.ProtuStrankaListFormatedWithAdress>
    <izvorni_sadrzaj>
      <item>GRULICH TRAVEL d.o.o. putnička agencija, Blato/0, 21327 Živogošće</item>
    </izvorni_sadrzaj>
    <derivirana_varijabla naziv="DomainObject.Predmet.ProtuStrankaListFormatedWithAdress_1">
      <item>GRULICH TRAVEL d.o.o. putnička agencija, Blato/0, 21327 Živogošće</item>
    </derivirana_varijabla>
  </DomainObject.Predmet.ProtuStrankaListFormatedWithAdress>
  <DomainObject.Predmet.ProtuStrankaListFormatedWithAdressOIB>
    <izvorni_sadrzaj>
      <item>GRULICH TRAVEL d.o.o. putnička agencija, OIB 01213934477, Blato/0, 21327 Živogošće</item>
    </izvorni_sadrzaj>
    <derivirana_varijabla naziv="DomainObject.Predmet.ProtuStrankaListFormatedWithAdressOIB_1">
      <item>GRULICH TRAVEL d.o.o. putnička agencija, OIB 01213934477, Blato/0, 21327 Živogošće</item>
    </derivirana_varijabla>
  </DomainObject.Predmet.ProtuStrankaListFormatedWithAdressOIB>
  <DomainObject.Predmet.ProtuStrankaListNazivFormated>
    <izvorni_sadrzaj>
      <item>GRULICH TRAVEL d.o.o. putnička agencija</item>
    </izvorni_sadrzaj>
    <derivirana_varijabla naziv="DomainObject.Predmet.ProtuStrankaListNazivFormated_1">
      <item>GRULICH TRAVEL d.o.o. putnička agencija</item>
    </derivirana_varijabla>
  </DomainObject.Predmet.ProtuStrankaListNazivFormated>
  <DomainObject.Predmet.ProtuStrankaListNazivFormatedOIB>
    <izvorni_sadrzaj>
      <item>GRULICH TRAVEL d.o.o. putnička agencija, OIB 01213934477</item>
    </izvorni_sadrzaj>
    <derivirana_varijabla naziv="DomainObject.Predmet.ProtuStrankaListNazivFormatedOIB_1">
      <item>GRULICH TRAVEL d.o.o. putnička agencija, OIB 01213934477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GRULICH TRAVEL d.o.o. putnička agencija</izvorni_sadrzaj>
    <derivirana_varijabla naziv="DomainObject.Predmet.ProtustrankaIDrugi_1">GRULICH TRAVEL d.o.o. putnička agencija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GRULICH TRAVEL d.o.o. putnička agencija, OIB 01213934477, Blato/0, 21327 Živogošće</izvorni_sadrzaj>
    <derivirana_varijabla naziv="DomainObject.Predmet.ProtustrankaIDrugiAdressOIB_1">GRULICH TRAVEL d.o.o. putnička agencija, OIB 01213934477, Blato/0,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GRULICH TRAVEL d.o.o. putnička agencija</item>
    </izvorni_sadrzaj>
    <derivirana_varijabla naziv="DomainObject.Predmet.SudioniciListNaziv_1">
      <item>FINA SPLIT</item>
      <item>GRULICH TRAVEL d.o.o. putnička agencija</item>
    </derivirana_varijabla>
  </DomainObject.Predmet.SudioniciListNaziv>
  <DomainObject.Predmet.SudioniciListAdressOIB>
    <izvorni_sadrzaj>
      <item>FINA SPLIT, OIB 85821130368, Mažuranićevo šetalište 24 b,21000 Split</item>
      <item>GRULICH TRAVEL d.o.o. putnička agencija, OIB 01213934477, Blato/0,21327 Živogošće</item>
    </izvorni_sadrzaj>
    <derivirana_varijabla naziv="DomainObject.Predmet.SudioniciListAdressOIB_1">
      <item>FINA SPLIT, OIB 85821130368, Mažuranićevo šetalište 24 b,21000 Split</item>
      <item>GRULICH TRAVEL d.o.o. putnička agencija, OIB 01213934477, Blato/0,21327 Živogošće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01213934477</item>
    </izvorni_sadrzaj>
    <derivirana_varijabla naziv="DomainObject.Predmet.SudioniciListNazivOIB_1">
      <item>, OIB 85821130368</item>
      <item>, OIB 01213934477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DA35E-03B6-4F29-A8B4-B30A14A36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4103</properties:Characters>
  <properties:Lines>113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2016-02-11T08:01:00Z</cp:lastPrinted>
  <dcterms:modified xmlns:xsi="http://www.w3.org/2001/XMLSchema-instance" xsi:type="dcterms:W3CDTF">2016-05-16T11:33:00Z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