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c9e3" w14:paraId="91dc9e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1C7F1E">
        <w:t>318</w:t>
      </w:r>
      <w:r w:rsidR="00BA1C62">
        <w:t>/</w:t>
      </w:r>
      <w:r w:rsidR="003F5BFE">
        <w:t>20</w:t>
      </w:r>
      <w:r w:rsidR="00BA1C62">
        <w:t>16</w:t>
      </w:r>
      <w:r w:rsidR="003E7285">
        <w:t>-</w:t>
      </w:r>
      <w:r w:rsidR="001C7F1E">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A5135C">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A5135C" w:rsidRPr="00A5135C">
        <w:t>GREGRAD d.o.o.</w:t>
      </w:r>
      <w:r w:rsidR="00E0630B" w:rsidRPr="00A5135C">
        <w:t xml:space="preserve">, </w:t>
      </w:r>
      <w:r w:rsidR="00A5135C" w:rsidRPr="00A5135C">
        <w:t>Pregrada, Marka Tepeša 8</w:t>
      </w:r>
      <w:r w:rsidR="00DB45DE" w:rsidRPr="00A5135C">
        <w:t xml:space="preserve">, </w:t>
      </w:r>
      <w:r w:rsidRPr="00A5135C">
        <w:t>OIB</w:t>
      </w:r>
      <w:r w:rsidR="00342CA6" w:rsidRPr="00A5135C">
        <w:t xml:space="preserve"> </w:t>
      </w:r>
      <w:r w:rsidR="00A5135C" w:rsidRPr="00A5135C">
        <w:t>25254563718</w:t>
      </w:r>
      <w:r w:rsidR="000A2CA0" w:rsidRPr="00A5135C">
        <w:t xml:space="preserve">, dana </w:t>
      </w:r>
      <w:r w:rsidR="007C308C" w:rsidRPr="00A5135C">
        <w:t>27. studenog 2018.</w:t>
      </w:r>
      <w:r w:rsidR="000A2CA0" w:rsidRPr="00A5135C">
        <w:t xml:space="preserve"> </w:t>
      </w:r>
    </w:p>
    <w:p w:rsidRDefault="000A2CA0" w:rsidP="000A2CA0" w:rsidR="000A2CA0" w:rsidRPr="00A5135C">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A5135C" w:rsidRPr="00A5135C">
        <w:t>GREGRAD d.o.o., Pregrada, Marka Tepeša 8, OIB 25254563718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A5135C" w:rsidRPr="00A5135C">
        <w:t>GREGRAD d.o.o., Pregrada, Marka Tepeša 8, OIB 25254563718</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232492">
        <w:rPr>
          <w:b/>
        </w:rPr>
        <w:t>1</w:t>
      </w:r>
      <w:r w:rsidR="00891DE5">
        <w:rPr>
          <w:b/>
        </w:rPr>
        <w:t>3</w:t>
      </w:r>
      <w:r w:rsidR="00700A85">
        <w:rPr>
          <w:b/>
        </w:rPr>
        <w:t>,</w:t>
      </w:r>
      <w:r w:rsidR="00891DE5">
        <w:rPr>
          <w:b/>
        </w:rPr>
        <w:t>0</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42164">
      <w:r w:rsidRPr="00C254D4">
        <w:t xml:space="preserve">- dužnik </w:t>
      </w:r>
      <w:r w:rsidR="00A5135C" w:rsidRPr="00A5135C">
        <w:t>GREGRAD d.o.o., Pregrada</w:t>
      </w:r>
    </w:p>
    <w:p w:rsidRDefault="000A2CA0" w:rsidP="000A2CA0" w:rsidR="0019442A" w:rsidRPr="00891DE5">
      <w:r w:rsidRPr="00C254D4">
        <w:t>-</w:t>
      </w:r>
      <w:r w:rsidR="005C6BCD" w:rsidRPr="00C254D4">
        <w:t xml:space="preserve"> zakonski zastupnik </w:t>
      </w:r>
      <w:r w:rsidR="005C6BCD" w:rsidRPr="009D6638">
        <w:t>dužnika</w:t>
      </w:r>
      <w:r w:rsidRPr="009D6638">
        <w:t xml:space="preserve"> </w:t>
      </w:r>
      <w:r w:rsidR="00891DE5" w:rsidRPr="00891DE5">
        <w:t>Robert Gretić</w:t>
      </w:r>
    </w:p>
    <w:p w:rsidRDefault="000A2CA0" w:rsidP="000A2CA0" w:rsidR="000A2CA0">
      <w:r w:rsidRPr="006637EC">
        <w:t>- FINA</w:t>
      </w:r>
    </w:p>
    <w:p w:rsidRDefault="00232492" w:rsidP="000A2CA0" w:rsidR="00232492" w:rsidRPr="006637EC">
      <w:r>
        <w:t xml:space="preserve">- </w:t>
      </w:r>
      <w:r w:rsidR="00891DE5">
        <w:t>Sberbank</w:t>
      </w:r>
      <w:r>
        <w:t xml:space="preserve"> d.d.</w:t>
      </w:r>
    </w:p>
    <w:p w:rsidRDefault="005058C0" w:rsidP="00891DE5" w:rsidR="00455038">
      <w:r w:rsidRPr="006637EC">
        <w:t>-</w:t>
      </w:r>
      <w:r w:rsidR="00B95680" w:rsidRPr="006637EC">
        <w:t xml:space="preserve"> </w:t>
      </w:r>
      <w:r w:rsidR="00891DE5">
        <w:t>Hypo Alpe-Adria-Bank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891DE5">
        <w:t>3</w:t>
      </w:r>
      <w:r w:rsidR="00BA0955">
        <w:t>. svibnja</w:t>
      </w:r>
      <w:r w:rsidR="00700A85">
        <w:t xml:space="preserve"> 2016</w:t>
      </w:r>
      <w:r w:rsidRPr="00C254D4">
        <w:t>. prijedlog za otvaranje stečajnog postupka nad dužnikom</w:t>
      </w:r>
      <w:r w:rsidR="009C4845" w:rsidRPr="009C4845">
        <w:t xml:space="preserve"> </w:t>
      </w:r>
      <w:r w:rsidR="00A5135C" w:rsidRPr="00A5135C">
        <w:t>GREGRAD d.o.o., Pregrada, Marka Tepeša 8, OIB 25254563718</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91DE5">
        <w:t>233</w:t>
      </w:r>
      <w:r w:rsidR="00E41561">
        <w:t xml:space="preserve"> </w:t>
      </w:r>
      <w:r w:rsidR="00321D3A">
        <w:t xml:space="preserve">dana </w:t>
      </w:r>
      <w:r w:rsidR="000518E3">
        <w:t xml:space="preserve">evidentirane neizvršene osnove za plaćanje u ukupnom iznosu od </w:t>
      </w:r>
      <w:r w:rsidR="00891DE5">
        <w:t>768.827,73</w:t>
      </w:r>
      <w:r w:rsidR="00667114">
        <w:t xml:space="preserve"> </w:t>
      </w:r>
      <w:r w:rsidR="000518E3">
        <w:t xml:space="preserve">kn, te da dužnik ima </w:t>
      </w:r>
      <w:r w:rsidR="00891DE5">
        <w:t>tri zaposlena</w:t>
      </w:r>
      <w:r w:rsidR="000518E3">
        <w:t xml:space="preserve">. Predlagatelj </w:t>
      </w:r>
      <w:r w:rsidR="00875593">
        <w:t xml:space="preserve">nadalje </w:t>
      </w:r>
      <w:r w:rsidR="000518E3">
        <w:t>navodi da dužnik ima račun kod</w:t>
      </w:r>
      <w:r w:rsidR="009C4845" w:rsidRPr="009C4845">
        <w:t xml:space="preserve"> </w:t>
      </w:r>
      <w:r w:rsidR="00891DE5">
        <w:t>Sberbank d.d.</w:t>
      </w:r>
      <w:r w:rsidR="00455038">
        <w:t xml:space="preserve"> i </w:t>
      </w:r>
      <w:r w:rsidR="00891DE5">
        <w:t xml:space="preserve">Hypo Alpe-Adria-Bank </w:t>
      </w:r>
      <w:r w:rsidR="004F402D">
        <w:t>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5A6" w:rsidR="004475A6">
      <w:r>
        <w:separator/>
      </w:r>
    </w:p>
  </w:endnote>
  <w:endnote w:id="0" w:type="continuationSeparator">
    <w:p w:rsidRDefault="004475A6" w:rsidR="00447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5A6" w:rsidR="004475A6">
      <w:r>
        <w:separator/>
      </w:r>
    </w:p>
  </w:footnote>
  <w:footnote w:id="0" w:type="continuationSeparator">
    <w:p w:rsidRDefault="004475A6" w:rsidR="00447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2942">
      <w:rPr>
        <w:rStyle w:val="Brojstranice"/>
        <w:noProof/>
      </w:rPr>
      <w:t>3</w:t>
    </w:r>
    <w:r>
      <w:rPr>
        <w:rStyle w:val="Brojstranice"/>
      </w:rPr>
      <w:fldChar w:fldCharType="end"/>
    </w:r>
  </w:p>
  <w:p w:rsidRDefault="00874E6C" w:rsidP="004D27C4" w:rsidR="00874E6C">
    <w:pPr>
      <w:pStyle w:val="Zaglavlje"/>
      <w:jc w:val="right"/>
    </w:pPr>
    <w:r>
      <w:t>4 St-</w:t>
    </w:r>
    <w:r w:rsidR="00E97FA9">
      <w:t>4</w:t>
    </w:r>
    <w:r w:rsidR="00BC277B">
      <w:t>318</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A7C5B"/>
    <w:rsid w:val="000B4426"/>
    <w:rsid w:val="000B4C65"/>
    <w:rsid w:val="000B6904"/>
    <w:rsid w:val="000C071A"/>
    <w:rsid w:val="000D1727"/>
    <w:rsid w:val="000D3BF2"/>
    <w:rsid w:val="000E7C58"/>
    <w:rsid w:val="000F0A0A"/>
    <w:rsid w:val="0010179B"/>
    <w:rsid w:val="00127BDB"/>
    <w:rsid w:val="00152EF8"/>
    <w:rsid w:val="001638FB"/>
    <w:rsid w:val="0019442A"/>
    <w:rsid w:val="00196A64"/>
    <w:rsid w:val="001A231C"/>
    <w:rsid w:val="001C7F1E"/>
    <w:rsid w:val="001D232F"/>
    <w:rsid w:val="001E0BB9"/>
    <w:rsid w:val="001E0FA9"/>
    <w:rsid w:val="001E2CB6"/>
    <w:rsid w:val="001E7C0C"/>
    <w:rsid w:val="002173D6"/>
    <w:rsid w:val="00217606"/>
    <w:rsid w:val="00217CDB"/>
    <w:rsid w:val="00232492"/>
    <w:rsid w:val="00242665"/>
    <w:rsid w:val="0025788E"/>
    <w:rsid w:val="00262C12"/>
    <w:rsid w:val="0027227B"/>
    <w:rsid w:val="00273B71"/>
    <w:rsid w:val="00277F8E"/>
    <w:rsid w:val="00282908"/>
    <w:rsid w:val="0028644D"/>
    <w:rsid w:val="00291C88"/>
    <w:rsid w:val="00292B86"/>
    <w:rsid w:val="00295F32"/>
    <w:rsid w:val="002A1AD1"/>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4F402D"/>
    <w:rsid w:val="005058C0"/>
    <w:rsid w:val="00512942"/>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17B69"/>
    <w:rsid w:val="00A339A5"/>
    <w:rsid w:val="00A374FB"/>
    <w:rsid w:val="00A44F89"/>
    <w:rsid w:val="00A5135C"/>
    <w:rsid w:val="00A644B6"/>
    <w:rsid w:val="00A71C73"/>
    <w:rsid w:val="00A72498"/>
    <w:rsid w:val="00A727C9"/>
    <w:rsid w:val="00A8529D"/>
    <w:rsid w:val="00AB1F17"/>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E66AD"/>
    <w:rsid w:val="00DF2607"/>
    <w:rsid w:val="00DF38CD"/>
    <w:rsid w:val="00E03C0B"/>
    <w:rsid w:val="00E03CED"/>
    <w:rsid w:val="00E0630B"/>
    <w:rsid w:val="00E11917"/>
    <w:rsid w:val="00E15553"/>
    <w:rsid w:val="00E21746"/>
    <w:rsid w:val="00E32873"/>
    <w:rsid w:val="00E335CD"/>
    <w:rsid w:val="00E41561"/>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2942"/>
    <w:rPr>
      <w:color w:val="808080"/>
      <w:bdr w:space="0" w:sz="0" w:color="auto" w:val="none"/>
      <w:shd w:fill="auto" w:color="auto" w:val="clear"/>
    </w:rPr>
  </w:style>
  <w:style w:customStyle="true" w:styleId="eSPISCCParagraphDefaultFont" w:type="character">
    <w:name w:val="eSPIS_CC_Paragraph Default Font"/>
    <w:basedOn w:val="Zadanifontodlomka"/>
    <w:rsid w:val="005129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2942"/>
    <w:rPr>
      <w:bdr w:space="0" w:sz="0" w:color="auto" w:val="none"/>
      <w:shd w:fill="FFFFCC" w:color="auto" w:val="clear"/>
      <w:lang w:val="hr-HR"/>
    </w:rPr>
  </w:style>
  <w:style w:customStyle="true" w:styleId="PozadinaSvijetloCrvena" w:type="character">
    <w:name w:val="Pozadina_SvijetloCrvena"/>
    <w:basedOn w:val="eSPISCCParagraphDefaultFont"/>
    <w:rsid w:val="005129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29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2942"/>
    <w:rPr>
      <w:color w:val="808080"/>
      <w:bdr w:color="auto" w:space="0" w:sz="0" w:val="none"/>
      <w:shd w:color="auto" w:fill="auto" w:val="clear"/>
    </w:rPr>
  </w:style>
  <w:style w:customStyle="1" w:styleId="eSPISCCParagraphDefaultFont" w:type="character">
    <w:name w:val="eSPIS_CC_Paragraph Default Font"/>
    <w:basedOn w:val="Zadanifontodlomka"/>
    <w:rsid w:val="005129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2942"/>
    <w:rPr>
      <w:bdr w:color="auto" w:space="0" w:sz="0" w:val="none"/>
      <w:shd w:color="auto" w:fill="FFFFCC" w:val="clear"/>
      <w:lang w:val="hr-HR"/>
    </w:rPr>
  </w:style>
  <w:style w:customStyle="1" w:styleId="PozadinaSvijetloCrvena" w:type="character">
    <w:name w:val="Pozadina_SvijetloCrvena"/>
    <w:basedOn w:val="eSPISCCParagraphDefaultFont"/>
    <w:rsid w:val="005129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29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4318</izvorni_sadrzaj>
    <derivirana_varijabla naziv="DomainObject.Predmet.Broj_1">4318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St-4318/2016</izvorni_sadrzaj>
    <derivirana_varijabla naziv="DomainObject.Predmet.OznakaBroj_1">St-4318/2016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GREGRAD d.o.o. zastupanog po punomoćniku Robert Gretić</izvorni_sadrzaj>
    <derivirana_varijabla naziv="DomainObject.Predmet.ProtustrankaFormated_1">  GREGRAD d.o.o. zastupanog po punomoćniku Robert Gretić</derivirana_varijabla>
  </DomainObject.Predmet.ProtustrankaFormated>
  <DomainObject.Predmet.ProtustrankaFormatedOIB>
    <izvorni_sadrzaj>  GREGRAD d.o.o., OIB 25254563718 zastupanog po punomoćniku Robert Gretić</izvorni_sadrzaj>
    <derivirana_varijabla naziv="DomainObject.Predmet.ProtustrankaFormatedOIB_1">  GREGRAD d.o.o., OIB 25254563718 zastupanog po punomoćniku Robert Gretić</derivirana_varijabla>
  </DomainObject.Predmet.ProtustrankaFormatedOIB>
  <DomainObject.Predmet.ProtustrankaFormatedWithAdress>
    <izvorni_sadrzaj> GREGRAD d.o.o., Marka Tepeša 8, 49218 Pregrada zastupanog po punomoćniku Robert Gretić</izvorni_sadrzaj>
    <derivirana_varijabla naziv="DomainObject.Predmet.ProtustrankaFormatedWithAdress_1"> GREGRAD d.o.o., Marka Tepeša 8, 49218 Pregrada zastupanog po punomoćniku Robert Gretić</derivirana_varijabla>
  </DomainObject.Predmet.ProtustrankaFormatedWithAdress>
  <DomainObject.Predmet.ProtustrankaFormatedWithAdressOIB>
    <izvorni_sadrzaj> GREGRAD d.o.o., OIB 25254563718, Marka Tepeša 8, 49218 Pregrada zastupanog po punomoćniku Robert Gretić</izvorni_sadrzaj>
    <derivirana_varijabla naziv="DomainObject.Predmet.ProtustrankaFormatedWithAdressOIB_1"> GREGRAD d.o.o., OIB 25254563718, Marka Tepeša 8, 49218 Pregrada zastupanog po punomoćniku Robert Gretić</derivirana_varijabla>
  </DomainObject.Predmet.ProtustrankaFormatedWithAdressOIB>
  <DomainObject.Predmet.ProtustrankaWithAdress>
    <izvorni_sadrzaj>GREGRAD d.o.o. Marka Tepeša 8, 49218 Pregrada</izvorni_sadrzaj>
    <derivirana_varijabla naziv="DomainObject.Predmet.ProtustrankaWithAdress_1">GREGRAD d.o.o. Marka Tepeša 8, 49218 Pregrada</derivirana_varijabla>
  </DomainObject.Predmet.ProtustrankaWithAdress>
  <DomainObject.Predmet.ProtustrankaWithAdressOIB>
    <izvorni_sadrzaj>GREGRAD d.o.o., OIB 25254563718, Marka Tepeša 8, 49218 Pregrada</izvorni_sadrzaj>
    <derivirana_varijabla naziv="DomainObject.Predmet.ProtustrankaWithAdressOIB_1">GREGRAD d.o.o., OIB 25254563718, Marka Tepeša 8, 49218 Pregrada</derivirana_varijabla>
  </DomainObject.Predmet.ProtustrankaWithAdressOIB>
  <DomainObject.Predmet.ProtustrankaNazivFormated>
    <izvorni_sadrzaj>GREGRAD d.o.o.</izvorni_sadrzaj>
    <derivirana_varijabla naziv="DomainObject.Predmet.ProtustrankaNazivFormated_1">GREGRAD d.o.o.</derivirana_varijabla>
  </DomainObject.Predmet.ProtustrankaNazivFormated>
  <DomainObject.Predmet.ProtustrankaNazivFormatedOIB>
    <izvorni_sadrzaj>GREGRAD d.o.o., OIB 25254563718</izvorni_sadrzaj>
    <derivirana_varijabla naziv="DomainObject.Predmet.ProtustrankaNazivFormatedOIB_1">GREGRAD d.o.o., OIB 25254563718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GREGRAD d.o.o. zastupanog po punomoćniku Robert Gretić</item>
    </izvorni_sadrzaj>
    <derivirana_varijabla naziv="DomainObject.Predmet.ProtuStrankaListFormated_1">
      <item>GREGRAD d.o.o. zastupanog po punomoćniku Robert Gretić</item>
    </derivirana_varijabla>
  </DomainObject.Predmet.ProtuStrankaListFormated>
  <DomainObject.Predmet.ProtuStrankaListFormatedOIB>
    <izvorni_sadrzaj>
      <item>GREGRAD d.o.o., OIB 25254563718 zastupanog po punomoćniku Robert Gretić</item>
    </izvorni_sadrzaj>
    <derivirana_varijabla naziv="DomainObject.Predmet.ProtuStrankaListFormatedOIB_1">
      <item>GREGRAD d.o.o., OIB 25254563718 zastupanog po punomoćniku Robert Gretić</item>
    </derivirana_varijabla>
  </DomainObject.Predmet.ProtuStrankaListFormatedOIB>
  <DomainObject.Predmet.ProtuStrankaListFormatedWithAdress>
    <izvorni_sadrzaj>
      <item>GREGRAD d.o.o., Marka Tepeša 8, 49218 Pregrada zastupanog po punomoćniku Robert Gretić</item>
    </izvorni_sadrzaj>
    <derivirana_varijabla naziv="DomainObject.Predmet.ProtuStrankaListFormatedWithAdress_1">
      <item>GREGRAD d.o.o., Marka Tepeša 8, 49218 Pregrada zastupanog po punomoćniku Robert Gretić</item>
    </derivirana_varijabla>
  </DomainObject.Predmet.ProtuStrankaListFormatedWithAdress>
  <DomainObject.Predmet.ProtuStrankaListFormatedWithAdressOIB>
    <izvorni_sadrzaj>
      <item>GREGRAD d.o.o., OIB 25254563718, Marka Tepeša 8, 49218 Pregrada zastupanog po punomoćniku Robert Gretić</item>
    </izvorni_sadrzaj>
    <derivirana_varijabla naziv="DomainObject.Predmet.ProtuStrankaListFormatedWithAdressOIB_1">
      <item>GREGRAD d.o.o., OIB 25254563718, Marka Tepeša 8, 49218 Pregrada zastupanog po punomoćniku Robert Gretić</item>
    </derivirana_varijabla>
  </DomainObject.Predmet.ProtuStrankaListFormatedWithAdressOIB>
  <DomainObject.Predmet.ProtuStrankaListNazivFormated>
    <izvorni_sadrzaj>
      <item>GREGRAD d.o.o.</item>
    </izvorni_sadrzaj>
    <derivirana_varijabla naziv="DomainObject.Predmet.ProtuStrankaListNazivFormated_1">
      <item>GREGRAD d.o.o.</item>
    </derivirana_varijabla>
  </DomainObject.Predmet.ProtuStrankaListNazivFormated>
  <DomainObject.Predmet.ProtuStrankaListNazivFormatedOIB>
    <izvorni_sadrzaj>
      <item>GREGRAD d.o.o., OIB 25254563718</item>
    </izvorni_sadrzaj>
    <derivirana_varijabla naziv="DomainObject.Predmet.ProtuStrankaListNazivFormatedOIB_1">
      <item>GREGRAD d.o.o., OIB 25254563718</item>
    </derivirana_varijabla>
  </DomainObject.Predmet.ProtuStrankaListNazivFormatedOIB>
  <DomainObject.Predmet.OstaliListFormated>
    <izvorni_sadrzaj>
      <item>Robert Gretić punomoćnik sudionika u postupku GREGRAD d.o.o.</item>
    </izvorni_sadrzaj>
    <derivirana_varijabla naziv="DomainObject.Predmet.OstaliListFormated_1">
      <item>Robert Gretić punomoćnik sudionika u postupku GREGRAD d.o.o.</item>
    </derivirana_varijabla>
  </DomainObject.Predmet.OstaliListFormated>
  <DomainObject.Predmet.OstaliListFormatedOIB>
    <izvorni_sadrzaj>
      <item>Robert Gretić, OIB 17953057015 punomoćnik sudionika u postupku GREGRAD d.o.o.</item>
    </izvorni_sadrzaj>
    <derivirana_varijabla naziv="DomainObject.Predmet.OstaliListFormatedOIB_1">
      <item>Robert Gretić, OIB 17953057015 punomoćnik sudionika u postupku GREGRAD d.o.o.</item>
    </derivirana_varijabla>
  </DomainObject.Predmet.OstaliListFormatedOIB>
  <DomainObject.Predmet.OstaliListFormatedWithAdress>
    <izvorni_sadrzaj>
      <item>Robert Gretić, Marka Tepeša 10, 49218 Pregrada punomoćnik sudionika u postupku GREGRAD d.o.o.</item>
    </izvorni_sadrzaj>
    <derivirana_varijabla naziv="DomainObject.Predmet.OstaliListFormatedWithAdress_1">
      <item>Robert Gretić, Marka Tepeša 10, 49218 Pregrada punomoćnik sudionika u postupku GREGRAD d.o.o.</item>
    </derivirana_varijabla>
  </DomainObject.Predmet.OstaliListFormatedWithAdress>
  <DomainObject.Predmet.OstaliListFormatedWithAdressOIB>
    <izvorni_sadrzaj>
      <item>Robert Gretić, OIB 17953057015, Marka Tepeša 10, 49218 Pregrada punomoćnik sudionika u postupku GREGRAD d.o.o.</item>
    </izvorni_sadrzaj>
    <derivirana_varijabla naziv="DomainObject.Predmet.OstaliListFormatedWithAdressOIB_1">
      <item>Robert Gretić, OIB 17953057015, Marka Tepeša 10, 49218 Pregrada punomoćnik sudionika u postupku GREGRAD d.o.o.</item>
    </derivirana_varijabla>
  </DomainObject.Predmet.OstaliListFormatedWithAdressOIB>
  <DomainObject.Predmet.OstaliListNazivFormated>
    <izvorni_sadrzaj>
      <item>Robert Gretić</item>
    </izvorni_sadrzaj>
    <derivirana_varijabla naziv="DomainObject.Predmet.OstaliListNazivFormated_1">
      <item>Robert Gretić</item>
    </derivirana_varijabla>
  </DomainObject.Predmet.OstaliListNazivFormated>
  <DomainObject.Predmet.OstaliListNazivFormatedOIB>
    <izvorni_sadrzaj>
      <item>Robert Gretić, OIB 17953057015</item>
    </izvorni_sadrzaj>
    <derivirana_varijabla naziv="DomainObject.Predmet.OstaliListNazivFormatedOIB_1">
      <item>Robert Gretić, OIB 17953057015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GREGRAD d.o.o.</izvorni_sadrzaj>
    <derivirana_varijabla naziv="DomainObject.Predmet.ProtustrankaIDrugi_1">GREGRAD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GREGRAD d.o.o., OIB 25254563718, Marka Tepeša 8, 49218 Pregrada</izvorni_sadrzaj>
    <derivirana_varijabla naziv="DomainObject.Predmet.ProtustrankaIDrugiAdressOIB_1">GREGRAD d.o.o., OIB 25254563718, Marka Tepeša 8,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GREGRAD d.o.o.</item>
      <item>Robert Gretić</item>
    </izvorni_sadrzaj>
    <derivirana_varijabla naziv="DomainObject.Predmet.SudioniciListNaziv_1">
      <item>FINA Regionalni centar Zagreb</item>
      <item>GREGRAD d.o.o.</item>
      <item>Robert Gretić</item>
    </derivirana_varijabla>
  </DomainObject.Predmet.SudioniciListNaziv>
  <DomainObject.Predmet.SudioniciListAdressOIB>
    <izvorni_sadrzaj>
      <item>FINA Regionalni centar Zagreb, OIB 85821130368, Trg svibanjskih žrtava 1995. br. 1,10000 Zagreb</item>
      <item>GREGRAD d.o.o., OIB 25254563718, Marka Tepeša 8,49218 Pregrada</item>
      <item>Robert Gretić, OIB 17953057015, Marka Tepeša 10,49218 Pregrada</item>
    </izvorni_sadrzaj>
    <derivirana_varijabla naziv="DomainObject.Predmet.SudioniciListAdressOIB_1">
      <item>FINA Regionalni centar Zagreb, OIB 85821130368, Trg svibanjskih žrtava 1995. br. 1,10000 Zagreb</item>
      <item>GREGRAD d.o.o., OIB 25254563718, Marka Tepeša 8,49218 Pregrada</item>
      <item>Robert Gretić, OIB 17953057015, Marka Tepeša 10,49218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25254563718</item>
      <item>, OIB 17953057015</item>
    </izvorni_sadrzaj>
    <derivirana_varijabla naziv="DomainObject.Predmet.SudioniciListNazivOIB_1">
      <item>, OIB 85821130368</item>
      <item>, OIB 25254563718</item>
      <item>, OIB 17953057015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3F9B8-301F-44B0-8004-46540FB0E10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5074</properties:Characters>
  <properties:Lines>130</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2018-11-27T11:44:00Z</dcterms:created>
  <dc:creator>gboljkovac</dc:creator>
  <cp:lastModifiedBy>Marina Markić</cp:lastModifiedBy>
  <cp:lastPrinted>2018-11-27T11:49:00Z</cp:lastPrinted>
  <dcterms:modified xmlns:xsi="http://www.w3.org/2001/XMLSchema-instance" xsi:type="dcterms:W3CDTF">2018-11-27T11:49:00Z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St-4318-16.docx)</vt:lpwstr>
  </prop:property>
  <prop:property name="CC_coloring" pid="4" fmtid="{D5CDD505-2E9C-101B-9397-08002B2CF9AE}">
    <vt:bool>false</vt:bool>
  </prop:property>
  <prop:property name="BrojStranica" pid="5" fmtid="{D5CDD505-2E9C-101B-9397-08002B2CF9AE}">
    <vt:i4>3</vt:i4>
  </prop:property>
</prop:Properties>
</file>