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23393C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23393C">
                    <w:t>2038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f1cf3d" w14:paraId="6f1cf3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23393C">
        <w:t xml:space="preserve"> SPAS NA VIDIKU j.d.o.o. za usluge, Zagreb, Martićeva 31 A, MBS: 080983947, OIB: 67144447493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23393C">
        <w:t>SPAS NA VIDIKU j.d.o.o. za usluge, Zagreb, Martićeva 31 A, MBS: 080983947, OIB: 67144447493</w:t>
      </w:r>
      <w:r>
        <w:t xml:space="preserve">, na temelju neizvršenih osnova za plaćanje iznosi </w:t>
      </w:r>
      <w:r w:rsidR="0023393C">
        <w:t>6.479,74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23393C">
        <w:t xml:space="preserve"> Branko Spajić, Zagreb, Martićeva ulica 33/B, OIB: 87417327522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23393C">
        <w:t>2038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101A70" w:rsidP="00A6331C" w:rsidR="00101A70">
      <w:pPr>
        <w:ind w:left="720"/>
        <w:jc w:val="both"/>
      </w:pP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  <w:r w:rsidR="00101A70"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</w:pPr>
      <w:r>
        <w:t>kal. 04.03.</w:t>
      </w:r>
    </w:p>
    <w:p w:rsidRDefault="00C2018A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0F5B48"/>
    <w:rsid w:val="00101A70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3393C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B6AB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456CC"/>
    <w:rsid w:val="00B6125C"/>
    <w:rsid w:val="00B83D32"/>
    <w:rsid w:val="00B871C0"/>
    <w:rsid w:val="00B96DED"/>
    <w:rsid w:val="00C13E72"/>
    <w:rsid w:val="00C2018A"/>
    <w:rsid w:val="00C3258D"/>
    <w:rsid w:val="00C41168"/>
    <w:rsid w:val="00C4530A"/>
    <w:rsid w:val="00C72B6C"/>
    <w:rsid w:val="00C82963"/>
    <w:rsid w:val="00CA32CF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St-2038/2018</izvorni_sadrzaj>
    <derivirana_varijabla naziv="DomainObject.Predmet.OznakaBroj_1">St-2038/2018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SPAS NA VIDIKU jednostavno društvo s ograničenom odgovornošću za usluge</izvorni_sadrzaj>
    <derivirana_varijabla naziv="DomainObject.Predmet.ProtustrankaFormated_1">  SPAS NA VIDIKU jednostavno društvo s ograničenom odgovornošću za usluge</derivirana_varijabla>
  </DomainObject.Predmet.ProtustrankaFormated>
  <DomainObject.Predmet.ProtustrankaFormatedOIB>
    <izvorni_sadrzaj>  SPAS NA VIDIKU jednostavno društvo s ograničenom odgovornošću za usluge, OIB 67144447493</izvorni_sadrzaj>
    <derivirana_varijabla naziv="DomainObject.Predmet.ProtustrankaFormatedOIB_1">  SPAS NA VIDIKU jednostavno društvo s ograničenom odgovornošću za usluge, OIB 67144447493</derivirana_varijabla>
  </DomainObject.Predmet.ProtustrankaFormatedOIB>
  <DomainObject.Predmet.ProtustrankaFormatedWithAdress>
    <izvorni_sadrzaj> SPAS NA VIDIKU jednostavno društvo s ograničenom odgovornošću za usluge, Martićeva 31 A, 10000 Zagreb</izvorni_sadrzaj>
    <derivirana_varijabla naziv="DomainObject.Predmet.ProtustrankaFormatedWithAdress_1"> SPAS NA VIDIKU jednostavno društvo s ograničenom odgovornošću za usluge, Martićeva 31 A, 10000 Zagreb</derivirana_varijabla>
  </DomainObject.Predmet.ProtustrankaFormatedWithAdress>
  <DomainObject.Predmet.ProtustrankaFormatedWithAdressOIB>
    <izvorni_sadrzaj> SPAS NA VIDIKU jednostavno društvo s ograničenom odgovornošću za usluge, OIB 67144447493, Martićeva 31 A, 10000 Zagreb</izvorni_sadrzaj>
    <derivirana_varijabla naziv="DomainObject.Predmet.ProtustrankaFormatedWithAdressOIB_1"> SPAS NA VIDIKU jednostavno društvo s ograničenom odgovornošću za usluge, OIB 67144447493, Martićeva 31 A, 10000 Zagreb</derivirana_varijabla>
  </DomainObject.Predmet.ProtustrankaFormatedWithAdressOIB>
  <DomainObject.Predmet.ProtustrankaWithAdress>
    <izvorni_sadrzaj>SPAS NA VIDIKU jednostavno društvo s ograničenom odgovornošću za usluge Martićeva 31 A, 10000 Zagreb</izvorni_sadrzaj>
    <derivirana_varijabla naziv="DomainObject.Predmet.ProtustrankaWithAdress_1">SPAS NA VIDIKU jednostavno društvo s ograničenom odgovornošću za usluge Martićeva 31 A, 10000 Zagreb</derivirana_varijabla>
  </DomainObject.Predmet.ProtustrankaWithAdress>
  <DomainObject.Predmet.ProtustrankaWithAdressOIB>
    <izvorni_sadrzaj>SPAS NA VIDIKU jednostavno društvo s ograničenom odgovornošću za usluge, OIB 67144447493, Martićeva 31 A, 10000 Zagreb</izvorni_sadrzaj>
    <derivirana_varijabla naziv="DomainObject.Predmet.ProtustrankaWithAdressOIB_1">SPAS NA VIDIKU jednostavno društvo s ograničenom odgovornošću za usluge, OIB 67144447493, Martićeva 31 A, 10000 Zagreb</derivirana_varijabla>
  </DomainObject.Predmet.ProtustrankaWithAdressOIB>
  <DomainObject.Predmet.ProtustrankaNazivFormated>
    <izvorni_sadrzaj>SPAS NA VIDIKU jednostavno društvo s ograničenom odgovornošću za usluge</izvorni_sadrzaj>
    <derivirana_varijabla naziv="DomainObject.Predmet.ProtustrankaNazivFormated_1">SPAS NA VIDIKU jednostavno društvo s ograničenom odgovornošću za usluge</derivirana_varijabla>
  </DomainObject.Predmet.ProtustrankaNazivFormated>
  <DomainObject.Predmet.ProtustrankaNazivFormatedOIB>
    <izvorni_sadrzaj>SPAS NA VIDIKU jednostavno društvo s ograničenom odgovornošću za usluge, OIB 67144447493</izvorni_sadrzaj>
    <derivirana_varijabla naziv="DomainObject.Predmet.ProtustrankaNazivFormatedOIB_1">SPAS NA VIDIKU jednostavno društvo s ograničenom odgovornošću za usluge, OIB 67144447493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SPAS NA VIDIKU jednostavno društvo s ograničenom odgovornošću za usluge</item>
    </izvorni_sadrzaj>
    <derivirana_varijabla naziv="DomainObject.Predmet.ProtuStrankaListFormated_1">
      <item>SPAS NA VIDIKU jednostavno društvo s ograničenom odgovornošću za usluge</item>
    </derivirana_varijabla>
  </DomainObject.Predmet.ProtuStrankaListFormated>
  <DomainObject.Predmet.ProtuStrankaListFormatedOIB>
    <izvorni_sadrzaj>
      <item>SPAS NA VIDIKU jednostavno društvo s ograničenom odgovornošću za usluge, OIB 67144447493</item>
    </izvorni_sadrzaj>
    <derivirana_varijabla naziv="DomainObject.Predmet.ProtuStrankaListFormatedOIB_1">
      <item>SPAS NA VIDIKU jednostavno društvo s ograničenom odgovornošću za usluge, OIB 67144447493</item>
    </derivirana_varijabla>
  </DomainObject.Predmet.ProtuStrankaListFormatedOIB>
  <DomainObject.Predmet.ProtuStrankaListFormatedWithAdress>
    <izvorni_sadrzaj>
      <item>SPAS NA VIDIKU jednostavno društvo s ograničenom odgovornošću za usluge, Martićeva 31 A, 10000 Zagreb</item>
    </izvorni_sadrzaj>
    <derivirana_varijabla naziv="DomainObject.Predmet.ProtuStrankaListFormatedWithAdress_1">
      <item>SPAS NA VIDIKU jednostavno društvo s ograničenom odgovornošću za usluge, Martićeva 31 A, 10000 Zagreb</item>
    </derivirana_varijabla>
  </DomainObject.Predmet.ProtuStrankaListFormatedWithAdress>
  <DomainObject.Predmet.ProtuStrankaListFormatedWithAdressOIB>
    <izvorni_sadrzaj>
      <item>SPAS NA VIDIKU jednostavno društvo s ograničenom odgovornošću za usluge, OIB 67144447493, Martićeva 31 A, 10000 Zagreb</item>
    </izvorni_sadrzaj>
    <derivirana_varijabla naziv="DomainObject.Predmet.ProtuStrankaListFormatedWithAdressOIB_1">
      <item>SPAS NA VIDIKU jednostavno društvo s ograničenom odgovornošću za usluge, OIB 67144447493, Martićeva 31 A, 10000 Zagreb</item>
    </derivirana_varijabla>
  </DomainObject.Predmet.ProtuStrankaListFormatedWithAdressOIB>
  <DomainObject.Predmet.ProtuStrankaListNazivFormated>
    <izvorni_sadrzaj>
      <item>SPAS NA VIDIKU jednostavno društvo s ograničenom odgovornošću za usluge</item>
    </izvorni_sadrzaj>
    <derivirana_varijabla naziv="DomainObject.Predmet.ProtuStrankaListNazivFormated_1">
      <item>SPAS NA VIDIKU jednostavno društvo s ograničenom odgovornošću za usluge</item>
    </derivirana_varijabla>
  </DomainObject.Predmet.ProtuStrankaListNazivFormated>
  <DomainObject.Predmet.ProtuStrankaListNazivFormatedOIB>
    <izvorni_sadrzaj>
      <item>SPAS NA VIDIKU jednostavno društvo s ograničenom odgovornošću za usluge, OIB 67144447493</item>
    </izvorni_sadrzaj>
    <derivirana_varijabla naziv="DomainObject.Predmet.ProtuStrankaListNazivFormatedOIB_1">
      <item>SPAS NA VIDIKU jednostavno društvo s ograničenom odgovornošću za usluge, OIB 67144447493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SPAS NA VIDIKU jednostavno društvo s ograničenom odgovornošću za usluge</izvorni_sadrzaj>
    <derivirana_varijabla naziv="DomainObject.Predmet.ProtustrankaIDrugi_1">SPAS NA VIDIKU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SPAS NA VIDIKU jednostavno društvo s ograničenom odgovornošću za usluge, OIB 67144447493, Martićeva 31 A, 10000 Zagreb</izvorni_sadrzaj>
    <derivirana_varijabla naziv="DomainObject.Predmet.ProtustrankaIDrugiAdressOIB_1">SPAS NA VIDIKU jednostavno društvo s ograničenom odgovornošću za usluge, OIB 67144447493, Martićeva 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SPAS NA VIDIKU jednostavno društvo s ograničenom odgovornošću za usluge</item>
      <item>FINA Regionalni centar Zagreb</item>
    </izvorni_sadrzaj>
    <derivirana_varijabla naziv="DomainObject.Predmet.SudioniciListNaziv_1">
      <item>SPAS NA VIDIKU jednostavno društvo s ograničenom odgovornošću za usluge</item>
      <item>FINA Regionalni centar Zagreb</item>
    </derivirana_varijabla>
  </DomainObject.Predmet.SudioniciListNaziv>
  <DomainObject.Predmet.SudioniciListAdressOIB>
    <izvorni_sadrzaj>
      <item>SPAS NA VIDIKU jednostavno društvo s ograničenom odgovornošću za usluge, OIB 67144447493, Martićeva 31 A,10000 Zagreb</item>
      <item>FINA Regionalni centar Zagreb, OIB 85821130368</item>
    </izvorni_sadrzaj>
    <derivirana_varijabla naziv="DomainObject.Predmet.SudioniciListAdressOIB_1">
      <item>SPAS NA VIDIKU jednostavno društvo s ograničenom odgovornošću za usluge, OIB 67144447493, Martićeva 31 A,10000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67144447493</item>
      <item>, OIB 85821130368</item>
    </izvorni_sadrzaj>
    <derivirana_varijabla naziv="DomainObject.Predmet.SudioniciListNazivOIB_1">
      <item>, OIB 67144447493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10301-A63F-40B3-8729-5B3D71714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2137</properties:Characters>
  <properties:Lines>53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2019-01-11T13:25:00Z</dcterms:created>
  <dc:creator>Snježana Andrijanić</dc:creator>
  <cp:lastModifiedBy>Sanda Gučić</cp:lastModifiedBy>
  <cp:lastPrinted>2019-01-11T13:22:00Z</cp:lastPrinted>
  <dcterms:modified xmlns:xsi="http://www.w3.org/2001/XMLSchema-instance" xsi:type="dcterms:W3CDTF">2019-01-14T06:51:00Z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(St-2038-18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