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a0ab" w14:paraId="1c4a0ab" w:rsidRDefault="00AE649C" w:rsidP="00FA5B5E" w:rsidR="00AE649C" w:rsidRPr="00B76F3C">
      <w:pPr>
        <w:pStyle w:val="Naslov3"/>
        <w15:collapsed w:val="false"/>
      </w:pPr>
    </w:p>
    <w:p w:rsidRDefault="00717351" w:rsidP="0071735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>
        <w:tab/>
      </w:r>
    </w:p>
    <w:p w:rsidRDefault="00717351" w:rsidP="00717351" w:rsidR="00717351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717351" w:rsidP="00717351" w:rsidR="00717351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717351" w:rsidP="00717351" w:rsidR="00717351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717351" w:rsidP="00717351" w:rsidR="00717351">
      <w:pPr>
        <w:jc w:val="both"/>
      </w:pPr>
      <w:r>
        <w:tab/>
      </w:r>
      <w:r>
        <w:tab/>
      </w:r>
      <w:r>
        <w:tab/>
      </w:r>
    </w:p>
    <w:p w:rsidRDefault="00717351" w:rsidP="00717351" w:rsidR="00717351">
      <w:pPr>
        <w:jc w:val="center"/>
      </w:pPr>
      <w:r>
        <w:t>R E P U B L I K A   H R V A T S K A</w:t>
      </w:r>
    </w:p>
    <w:p w:rsidRDefault="00717351" w:rsidP="00717351" w:rsidR="00717351">
      <w:pPr>
        <w:jc w:val="center"/>
      </w:pPr>
    </w:p>
    <w:p w:rsidRDefault="00717351" w:rsidP="00717351" w:rsidR="00717351">
      <w:pPr>
        <w:jc w:val="center"/>
      </w:pPr>
      <w:r>
        <w:t>O G L A S</w:t>
      </w:r>
    </w:p>
    <w:p w:rsidRDefault="00717351" w:rsidP="00717351" w:rsidR="00717351">
      <w:pPr>
        <w:jc w:val="center"/>
      </w:pPr>
    </w:p>
    <w:p w:rsidRDefault="00717351" w:rsidP="00717351" w:rsidR="00717351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Batur Ropuš, u skraćenom stečajnom postupku nad dužnikom VATERPOLSKI KLUB„ŠIBENIK“ sa sjedištem u Šibeniku, Prilaz tvornici 39, OIB:05348254043, povodom zahtjeva Financijske agencije, Regionalnog centra Split, Podružnice Šibenik, Perivoj L. Marune 1, OIB: 85821130368 od 26. kolovoza 2016., 22. rujna 2016. objavio je </w:t>
      </w:r>
    </w:p>
    <w:p w:rsidRDefault="00717351" w:rsidP="00717351" w:rsidR="00717351">
      <w:pPr>
        <w:jc w:val="both"/>
      </w:pPr>
    </w:p>
    <w:p w:rsidRDefault="00717351" w:rsidP="00717351" w:rsidR="00717351">
      <w:pPr>
        <w:jc w:val="center"/>
      </w:pPr>
      <w:r>
        <w:t>o g l a s</w:t>
      </w:r>
    </w:p>
    <w:p w:rsidRDefault="00717351" w:rsidP="00717351" w:rsidR="00717351">
      <w:pPr>
        <w:jc w:val="center"/>
      </w:pPr>
    </w:p>
    <w:p w:rsidRDefault="00717351" w:rsidP="00717351" w:rsidR="00717351">
      <w:pPr>
        <w:ind w:firstLine="315"/>
        <w:jc w:val="both"/>
      </w:pPr>
      <w:r>
        <w:tab/>
        <w:t xml:space="preserve">1.  Utvrđuje se da ukupni iznos evidentiranog duga dužnika VATERPOLSKI KLUB„ŠIBENIK“ sa sjedištem u Šibeniku, Prilaz tvornici 39, OIB:05348254043,  na temelju neizvršenih osnova za plaćanje iznosi 181.317,54 kn. </w:t>
      </w:r>
    </w:p>
    <w:p w:rsidRDefault="00717351" w:rsidP="00717351" w:rsidR="00717351">
      <w:pPr>
        <w:ind w:firstLine="315"/>
        <w:jc w:val="both"/>
      </w:pPr>
    </w:p>
    <w:p w:rsidRDefault="00717351" w:rsidP="00717351" w:rsidR="00717351">
      <w:pPr>
        <w:jc w:val="both"/>
      </w:pPr>
      <w:r>
        <w:t xml:space="preserve">      </w:t>
      </w:r>
      <w:r>
        <w:tab/>
        <w:t xml:space="preserve">2.  Pozivaju se osobe ovlaštene za zastupanje dužnika po zakonu Teo Perić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717351" w:rsidP="00717351" w:rsidR="00717351">
      <w:pPr>
        <w:jc w:val="both"/>
      </w:pPr>
    </w:p>
    <w:p w:rsidRDefault="00717351" w:rsidP="00717351" w:rsidR="00717351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717351" w:rsidP="00717351" w:rsidR="00717351">
      <w:pPr>
        <w:jc w:val="both"/>
      </w:pPr>
    </w:p>
    <w:p w:rsidRDefault="00717351" w:rsidP="00717351" w:rsidR="00717351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717351" w:rsidP="00717351" w:rsidR="00717351">
      <w:pPr>
        <w:tabs>
          <w:tab w:pos="0" w:val="left"/>
        </w:tabs>
        <w:jc w:val="both"/>
      </w:pPr>
    </w:p>
    <w:p w:rsidRDefault="00717351" w:rsidP="00717351" w:rsidR="00717351">
      <w:pPr>
        <w:tabs>
          <w:tab w:pos="0" w:val="left"/>
        </w:tabs>
        <w:jc w:val="both"/>
      </w:pPr>
    </w:p>
    <w:p w:rsidRDefault="00717351" w:rsidP="00717351" w:rsidR="00717351">
      <w:pPr>
        <w:jc w:val="center"/>
      </w:pPr>
      <w:r>
        <w:t>U Zadru 22. rujna 2016.</w:t>
      </w:r>
    </w:p>
    <w:p w:rsidRDefault="00717351" w:rsidP="00717351" w:rsidR="00717351">
      <w:pPr>
        <w:jc w:val="center"/>
      </w:pPr>
    </w:p>
    <w:p w:rsidRDefault="00717351" w:rsidP="00717351" w:rsidR="00717351">
      <w:pPr>
        <w:ind w:firstLine="708" w:left="6372"/>
        <w:jc w:val="center"/>
      </w:pPr>
      <w:r>
        <w:t>Sudska savjetnica:</w:t>
      </w:r>
    </w:p>
    <w:p w:rsidRDefault="00717351" w:rsidP="00717351" w:rsidR="00717351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Batur Ropuš</w:t>
      </w:r>
    </w:p>
    <w:p w:rsidRDefault="00717351" w:rsidP="00717351" w:rsidR="00717351">
      <w:pPr>
        <w:tabs>
          <w:tab w:pos="720" w:val="left"/>
        </w:tabs>
        <w:ind w:firstLine="315" w:left="7788"/>
        <w:jc w:val="both"/>
      </w:pPr>
    </w:p>
    <w:p w:rsidRDefault="00717351" w:rsidP="00717351" w:rsidR="00717351">
      <w:pPr>
        <w:tabs>
          <w:tab w:pos="720" w:val="left"/>
        </w:tabs>
        <w:ind w:firstLine="315" w:left="7788"/>
        <w:jc w:val="both"/>
      </w:pPr>
      <w:r>
        <w:tab/>
      </w:r>
    </w:p>
    <w:p w:rsidRDefault="00717351" w:rsidP="00717351" w:rsidR="00717351">
      <w:pPr>
        <w:ind w:firstLine="708"/>
        <w:jc w:val="both"/>
      </w:pPr>
      <w:r>
        <w:t>DNA:</w:t>
      </w:r>
    </w:p>
    <w:p w:rsidRDefault="00717351" w:rsidP="00717351" w:rsidR="00717351">
      <w:pPr>
        <w:ind w:firstLine="708"/>
        <w:jc w:val="both"/>
      </w:pPr>
      <w:r>
        <w:t>1. e-Oglasna ploča suda</w:t>
      </w:r>
    </w:p>
    <w:p w:rsidRDefault="00717351" w:rsidP="00717351" w:rsidR="00717351">
      <w:pPr>
        <w:ind w:firstLine="708"/>
        <w:jc w:val="both"/>
      </w:pPr>
      <w:r>
        <w:t xml:space="preserve">2. U spis </w:t>
      </w:r>
    </w:p>
    <w:p w:rsidRDefault="00717351" w:rsidP="00717351" w:rsidR="00717351">
      <w:pPr>
        <w:ind w:firstLine="720"/>
        <w:jc w:val="both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7351" w:rsidP="00717351" w:rsidR="00717351">
    <w:pPr>
      <w:jc w:val="right"/>
    </w:pPr>
    <w:r>
      <w:t>Poslovni broj: 5 St-1027-16-6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351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766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150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St-1027/2016-4</izvorni_sadrzaj>
    <derivirana_varijabla naziv="DomainObject.Oznaka_1">St-1027/2016-4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St-1027/2016</izvorni_sadrzaj>
    <derivirana_varijabla naziv="DomainObject.Predmet.OznakaBroj_1">St-1027/2016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VATERPOLSKI KLUB "ŠIBENIK"</izvorni_sadrzaj>
    <derivirana_varijabla naziv="DomainObject.Predmet.ProtustrankaFormated_1">  VATERPOLSKI KLUB "ŠIBENIK"</derivirana_varijabla>
  </DomainObject.Predmet.ProtustrankaFormated>
  <DomainObject.Predmet.ProtustrankaFormatedOIB>
    <izvorni_sadrzaj>  VATERPOLSKI KLUB "ŠIBENIK", OIB 05348254043</izvorni_sadrzaj>
    <derivirana_varijabla naziv="DomainObject.Predmet.ProtustrankaFormatedOIB_1">  VATERPOLSKI KLUB "ŠIBENIK", OIB 05348254043</derivirana_varijabla>
  </DomainObject.Predmet.ProtustrankaFormatedOIB>
  <DomainObject.Predmet.ProtustrankaFormatedWithAdress>
    <izvorni_sadrzaj> VATERPOLSKI KLUB "ŠIBENIK", Prilaz tvornici 39, 22000 Šibenik</izvorni_sadrzaj>
    <derivirana_varijabla naziv="DomainObject.Predmet.ProtustrankaFormatedWithAdress_1"> VATERPOLSKI KLUB "ŠIBENIK", Prilaz tvornici 39, 22000 Šibenik</derivirana_varijabla>
  </DomainObject.Predmet.ProtustrankaFormatedWithAdress>
  <DomainObject.Predmet.ProtustrankaFormatedWithAdressOIB>
    <izvorni_sadrzaj> VATERPOLSKI KLUB "ŠIBENIK", OIB 05348254043, Prilaz tvornici 39, 22000 Šibenik</izvorni_sadrzaj>
    <derivirana_varijabla naziv="DomainObject.Predmet.ProtustrankaFormatedWithAdressOIB_1"> VATERPOLSKI KLUB "ŠIBENIK", OIB 05348254043, Prilaz tvornici 39, 22000 Šibenik</derivirana_varijabla>
  </DomainObject.Predmet.ProtustrankaFormatedWithAdressOIB>
  <DomainObject.Predmet.ProtustrankaWithAdress>
    <izvorni_sadrzaj>VATERPOLSKI KLUB "ŠIBENIK" Prilaz tvornici 39, 22000 Šibenik</izvorni_sadrzaj>
    <derivirana_varijabla naziv="DomainObject.Predmet.ProtustrankaWithAdress_1">VATERPOLSKI KLUB "ŠIBENIK" Prilaz tvornici 39, 22000 Šibenik</derivirana_varijabla>
  </DomainObject.Predmet.ProtustrankaWithAdress>
  <DomainObject.Predmet.ProtustrankaWithAdressOIB>
    <izvorni_sadrzaj>VATERPOLSKI KLUB "ŠIBENIK", OIB 05348254043, Prilaz tvornici 39, 22000 Šibenik</izvorni_sadrzaj>
    <derivirana_varijabla naziv="DomainObject.Predmet.ProtustrankaWithAdressOIB_1">VATERPOLSKI KLUB "ŠIBENIK", OIB 05348254043, Prilaz tvornici 39, 22000 Šibenik</derivirana_varijabla>
  </DomainObject.Predmet.ProtustrankaWithAdressOIB>
  <DomainObject.Predmet.ProtustrankaNazivFormated>
    <izvorni_sadrzaj>VATERPOLSKI KLUB "ŠIBENIK"</izvorni_sadrzaj>
    <derivirana_varijabla naziv="DomainObject.Predmet.ProtustrankaNazivFormated_1">VATERPOLSKI KLUB "ŠIBENIK"</derivirana_varijabla>
  </DomainObject.Predmet.ProtustrankaNazivFormated>
  <DomainObject.Predmet.ProtustrankaNazivFormatedOIB>
    <izvorni_sadrzaj>VATERPOLSKI KLUB "ŠIBENIK", OIB 05348254043</izvorni_sadrzaj>
    <derivirana_varijabla naziv="DomainObject.Predmet.ProtustrankaNazivFormatedOIB_1">VATERPOLSKI KLUB "ŠIBENIK", OIB 05348254043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VATERPOLSKI KLUB "ŠIBENIK"</item>
    </izvorni_sadrzaj>
    <derivirana_varijabla naziv="DomainObject.Predmet.ProtuStrankaListFormated_1">
      <item>VATERPOLSKI KLUB "ŠIBENIK"</item>
    </derivirana_varijabla>
  </DomainObject.Predmet.ProtuStrankaListFormated>
  <DomainObject.Predmet.ProtuStrankaListFormatedOIB>
    <izvorni_sadrzaj>
      <item>VATERPOLSKI KLUB "ŠIBENIK", OIB 05348254043</item>
    </izvorni_sadrzaj>
    <derivirana_varijabla naziv="DomainObject.Predmet.ProtuStrankaListFormatedOIB_1">
      <item>VATERPOLSKI KLUB "ŠIBENIK", OIB 05348254043</item>
    </derivirana_varijabla>
  </DomainObject.Predmet.ProtuStrankaListFormatedOIB>
  <DomainObject.Predmet.ProtuStrankaListFormatedWithAdress>
    <izvorni_sadrzaj>
      <item>VATERPOLSKI KLUB "ŠIBENIK", Prilaz tvornici 39, 22000 Šibenik</item>
    </izvorni_sadrzaj>
    <derivirana_varijabla naziv="DomainObject.Predmet.ProtuStrankaListFormatedWithAdress_1">
      <item>VATERPOLSKI KLUB "ŠIBENIK", Prilaz tvornici 39, 22000 Šibenik</item>
    </derivirana_varijabla>
  </DomainObject.Predmet.ProtuStrankaListFormatedWithAdress>
  <DomainObject.Predmet.ProtuStrankaListFormatedWithAdressOIB>
    <izvorni_sadrzaj>
      <item>VATERPOLSKI KLUB "ŠIBENIK", OIB 05348254043, Prilaz tvornici 39, 22000 Šibenik</item>
    </izvorni_sadrzaj>
    <derivirana_varijabla naziv="DomainObject.Predmet.ProtuStrankaListFormatedWithAdressOIB_1">
      <item>VATERPOLSKI KLUB "ŠIBENIK", OIB 05348254043, Prilaz tvornici 39, 22000 Šibenik</item>
    </derivirana_varijabla>
  </DomainObject.Predmet.ProtuStrankaListFormatedWithAdressOIB>
  <DomainObject.Predmet.ProtuStrankaListNazivFormated>
    <izvorni_sadrzaj>
      <item>VATERPOLSKI KLUB "ŠIBENIK"</item>
    </izvorni_sadrzaj>
    <derivirana_varijabla naziv="DomainObject.Predmet.ProtuStrankaListNazivFormated_1">
      <item>VATERPOLSKI KLUB "ŠIBENIK"</item>
    </derivirana_varijabla>
  </DomainObject.Predmet.ProtuStrankaListNazivFormated>
  <DomainObject.Predmet.ProtuStrankaListNazivFormatedOIB>
    <izvorni_sadrzaj>
      <item>VATERPOLSKI KLUB "ŠIBENIK", OIB 05348254043</item>
    </izvorni_sadrzaj>
    <derivirana_varijabla naziv="DomainObject.Predmet.ProtuStrankaListNazivFormatedOIB_1">
      <item>VATERPOLSKI KLUB "ŠIBENIK", OIB 05348254043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St-1027/2016-4</izvorni_sadrzaj>
    <derivirana_varijabla naziv="DomainObject.PoslovniBrojDokumenta_1">St-1027/2016-4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VATERPOLSKI KLUB "ŠIBENIK"</izvorni_sadrzaj>
    <derivirana_varijabla naziv="DomainObject.Predmet.ProtustrankaIDrugi_1">VATERPOLSKI KLUB "ŠIBENIK"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VATERPOLSKI KLUB "ŠIBENIK", OIB 05348254043, Prilaz tvornici 39, 22000 Šibenik</izvorni_sadrzaj>
    <derivirana_varijabla naziv="DomainObject.Predmet.ProtustrankaIDrugiAdressOIB_1">VATERPOLSKI KLUB "ŠIBENIK", OIB 05348254043,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VATERPOLSKI KLUB "ŠIBENIK"</item>
    </izvorni_sadrzaj>
    <derivirana_varijabla naziv="DomainObject.Predmet.SudioniciListNaziv_1">
      <item>FINA - Podružnica Šibenik</item>
      <item>VATERPOLSKI KLUB "ŠIBENIK"</item>
    </derivirana_varijabla>
  </DomainObject.Predmet.SudioniciListNaziv>
  <DomainObject.Predmet.SudioniciListAdressOIB>
    <izvorni_sadrzaj>
      <item>FINA - Podružnica Šibenik, OIB 85821130368, Perivoj L. Marune 1,22000 Šibenik</item>
      <item>VATERPOLSKI KLUB "ŠIBENIK", OIB 05348254043, Prilaz tvornici 39,22000 Šibenik</item>
    </izvorni_sadrzaj>
    <derivirana_varijabla naziv="DomainObject.Predmet.SudioniciListAdressOIB_1">
      <item>FINA - Podružnica Šibenik, OIB 85821130368, Perivoj L. Marune 1,22000 Šibenik</item>
      <item>VATERPOLSKI KLUB "ŠIBENIK", OIB 05348254043, Prilaz tvornici 39,22000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76556F-DE44-44C9-A5BC-F177F7CAA2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1994</properties:Characters>
  <properties:Lines>58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2016-09-22T11:15:00Z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St-1027/2016-4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