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9a94" w14:paraId="2f69a94" w:rsidRDefault="00442B5B" w:rsidP="00442B5B" w:rsidR="00442B5B" w:rsidRPr="002B177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B5B" w:rsidP="00442B5B" w:rsidR="00442B5B" w:rsidRPr="002B177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B1771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442B5B" w:rsidP="00442B5B" w:rsidR="00442B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B1771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42B5B" w:rsidP="00442B5B" w:rsidR="00442B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2B5B" w:rsidP="00442B5B" w:rsidR="00442B5B" w:rsidRPr="002B1771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42B5B" w:rsidP="00442B5B" w:rsidR="00442B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2B5B" w:rsidP="00442B5B" w:rsidR="00442B5B" w:rsidRPr="005D578C">
      <w:pPr>
        <w:jc w:val="center"/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APARTMANI KRASE d. o. o. Medulin, Vrčevan 27, OIB 38511196198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040282539,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B177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APARTMANI KRASE d. o. o. Medulin, Vrčevan 27, OIB 38511196198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040282539,</w:t>
      </w:r>
      <w:r w:rsidRPr="005D578C">
        <w:rPr>
          <w:rFonts w:cs="Times New Roman" w:eastAsia="Times New Roman"/>
          <w:szCs w:val="24"/>
        </w:rPr>
        <w:t xml:space="preserve"> s danom </w:t>
      </w:r>
      <w:r w:rsidR="002B177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442B5B" w:rsidP="00442B5B" w:rsidR="00442B5B">
      <w:pPr>
        <w:rPr>
          <w:rFonts w:cs="Times New Roman" w:eastAsia="Times New Roman"/>
          <w:szCs w:val="20"/>
        </w:rPr>
      </w:pPr>
    </w:p>
    <w:p w:rsidRDefault="00442B5B" w:rsidP="00442B5B" w:rsidR="00442B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APARTMANI KRASE d. o. o. Medulin, Vrčevan 27, OIB 38511196198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040282539.</w:t>
      </w:r>
    </w:p>
    <w:p w:rsidRDefault="00442B5B" w:rsidP="00442B5B" w:rsidR="00442B5B">
      <w:pPr>
        <w:ind w:firstLine="709"/>
        <w:rPr>
          <w:rFonts w:cs="Times New Roman" w:eastAsia="Times New Roman"/>
          <w:szCs w:val="24"/>
        </w:rPr>
      </w:pPr>
    </w:p>
    <w:p w:rsidRDefault="00442B5B" w:rsidP="00442B5B" w:rsidR="00442B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APARTMANI KRASE d. o. o. Medulin, Vrčevan 27, OIB 38511196198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040282539.</w:t>
      </w:r>
    </w:p>
    <w:p w:rsidRDefault="00442B5B" w:rsidP="00442B5B" w:rsidR="00442B5B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2B5B" w:rsidP="00442B5B" w:rsidR="00442B5B">
      <w:pPr>
        <w:ind w:firstLine="708"/>
        <w:rPr>
          <w:rFonts w:cs="Times New Roman" w:eastAsia="Times New Roman"/>
          <w:szCs w:val="24"/>
        </w:rPr>
      </w:pPr>
    </w:p>
    <w:p w:rsidRDefault="00442B5B" w:rsidP="00442B5B" w:rsidR="00442B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APARTMANI KRASE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2B5B" w:rsidP="00442B5B" w:rsidR="00442B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B177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2B5B" w:rsidP="00442B5B" w:rsidR="00442B5B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42B5B" w:rsidP="00442B5B" w:rsidR="00442B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0098A">
        <w:rPr>
          <w:rFonts w:cs="Times New Roman" w:eastAsia="Times New Roman"/>
          <w:szCs w:val="24"/>
        </w:rPr>
        <w:t>, v. r.</w:t>
      </w:r>
    </w:p>
    <w:p w:rsidRDefault="00442B5B" w:rsidP="00442B5B" w:rsidR="00442B5B">
      <w:pPr>
        <w:jc w:val="left"/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left"/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42B5B" w:rsidP="00442B5B" w:rsidR="00442B5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42B5B" w:rsidP="00442B5B" w:rsidR="00442B5B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rPr>
          <w:rFonts w:cs="Times New Roman" w:eastAsia="Times New Roman"/>
          <w:szCs w:val="24"/>
        </w:rPr>
      </w:pPr>
    </w:p>
    <w:p w:rsidRDefault="00442B5B" w:rsidP="00442B5B" w:rsidR="00442B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APARTMANI KRASE d. o. o. Medulin, Vrčevan 27,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Željko Šerić, Zagreb, Odvojak kopačevskog puta 30, </w:t>
      </w:r>
    </w:p>
    <w:p w:rsidRDefault="00442B5B" w:rsidP="00442B5B" w:rsidR="00442B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2B5B" w:rsidP="00442B5B" w:rsidR="00442B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442B5B" w:rsidP="00442B5B" w:rsidR="00442B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42B5B" w:rsidP="00442B5B" w:rsidR="00442B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442B5B" w:rsidP="00442B5B" w:rsidR="00442B5B"/>
    <w:p w:rsidRDefault="00D0098A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B5B" w:rsidP="00442B5B" w:rsidR="00442B5B">
      <w:r>
        <w:separator/>
      </w:r>
    </w:p>
  </w:endnote>
  <w:endnote w:id="0" w:type="continuationSeparator">
    <w:p w:rsidRDefault="00442B5B" w:rsidP="00442B5B" w:rsidR="00442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B5B" w:rsidP="00442B5B" w:rsidR="00442B5B">
      <w:r>
        <w:separator/>
      </w:r>
    </w:p>
  </w:footnote>
  <w:footnote w:id="0" w:type="continuationSeparator">
    <w:p w:rsidRDefault="00442B5B" w:rsidP="00442B5B" w:rsidR="00442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B5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09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B5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CB7"/>
    <w:rsid w:val="002B1771"/>
    <w:rsid w:val="00442B5B"/>
    <w:rsid w:val="0075528E"/>
    <w:rsid w:val="0079403F"/>
    <w:rsid w:val="00A4299E"/>
    <w:rsid w:val="00BF6CB7"/>
    <w:rsid w:val="00D0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B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2B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2B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B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2B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2B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2B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9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09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0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0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B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2B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2B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2B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2B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2B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2B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9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09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0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0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APARTMANI KRASE d.o.o. MEDULIN</izvorni_sadrzaj>
    <derivirana_varijabla naziv="DomainObject.Predmet.ProtustrankaFormated_1">  APARTMANI KRASE d.o.o. MEDULIN</derivirana_varijabla>
  </DomainObject.Predmet.ProtustrankaFormated>
  <DomainObject.Predmet.ProtustrankaFormatedOIB>
    <izvorni_sadrzaj>  APARTMANI KRASE d.o.o. MEDULIN, OIB 38511196198</izvorni_sadrzaj>
    <derivirana_varijabla naziv="DomainObject.Predmet.ProtustrankaFormatedOIB_1">  APARTMANI KRASE d.o.o. MEDULIN, OIB 38511196198</derivirana_varijabla>
  </DomainObject.Predmet.ProtustrankaFormatedOIB>
  <DomainObject.Predmet.ProtustrankaFormatedWithAdress>
    <izvorni_sadrzaj> APARTMANI KRASE d.o.o. MEDULIN, Vrčevan 27, 52100 Medulin</izvorni_sadrzaj>
    <derivirana_varijabla naziv="DomainObject.Predmet.ProtustrankaFormatedWithAdress_1"> APARTMANI KRASE d.o.o. MEDULIN, Vrčevan 27, 52100 Medulin</derivirana_varijabla>
  </DomainObject.Predmet.ProtustrankaFormatedWithAdress>
  <DomainObject.Predmet.ProtustrankaFormatedWithAdressOIB>
    <izvorni_sadrzaj> APARTMANI KRASE d.o.o. MEDULIN, OIB 38511196198, Vrčevan 27, 52100 Medulin</izvorni_sadrzaj>
    <derivirana_varijabla naziv="DomainObject.Predmet.ProtustrankaFormatedWithAdressOIB_1"> APARTMANI KRASE d.o.o. MEDULIN, OIB 38511196198, Vrčevan 27, 52100 Medulin</derivirana_varijabla>
  </DomainObject.Predmet.ProtustrankaFormatedWithAdressOIB>
  <DomainObject.Predmet.ProtustrankaWithAdress>
    <izvorni_sadrzaj>APARTMANI KRASE d.o.o. MEDULIN Vrčevan 27, 52100 Medulin</izvorni_sadrzaj>
    <derivirana_varijabla naziv="DomainObject.Predmet.ProtustrankaWithAdress_1">APARTMANI KRASE d.o.o. MEDULIN Vrčevan 27, 52100 Medulin</derivirana_varijabla>
  </DomainObject.Predmet.ProtustrankaWithAdress>
  <DomainObject.Predmet.ProtustrankaWithAdressOIB>
    <izvorni_sadrzaj>APARTMANI KRASE d.o.o. MEDULIN, OIB 38511196198, Vrčevan 27, 52100 Medulin</izvorni_sadrzaj>
    <derivirana_varijabla naziv="DomainObject.Predmet.ProtustrankaWithAdressOIB_1">APARTMANI KRASE d.o.o. MEDULIN, OIB 38511196198, Vrčevan 27, 52100 Medulin</derivirana_varijabla>
  </DomainObject.Predmet.ProtustrankaWithAdressOIB>
  <DomainObject.Predmet.ProtustrankaNazivFormated>
    <izvorni_sadrzaj>APARTMANI KRASE d.o.o. MEDULIN</izvorni_sadrzaj>
    <derivirana_varijabla naziv="DomainObject.Predmet.ProtustrankaNazivFormated_1">APARTMANI KRASE d.o.o. MEDULIN</derivirana_varijabla>
  </DomainObject.Predmet.ProtustrankaNazivFormated>
  <DomainObject.Predmet.ProtustrankaNazivFormatedOIB>
    <izvorni_sadrzaj>APARTMANI KRASE d.o.o. MEDULIN, OIB 38511196198</izvorni_sadrzaj>
    <derivirana_varijabla naziv="DomainObject.Predmet.ProtustrankaNazivFormatedOIB_1">APARTMANI KRASE d.o.o. MEDULIN, OIB 38511196198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71422.54</izvorni_sadrzaj>
    <derivirana_varijabla naziv="DomainObject.Predmet.TrenutnaVrijednost_1">71422.54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APARTMANI KRASE d.o.o. MEDULIN</item>
    </izvorni_sadrzaj>
    <derivirana_varijabla naziv="DomainObject.Predmet.ProtuStrankaListFormated_1">
      <item>APARTMANI KRASE d.o.o. MEDULIN</item>
    </derivirana_varijabla>
  </DomainObject.Predmet.ProtuStrankaListFormated>
  <DomainObject.Predmet.ProtuStrankaListFormatedOIB>
    <izvorni_sadrzaj>
      <item>APARTMANI KRASE d.o.o. MEDULIN, OIB 38511196198</item>
    </izvorni_sadrzaj>
    <derivirana_varijabla naziv="DomainObject.Predmet.ProtuStrankaListFormatedOIB_1">
      <item>APARTMANI KRASE d.o.o. MEDULIN, OIB 38511196198</item>
    </derivirana_varijabla>
  </DomainObject.Predmet.ProtuStrankaListFormatedOIB>
  <DomainObject.Predmet.ProtuStrankaListFormatedWithAdress>
    <izvorni_sadrzaj>
      <item>APARTMANI KRASE d.o.o. MEDULIN, Vrčevan 27, 52100 Medulin</item>
    </izvorni_sadrzaj>
    <derivirana_varijabla naziv="DomainObject.Predmet.ProtuStrankaListFormatedWithAdress_1">
      <item>APARTMANI KRASE d.o.o. MEDULIN, Vrčevan 27, 52100 Medulin</item>
    </derivirana_varijabla>
  </DomainObject.Predmet.ProtuStrankaListFormatedWithAdress>
  <DomainObject.Predmet.ProtuStrankaListFormatedWithAdressOIB>
    <izvorni_sadrzaj>
      <item>APARTMANI KRASE d.o.o. MEDULIN, OIB 38511196198, Vrčevan 27, 52100 Medulin</item>
    </izvorni_sadrzaj>
    <derivirana_varijabla naziv="DomainObject.Predmet.ProtuStrankaListFormatedWithAdressOIB_1">
      <item>APARTMANI KRASE d.o.o. MEDULIN, OIB 38511196198, Vrčevan 27, 52100 Medulin</item>
    </derivirana_varijabla>
  </DomainObject.Predmet.ProtuStrankaListFormatedWithAdressOIB>
  <DomainObject.Predmet.ProtuStrankaListNazivFormated>
    <izvorni_sadrzaj>
      <item>APARTMANI KRASE d.o.o. MEDULIN</item>
    </izvorni_sadrzaj>
    <derivirana_varijabla naziv="DomainObject.Predmet.ProtuStrankaListNazivFormated_1">
      <item>APARTMANI KRASE d.o.o. MEDULIN</item>
    </derivirana_varijabla>
  </DomainObject.Predmet.ProtuStrankaListNazivFormated>
  <DomainObject.Predmet.ProtuStrankaListNazivFormatedOIB>
    <izvorni_sadrzaj>
      <item>APARTMANI KRASE d.o.o. MEDULIN, OIB 38511196198</item>
    </izvorni_sadrzaj>
    <derivirana_varijabla naziv="DomainObject.Predmet.ProtuStrankaListNazivFormatedOIB_1">
      <item>APARTMANI KRASE d.o.o. MEDULIN, OIB 38511196198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APARTMANI KRASE d.o.o. MEDULIN</izvorni_sadrzaj>
    <derivirana_varijabla naziv="DomainObject.Predmet.ProtustrankaIDrugi_1">APARTMANI KRASE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APARTMANI KRASE d.o.o. MEDULIN, OIB 38511196198, Vrčevan 27, 52100 Medulin</izvorni_sadrzaj>
    <derivirana_varijabla naziv="DomainObject.Predmet.ProtustrankaIDrugiAdressOIB_1">APARTMANI KRASE d.o.o. MEDULIN, OIB 38511196198, Vrčevan 27,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APARTMANI KRASE d.o.o. MEDULIN</item>
    </izvorni_sadrzaj>
    <derivirana_varijabla naziv="DomainObject.Predmet.SudioniciListNaziv_1">
      <item>FINANCIJSKA AGENCIJA, RC RIJEKA, PODRUŽNICA PULA, PULA</item>
      <item>APARTMANI KRASE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APARTMANI KRASE d.o.o. MEDULIN, OIB 38511196198, Vrčevan 27,52100 Medulin</item>
    </izvorni_sadrzaj>
    <derivirana_varijabla naziv="DomainObject.Predmet.SudioniciListAdressOIB_1">
      <item>FINANCIJSKA AGENCIJA, RC RIJEKA, PODRUŽNICA PULA, PULA, OIB 85821130368, GIARDINI 5,52100 Pula</item>
      <item>APARTMANI KRASE d.o.o. MEDULIN, OIB 38511196198, Vrčevan 27,52100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38511196198</item>
    </izvorni_sadrzaj>
    <derivirana_varijabla naziv="DomainObject.Predmet.SudioniciListNazivOIB_1">
      <item>, OIB 85821130368</item>
      <item>, OIB 38511196198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3059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2016-03-17T12:30:00Z</dcterms:created>
  <dc:creator>Mihaela Kaligari</dc:creator>
  <dc:description/>
  <cp:keywords/>
  <cp:lastModifiedBy>Jasmina Matika</cp:lastModifiedBy>
  <cp:lastPrinted>2016-03-24T07:04:00Z</cp:lastPrinted>
  <dcterms:modified xmlns:xsi="http://www.w3.org/2001/XMLSchema-instance" xsi:type="dcterms:W3CDTF">2016-03-24T08:22:00Z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