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6f9f84" w14:paraId="36f9f84" w:rsidRDefault="00867878" w:rsidP="00867878" w:rsidR="00867878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7878" w:rsidP="00867878" w:rsidR="00867878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867878" w:rsidP="00867878" w:rsidR="008678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867878" w:rsidP="00867878" w:rsidR="00867878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867878" w:rsidP="00867878" w:rsidR="00867878"/>
    <w:p w:rsidRDefault="00867878" w:rsidP="00867878" w:rsidR="008678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867878" w:rsidP="00867878" w:rsidR="008678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867878" w:rsidP="00867878" w:rsidR="008678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</w:t>
      </w:r>
      <w:r>
        <w:rPr>
          <w:rFonts w:cs="Times New Roman" w:eastAsia="Times New Roman"/>
          <w:szCs w:val="24"/>
          <w:lang w:eastAsia="hr-HR"/>
        </w:rPr>
        <w:t>7109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UDRUGA ZA RAZVITAK, PODRŽAVANJE I PROMICANJE ŽENSKE KREATIVNOSTI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VENERA CREATIVA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</w:t>
      </w:r>
      <w:r w:rsidRPr="00485E1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Rovinj, A. Ferri 26, OIB 54616996742,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67878" w:rsidP="00867878" w:rsidR="008678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867878" w:rsidP="00867878" w:rsidR="008678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7878" w:rsidP="00867878" w:rsidR="00867878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UDRUGA ZA RAZVITAK, PODRŽAVANJE I PROMICANJE ŽENSKE KREATIVNOSTI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VENERA CREATIVA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</w:t>
      </w:r>
      <w:r w:rsidRPr="00485E1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Rovinj, A. Ferri 26, OIB 54616996742.</w:t>
      </w: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UDRUGA ZA RAZVITAK, PODRŽAVANJE I PROMICANJE ŽENSKE KREATIVNOSTI </w:t>
      </w:r>
      <w:r w:rsidRPr="00485E19">
        <w:rPr>
          <w:rFonts w:cs="Times New Roman" w:eastAsia="Times New Roman"/>
          <w:szCs w:val="24"/>
          <w:lang w:eastAsia="hr-HR"/>
        </w:rPr>
        <w:t>„</w:t>
      </w:r>
      <w:r>
        <w:rPr>
          <w:rFonts w:cs="Times New Roman" w:eastAsia="Times New Roman"/>
          <w:szCs w:val="24"/>
          <w:lang w:eastAsia="hr-HR"/>
        </w:rPr>
        <w:t>VENERA CREATIVA</w:t>
      </w:r>
      <w:r w:rsidRPr="00485E19">
        <w:rPr>
          <w:rFonts w:cs="Times New Roman" w:eastAsia="Times New Roman"/>
          <w:szCs w:val="24"/>
          <w:lang w:eastAsia="hr-HR"/>
        </w:rPr>
        <w:t>“</w:t>
      </w:r>
      <w:r>
        <w:rPr>
          <w:rFonts w:cs="Times New Roman" w:eastAsia="Times New Roman"/>
          <w:szCs w:val="24"/>
          <w:lang w:eastAsia="hr-HR"/>
        </w:rPr>
        <w:t>,</w:t>
      </w:r>
      <w:r w:rsidRPr="00485E19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 xml:space="preserve">Rovinj.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3144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 xml:space="preserve">22.027,03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registra.</w:t>
      </w: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Kako zahtjev </w:t>
      </w:r>
      <w:r w:rsidRPr="00D05CA9">
        <w:rPr>
          <w:rFonts w:cs="Times New Roman" w:eastAsia="Times New Roman"/>
          <w:szCs w:val="24"/>
          <w:lang w:eastAsia="hr-HR"/>
        </w:rPr>
        <w:t xml:space="preserve">za provedbu skraćenog stečajnog postupka </w:t>
      </w:r>
      <w:r>
        <w:rPr>
          <w:rFonts w:cs="Times New Roman" w:eastAsia="Times New Roman"/>
          <w:szCs w:val="24"/>
          <w:lang w:eastAsia="hr-HR"/>
        </w:rPr>
        <w:t xml:space="preserve">sadrži sve potrebne podatke predviđene odredbom čl. 429. Stečajnog zakona, a iz kojih proizlazi kako su ispunjene sve pretpostavke za provedbu skraćenog stečajnog postupka nad predloženim dužnikom, </w:t>
      </w:r>
      <w:r w:rsidRPr="00D05CA9">
        <w:rPr>
          <w:rFonts w:cs="Times New Roman" w:eastAsia="Times New Roman"/>
          <w:szCs w:val="24"/>
          <w:lang w:eastAsia="hr-HR"/>
        </w:rPr>
        <w:t>na temelju čl. 428. Stečajnog zakona, odlučeno je kao izreci.</w:t>
      </w:r>
    </w:p>
    <w:p w:rsidRDefault="00867878" w:rsidP="00867878" w:rsidR="00867878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867878" w:rsidP="00867878" w:rsidR="00867878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U Pazinu 19</w:t>
      </w:r>
      <w:r w:rsidRPr="00D05CA9">
        <w:rPr>
          <w:rFonts w:cs="Times New Roman" w:eastAsia="Times New Roman"/>
          <w:szCs w:val="24"/>
          <w:lang w:eastAsia="hr-HR"/>
        </w:rPr>
        <w:t xml:space="preserve">. studenog 2015. </w:t>
      </w:r>
    </w:p>
    <w:p w:rsidRDefault="00867878" w:rsidP="00867878" w:rsidR="0086787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867878" w:rsidP="00867878" w:rsidR="00867878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867878" w:rsidP="00867878" w:rsidR="008678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867878" w:rsidP="00867878" w:rsidR="00867878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867878" w:rsidP="00867878" w:rsidR="00867878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867878" w:rsidP="00867878" w:rsidR="00867878" w:rsidRPr="00FD638E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414D12" w:rsidR="00BB10E7"/>
    <w:sectPr w:rsidSect="007B623F" w:rsidR="00BB10E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212E7" w:rsidP="00867878" w:rsidR="007212E7">
      <w:r>
        <w:separator/>
      </w:r>
    </w:p>
  </w:endnote>
  <w:endnote w:id="0" w:type="continuationSeparator">
    <w:p w:rsidRDefault="007212E7" w:rsidP="00867878" w:rsidR="007212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212E7" w:rsidP="00867878" w:rsidR="007212E7">
      <w:r>
        <w:separator/>
      </w:r>
    </w:p>
  </w:footnote>
  <w:footnote w:id="0" w:type="continuationSeparator">
    <w:p w:rsidRDefault="007212E7" w:rsidP="00867878" w:rsidR="007212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2E7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414D12">
          <w:rPr>
            <w:noProof/>
          </w:rPr>
          <w:t>2</w:t>
        </w:r>
        <w:r>
          <w:fldChar w:fldCharType="end"/>
        </w:r>
      </w:sdtContent>
    </w:sdt>
    <w:r w:rsidR="00867878">
      <w:tab/>
      <w:t>11 St-271</w:t>
    </w:r>
    <w:r>
      <w:t>/2015-3</w:t>
    </w:r>
  </w:p>
  <w:p w:rsidRDefault="00414D12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12E7" w:rsidP="007B623F" w:rsidR="007B623F">
    <w:pPr>
      <w:pStyle w:val="Zaglavlje"/>
      <w:jc w:val="right"/>
    </w:pPr>
    <w:r>
      <w:t>11 St-2</w:t>
    </w:r>
    <w:r w:rsidR="00867878">
      <w:t>71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29EF"/>
    <w:rsid w:val="00414D12"/>
    <w:rsid w:val="007212E7"/>
    <w:rsid w:val="00867878"/>
    <w:rsid w:val="009A6044"/>
    <w:rsid w:val="00BF033F"/>
    <w:rsid w:val="00D02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6787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67878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87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67878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67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67878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D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4D1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4D12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4D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4D1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6787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67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67878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6787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67878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867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67878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414D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4D1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4D12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4D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4D1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St-271/2015</izvorni_sadrzaj>
    <derivirana_varijabla naziv="DomainObject.Predmet.OznakaBroj_1">St-271/2015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ZA RAZVITAK, PODRŽAVANJE I PROMICANJE ŽENSKE KREATIVNOSTI "VENERA CREATIVA"</izvorni_sadrzaj>
    <derivirana_varijabla naziv="DomainObject.Predmet.ProtustrankaFormated_1">  UDRUGA ZA RAZVITAK, PODRŽAVANJE I PROMICANJE ŽENSKE KREATIVNOSTI "VENERA CREATIVA"</derivirana_varijabla>
  </DomainObject.Predmet.ProtustrankaFormated>
  <DomainObject.Predmet.ProtustrankaFormatedOIB>
    <izvorni_sadrzaj>  UDRUGA ZA RAZVITAK, PODRŽAVANJE I PROMICANJE ŽENSKE KREATIVNOSTI "VENERA CREATIVA", OIB 54616996742</izvorni_sadrzaj>
    <derivirana_varijabla naziv="DomainObject.Predmet.ProtustrankaFormatedOIB_1">  UDRUGA ZA RAZVITAK, PODRŽAVANJE I PROMICANJE ŽENSKE KREATIVNOSTI "VENERA CREATIVA", OIB 54616996742</derivirana_varijabla>
  </DomainObject.Predmet.ProtustrankaFormatedOIB>
  <DomainObject.Predmet.ProtustrankaFormatedWithAdress>
    <izvorni_sadrzaj> UDRUGA ZA RAZVITAK, PODRŽAVANJE I PROMICANJE ŽENSKE KREATIVNOSTI "VENERA CREATIVA", A. Ferri 26, 52210 Rovinj</izvorni_sadrzaj>
    <derivirana_varijabla naziv="DomainObject.Predmet.ProtustrankaFormatedWithAdress_1"> UDRUGA ZA RAZVITAK, PODRŽAVANJE I PROMICANJE ŽENSKE KREATIVNOSTI "VENERA CREATIVA", A. Ferri 26, 52210 Rovinj</derivirana_varijabla>
  </DomainObject.Predmet.ProtustrankaFormatedWithAdress>
  <DomainObject.Predmet.ProtustrankaFormatedWithAdressOIB>
    <izvorni_sadrzaj> UDRUGA ZA RAZVITAK, PODRŽAVANJE I PROMICANJE ŽENSKE KREATIVNOSTI "VENERA CREATIVA", OIB 54616996742, A. Ferri 26, 52210 Rovinj</izvorni_sadrzaj>
    <derivirana_varijabla naziv="DomainObject.Predmet.ProtustrankaFormatedWithAdressOIB_1"> UDRUGA ZA RAZVITAK, PODRŽAVANJE I PROMICANJE ŽENSKE KREATIVNOSTI "VENERA CREATIVA", OIB 54616996742, A. Ferri 26, 52210 Rovinj</derivirana_varijabla>
  </DomainObject.Predmet.ProtustrankaFormatedWithAdressOIB>
  <DomainObject.Predmet.ProtustrankaWithAdress>
    <izvorni_sadrzaj>UDRUGA ZA RAZVITAK, PODRŽAVANJE I PROMICANJE ŽENSKE KREATIVNOSTI "VENERA CREATIVA" A. Ferri 26, 52210 Rovinj</izvorni_sadrzaj>
    <derivirana_varijabla naziv="DomainObject.Predmet.ProtustrankaWithAdress_1">UDRUGA ZA RAZVITAK, PODRŽAVANJE I PROMICANJE ŽENSKE KREATIVNOSTI "VENERA CREATIVA" A. Ferri 26, 52210 Rovinj</derivirana_varijabla>
  </DomainObject.Predmet.ProtustrankaWithAdress>
  <DomainObject.Predmet.ProtustrankaWithAdressOIB>
    <izvorni_sadrzaj>UDRUGA ZA RAZVITAK, PODRŽAVANJE I PROMICANJE ŽENSKE KREATIVNOSTI "VENERA CREATIVA", OIB 54616996742, A. Ferri 26, 52210 Rovinj</izvorni_sadrzaj>
    <derivirana_varijabla naziv="DomainObject.Predmet.ProtustrankaWithAdressOIB_1">UDRUGA ZA RAZVITAK, PODRŽAVANJE I PROMICANJE ŽENSKE KREATIVNOSTI "VENERA CREATIVA", OIB 54616996742, A. Ferri 26, 52210 Rovinj</derivirana_varijabla>
  </DomainObject.Predmet.ProtustrankaWithAdressOIB>
  <DomainObject.Predmet.ProtustrankaNazivFormated>
    <izvorni_sadrzaj>UDRUGA ZA RAZVITAK, PODRŽAVANJE I PROMICANJE ŽENSKE KREATIVNOSTI "VENERA CREATIVA"</izvorni_sadrzaj>
    <derivirana_varijabla naziv="DomainObject.Predmet.ProtustrankaNazivFormated_1">UDRUGA ZA RAZVITAK, PODRŽAVANJE I PROMICANJE ŽENSKE KREATIVNOSTI "VENERA CREATIVA"</derivirana_varijabla>
  </DomainObject.Predmet.ProtustrankaNazivFormated>
  <DomainObject.Predmet.ProtustrankaNazivFormatedOIB>
    <izvorni_sadrzaj>UDRUGA ZA RAZVITAK, PODRŽAVANJE I PROMICANJE ŽENSKE KREATIVNOSTI "VENERA CREATIVA", OIB 54616996742</izvorni_sadrzaj>
    <derivirana_varijabla naziv="DomainObject.Predmet.ProtustrankaNazivFormatedOIB_1">UDRUGA ZA RAZVITAK, PODRŽAVANJE I PROMICANJE ŽENSKE KREATIVNOSTI "VENERA CREATIVA", OIB 54616996742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22027.03</izvorni_sadrzaj>
    <derivirana_varijabla naziv="DomainObject.Predmet.TrenutnaVrijednost_1">22027.03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UDRUGA ZA RAZVITAK, PODRŽAVANJE I PROMICANJE ŽENSKE KREATIVNOSTI "VENERA CREATIVA"</item>
    </izvorni_sadrzaj>
    <derivirana_varijabla naziv="DomainObject.Predmet.ProtuStrankaListFormated_1">
      <item>UDRUGA ZA RAZVITAK, PODRŽAVANJE I PROMICANJE ŽENSKE KREATIVNOSTI "VENERA CREATIVA"</item>
    </derivirana_varijabla>
  </DomainObject.Predmet.ProtuStrankaListFormated>
  <DomainObject.Predmet.ProtuStrankaListFormatedOIB>
    <izvorni_sadrzaj>
      <item>UDRUGA ZA RAZVITAK, PODRŽAVANJE I PROMICANJE ŽENSKE KREATIVNOSTI "VENERA CREATIVA", OIB 54616996742</item>
    </izvorni_sadrzaj>
    <derivirana_varijabla naziv="DomainObject.Predmet.ProtuStrankaListFormatedOIB_1">
      <item>UDRUGA ZA RAZVITAK, PODRŽAVANJE I PROMICANJE ŽENSKE KREATIVNOSTI "VENERA CREATIVA", OIB 54616996742</item>
    </derivirana_varijabla>
  </DomainObject.Predmet.ProtuStrankaListFormatedOIB>
  <DomainObject.Predmet.ProtuStrankaListFormatedWithAdress>
    <izvorni_sadrzaj>
      <item>UDRUGA ZA RAZVITAK, PODRŽAVANJE I PROMICANJE ŽENSKE KREATIVNOSTI "VENERA CREATIVA", A. Ferri 26, 52210 Rovinj</item>
    </izvorni_sadrzaj>
    <derivirana_varijabla naziv="DomainObject.Predmet.ProtuStrankaListFormatedWithAdress_1">
      <item>UDRUGA ZA RAZVITAK, PODRŽAVANJE I PROMICANJE ŽENSKE KREATIVNOSTI "VENERA CREATIVA", A. Ferri 26, 52210 Rovinj</item>
    </derivirana_varijabla>
  </DomainObject.Predmet.ProtuStrankaListFormatedWithAdress>
  <DomainObject.Predmet.ProtuStrankaListFormatedWithAdressOIB>
    <izvorni_sadrzaj>
      <item>UDRUGA ZA RAZVITAK, PODRŽAVANJE I PROMICANJE ŽENSKE KREATIVNOSTI "VENERA CREATIVA", OIB 54616996742, A. Ferri 26, 52210 Rovinj</item>
    </izvorni_sadrzaj>
    <derivirana_varijabla naziv="DomainObject.Predmet.ProtuStrankaListFormatedWithAdressOIB_1">
      <item>UDRUGA ZA RAZVITAK, PODRŽAVANJE I PROMICANJE ŽENSKE KREATIVNOSTI "VENERA CREATIVA", OIB 54616996742, A. Ferri 26, 52210 Rovinj</item>
    </derivirana_varijabla>
  </DomainObject.Predmet.ProtuStrankaListFormatedWithAdressOIB>
  <DomainObject.Predmet.ProtuStrankaListNazivFormated>
    <izvorni_sadrzaj>
      <item>UDRUGA ZA RAZVITAK, PODRŽAVANJE I PROMICANJE ŽENSKE KREATIVNOSTI "VENERA CREATIVA"</item>
    </izvorni_sadrzaj>
    <derivirana_varijabla naziv="DomainObject.Predmet.ProtuStrankaListNazivFormated_1">
      <item>UDRUGA ZA RAZVITAK, PODRŽAVANJE I PROMICANJE ŽENSKE KREATIVNOSTI "VENERA CREATIVA"</item>
    </derivirana_varijabla>
  </DomainObject.Predmet.ProtuStrankaListNazivFormated>
  <DomainObject.Predmet.ProtuStrankaListNazivFormatedOIB>
    <izvorni_sadrzaj>
      <item>UDRUGA ZA RAZVITAK, PODRŽAVANJE I PROMICANJE ŽENSKE KREATIVNOSTI "VENERA CREATIVA", OIB 54616996742</item>
    </izvorni_sadrzaj>
    <derivirana_varijabla naziv="DomainObject.Predmet.ProtuStrankaListNazivFormatedOIB_1">
      <item>UDRUGA ZA RAZVITAK, PODRŽAVANJE I PROMICANJE ŽENSKE KREATIVNOSTI "VENERA CREATIVA", OIB 54616996742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studenog 2015.</izvorni_sadrzaj>
    <derivirana_varijabla naziv="DomainObject.Datum_1">20.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UDRUGA ZA RAZVITAK, PODRŽAVANJE I PROMICANJE ŽENSKE KREATIVNOSTI "VENERA CREATIVA"</izvorni_sadrzaj>
    <derivirana_varijabla naziv="DomainObject.Predmet.ProtustrankaIDrugi_1">UDRUGA ZA RAZVITAK, PODRŽAVANJE I PROMICANJE ŽENSKE KREATIVNOSTI "VENERA CREATIVA"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UDRUGA ZA RAZVITAK, PODRŽAVANJE I PROMICANJE ŽENSKE KREATIVNOSTI "VENERA CREATIVA", OIB 54616996742, A. Ferri 26, 52210 Rovinj</izvorni_sadrzaj>
    <derivirana_varijabla naziv="DomainObject.Predmet.ProtustrankaIDrugiAdressOIB_1">UDRUGA ZA RAZVITAK, PODRŽAVANJE I PROMICANJE ŽENSKE KREATIVNOSTI "VENERA CREATIVA", OIB 54616996742, A. Ferri 26,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UDRUGA ZA RAZVITAK, PODRŽAVANJE I PROMICANJE ŽENSKE KREATIVNOSTI "VENERA CREATIVA"</item>
    </izvorni_sadrzaj>
    <derivirana_varijabla naziv="DomainObject.Predmet.SudioniciListNaziv_1">
      <item>FINANCIJSKA AGENCIJA, RC RIJEKA, PODRUŽNICA PULA, PULA</item>
      <item>UDRUGA ZA RAZVITAK, PODRŽAVANJE I PROMICANJE ŽENSKE KREATIVNOSTI "VENERA CREATIVA"</item>
    </derivirana_varijabla>
  </DomainObject.Predmet.SudioniciListNaziv>
  <DomainObject.Predmet.SudioniciListAdressOIB>
    <izvorni_sadrzaj>
      <item>FINANCIJSKA AGENCIJA, RC RIJEKA, PODRUŽNICA PULA, PULA, OIB 85821130368, Giardini 5,52100 Pula</item>
      <item>UDRUGA ZA RAZVITAK, PODRŽAVANJE I PROMICANJE ŽENSKE KREATIVNOSTI "VENERA CREATIVA", OIB 54616996742, A. Ferri 26,52210 Rovinj</item>
    </izvorni_sadrzaj>
    <derivirana_varijabla naziv="DomainObject.Predmet.SudioniciListAdressOIB_1">
      <item>FINANCIJSKA AGENCIJA, RC RIJEKA, PODRUŽNICA PULA, PULA, OIB 85821130368, Giardini 5,52100 Pula</item>
      <item>UDRUGA ZA RAZVITAK, PODRŽAVANJE I PROMICANJE ŽENSKE KREATIVNOSTI "VENERA CREATIVA", OIB 54616996742, A. Ferri 26,52210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54616996742</item>
    </izvorni_sadrzaj>
    <derivirana_varijabla naziv="DomainObject.Predmet.SudioniciListNazivOIB_1">
      <item>, OIB 85821130368</item>
      <item>, OIB 54616996742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355</properties:Words>
  <properties:Characters>1992</properties:Characters>
  <properties:Lines>49</properties:Lines>
  <properties:Paragraphs>19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2015-11-19T07:04:00Z</dcterms:created>
  <dc:creator>Mihaela Kaligari</dc:creator>
  <dc:description/>
  <cp:keywords/>
  <cp:lastModifiedBy>Ana Jeromela</cp:lastModifiedBy>
  <cp:lastPrinted>2015-11-19T07:07:00Z</cp:lastPrinted>
  <dcterms:modified xmlns:xsi="http://www.w3.org/2001/XMLSchema-instance" xsi:type="dcterms:W3CDTF">2015-11-20T07:33:00Z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