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912f" w14:paraId="948912f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F862C8">
        <w:rPr>
          <w:b/>
        </w:rPr>
        <w:t>2738</w:t>
      </w:r>
      <w:r w:rsidR="003E65D2">
        <w:rPr>
          <w:b/>
        </w:rPr>
        <w:t>/2016-3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F862C8">
        <w:rPr>
          <w:b/>
        </w:rPr>
        <w:t xml:space="preserve">SAVEZ ZAVIČAJNIH UDRUGA DERVENTE, Zagreb, Avenija </w:t>
      </w:r>
      <w:proofErr w:type="spellStart"/>
      <w:r w:rsidR="00F862C8">
        <w:rPr>
          <w:b/>
        </w:rPr>
        <w:t>Dubraa</w:t>
      </w:r>
      <w:proofErr w:type="spellEnd"/>
      <w:r w:rsidR="00F862C8">
        <w:rPr>
          <w:b/>
        </w:rPr>
        <w:t xml:space="preserve"> 203, OIB: 53590651851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3E65D2">
        <w:t>11</w:t>
      </w:r>
      <w:r w:rsidR="00A02C28">
        <w:t xml:space="preserve">. </w:t>
      </w:r>
      <w:r w:rsidR="003E65D2">
        <w:t>studenoga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F862C8">
        <w:rPr>
          <w:b/>
        </w:rPr>
        <w:t xml:space="preserve">SAVEZ ZAVIČAJNIH UDRUGA DERVENTE, Zagreb, Avenija </w:t>
      </w:r>
      <w:proofErr w:type="spellStart"/>
      <w:r w:rsidR="00F862C8">
        <w:rPr>
          <w:b/>
        </w:rPr>
        <w:t>Dubraa</w:t>
      </w:r>
      <w:proofErr w:type="spellEnd"/>
      <w:r w:rsidR="00F862C8">
        <w:rPr>
          <w:b/>
        </w:rPr>
        <w:t xml:space="preserve"> 203, OIB: 53590651851</w:t>
      </w:r>
      <w:r w:rsidR="00F7278D">
        <w:t xml:space="preserve">, iznosi </w:t>
      </w:r>
      <w:r w:rsidR="00F862C8">
        <w:rPr>
          <w:b/>
        </w:rPr>
        <w:t>7.236,64</w:t>
      </w:r>
      <w:r w:rsidR="002128C9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>dužnika</w:t>
      </w:r>
      <w:r w:rsidR="00936874">
        <w:t xml:space="preserve"> </w:t>
      </w:r>
      <w:proofErr w:type="spellStart"/>
      <w:r w:rsidR="00F862C8">
        <w:rPr>
          <w:b/>
        </w:rPr>
        <w:t>Stipo</w:t>
      </w:r>
      <w:proofErr w:type="spellEnd"/>
      <w:r w:rsidR="00F862C8">
        <w:rPr>
          <w:b/>
        </w:rPr>
        <w:t xml:space="preserve"> Čičak</w:t>
      </w:r>
      <w:r w:rsidR="00C2224E">
        <w:rPr>
          <w:b/>
        </w:rPr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F862C8">
        <w:rPr>
          <w:b/>
        </w:rPr>
        <w:t>2738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3E65D2">
        <w:t>11</w:t>
      </w:r>
      <w:r w:rsidR="00A02C28">
        <w:t xml:space="preserve">. </w:t>
      </w:r>
      <w:r w:rsidR="003E65D2">
        <w:t>studenoga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CED" w:rsidR="00B00CED">
      <w:r>
        <w:separator/>
      </w:r>
    </w:p>
  </w:endnote>
  <w:endnote w:id="0" w:type="continuationSeparator">
    <w:p w:rsidRDefault="00B00CED" w:rsidR="00B00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CED" w:rsidR="00B00CED">
      <w:r>
        <w:separator/>
      </w:r>
    </w:p>
  </w:footnote>
  <w:footnote w:id="0" w:type="continuationSeparator">
    <w:p w:rsidRDefault="00B00CED" w:rsidR="00B00C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96CD9"/>
    <w:rsid w:val="000B0EBD"/>
    <w:rsid w:val="000C26C6"/>
    <w:rsid w:val="000D0569"/>
    <w:rsid w:val="000D2A86"/>
    <w:rsid w:val="000E762A"/>
    <w:rsid w:val="000F61EA"/>
    <w:rsid w:val="00102060"/>
    <w:rsid w:val="00124958"/>
    <w:rsid w:val="00137F4D"/>
    <w:rsid w:val="001437B2"/>
    <w:rsid w:val="00152C8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128C9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1211"/>
    <w:rsid w:val="003714EA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65D2"/>
    <w:rsid w:val="003E7C98"/>
    <w:rsid w:val="00404F66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5FC0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C41"/>
    <w:rsid w:val="00800B2F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5BA8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03E6"/>
    <w:rsid w:val="00A02C28"/>
    <w:rsid w:val="00A07CA2"/>
    <w:rsid w:val="00A1069B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0CED"/>
    <w:rsid w:val="00B01505"/>
    <w:rsid w:val="00B12FD0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2224E"/>
    <w:rsid w:val="00C4269F"/>
    <w:rsid w:val="00C42B99"/>
    <w:rsid w:val="00C43CDA"/>
    <w:rsid w:val="00C473E4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29"/>
    <w:rsid w:val="00DB27E6"/>
    <w:rsid w:val="00DD6682"/>
    <w:rsid w:val="00DE5F69"/>
    <w:rsid w:val="00DE7251"/>
    <w:rsid w:val="00DE7399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2C8"/>
    <w:rsid w:val="00F86A5B"/>
    <w:rsid w:val="00FA6067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1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4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4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4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4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1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4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4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4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4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2738</izvorni_sadrzaj>
    <derivirana_varijabla naziv="DomainObject.Predmet.Broj_1">2738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St-2738/2016</izvorni_sadrzaj>
    <derivirana_varijabla naziv="DomainObject.Predmet.OznakaBroj_1">St-2738/2016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 Zs-a
5 Su-259/2016-31, od 20.10.2016.g</izvorni_sadrzaj>
    <derivirana_varijabla naziv="DomainObject.Predmet.PrimjedbaSuca_1">Čl.11 Zs-a
5 Su-259/2016-31,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ZAVIČAJNIH UDRUGA DERVENTE</izvorni_sadrzaj>
    <derivirana_varijabla naziv="DomainObject.Predmet.ProtustrankaFormated_1">  SAVEZ ZAVIČAJNIH UDRUGA DERVENTE</derivirana_varijabla>
  </DomainObject.Predmet.ProtustrankaFormated>
  <DomainObject.Predmet.ProtustrankaFormatedOIB>
    <izvorni_sadrzaj>  SAVEZ ZAVIČAJNIH UDRUGA DERVENTE, OIB 53590651851</izvorni_sadrzaj>
    <derivirana_varijabla naziv="DomainObject.Predmet.ProtustrankaFormatedOIB_1">  SAVEZ ZAVIČAJNIH UDRUGA DERVENTE, OIB 53590651851</derivirana_varijabla>
  </DomainObject.Predmet.ProtustrankaFormatedOIB>
  <DomainObject.Predmet.ProtustrankaFormatedWithAdress>
    <izvorni_sadrzaj> SAVEZ ZAVIČAJNIH UDRUGA DERVENTE, Avenija Dubrava 203, 10000 Zagreb</izvorni_sadrzaj>
    <derivirana_varijabla naziv="DomainObject.Predmet.ProtustrankaFormatedWithAdress_1"> SAVEZ ZAVIČAJNIH UDRUGA DERVENTE, Avenija Dubrava 203, 10000 Zagreb</derivirana_varijabla>
  </DomainObject.Predmet.ProtustrankaFormatedWithAdress>
  <DomainObject.Predmet.ProtustrankaFormatedWithAdressOIB>
    <izvorni_sadrzaj> SAVEZ ZAVIČAJNIH UDRUGA DERVENTE, OIB 53590651851, Avenija Dubrava 203, 10000 Zagreb</izvorni_sadrzaj>
    <derivirana_varijabla naziv="DomainObject.Predmet.ProtustrankaFormatedWithAdressOIB_1"> SAVEZ ZAVIČAJNIH UDRUGA DERVENTE, OIB 53590651851, Avenija Dubrava 203, 10000 Zagreb</derivirana_varijabla>
  </DomainObject.Predmet.ProtustrankaFormatedWithAdressOIB>
  <DomainObject.Predmet.ProtustrankaWithAdress>
    <izvorni_sadrzaj>SAVEZ ZAVIČAJNIH UDRUGA DERVENTE Avenija Dubrava 203, 10000 Zagreb</izvorni_sadrzaj>
    <derivirana_varijabla naziv="DomainObject.Predmet.ProtustrankaWithAdress_1">SAVEZ ZAVIČAJNIH UDRUGA DERVENTE Avenija Dubrava 203, 10000 Zagreb</derivirana_varijabla>
  </DomainObject.Predmet.ProtustrankaWithAdress>
  <DomainObject.Predmet.ProtustrankaWithAdressOIB>
    <izvorni_sadrzaj>SAVEZ ZAVIČAJNIH UDRUGA DERVENTE, OIB 53590651851, Avenija Dubrava 203, 10000 Zagreb</izvorni_sadrzaj>
    <derivirana_varijabla naziv="DomainObject.Predmet.ProtustrankaWithAdressOIB_1">SAVEZ ZAVIČAJNIH UDRUGA DERVENTE, OIB 53590651851, Avenija Dubrava 203, 10000 Zagreb</derivirana_varijabla>
  </DomainObject.Predmet.ProtustrankaWithAdressOIB>
  <DomainObject.Predmet.ProtustrankaNazivFormated>
    <izvorni_sadrzaj>SAVEZ ZAVIČAJNIH UDRUGA DERVENTE</izvorni_sadrzaj>
    <derivirana_varijabla naziv="DomainObject.Predmet.ProtustrankaNazivFormated_1">SAVEZ ZAVIČAJNIH UDRUGA DERVENTE</derivirana_varijabla>
  </DomainObject.Predmet.ProtustrankaNazivFormated>
  <DomainObject.Predmet.ProtustrankaNazivFormatedOIB>
    <izvorni_sadrzaj>SAVEZ ZAVIČAJNIH UDRUGA DERVENTE, OIB 53590651851</izvorni_sadrzaj>
    <derivirana_varijabla naziv="DomainObject.Predmet.ProtustrankaNazivFormatedOIB_1">SAVEZ ZAVIČAJNIH UDRUGA DERVENTE, OIB 53590651851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7236.64</izvorni_sadrzaj>
    <derivirana_varijabla naziv="DomainObject.Predmet.TrenutnaVrijednost_1">7236.64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ZAVIČAJNIH UDRUGA DERVENTE</item>
    </izvorni_sadrzaj>
    <derivirana_varijabla naziv="DomainObject.Predmet.ProtuStrankaListFormated_1">
      <item>SAVEZ ZAVIČAJNIH UDRUGA DERVENTE</item>
    </derivirana_varijabla>
  </DomainObject.Predmet.ProtuStrankaListFormated>
  <DomainObject.Predmet.ProtuStrankaListFormatedOIB>
    <izvorni_sadrzaj>
      <item>SAVEZ ZAVIČAJNIH UDRUGA DERVENTE, OIB 53590651851</item>
    </izvorni_sadrzaj>
    <derivirana_varijabla naziv="DomainObject.Predmet.ProtuStrankaListFormatedOIB_1">
      <item>SAVEZ ZAVIČAJNIH UDRUGA DERVENTE, OIB 53590651851</item>
    </derivirana_varijabla>
  </DomainObject.Predmet.ProtuStrankaListFormatedOIB>
  <DomainObject.Predmet.ProtuStrankaListFormatedWithAdress>
    <izvorni_sadrzaj>
      <item>SAVEZ ZAVIČAJNIH UDRUGA DERVENTE, Avenija Dubrava 203, 10000 Zagreb</item>
    </izvorni_sadrzaj>
    <derivirana_varijabla naziv="DomainObject.Predmet.ProtuStrankaListFormatedWithAdress_1">
      <item>SAVEZ ZAVIČAJNIH UDRUGA DERVENTE, Avenija Dubrava 203, 10000 Zagreb</item>
    </derivirana_varijabla>
  </DomainObject.Predmet.ProtuStrankaListFormatedWithAdress>
  <DomainObject.Predmet.ProtuStrankaListFormatedWithAdressOIB>
    <izvorni_sadrzaj>
      <item>SAVEZ ZAVIČAJNIH UDRUGA DERVENTE, OIB 53590651851, Avenija Dubrava 203, 10000 Zagreb</item>
    </izvorni_sadrzaj>
    <derivirana_varijabla naziv="DomainObject.Predmet.ProtuStrankaListFormatedWithAdressOIB_1">
      <item>SAVEZ ZAVIČAJNIH UDRUGA DERVENTE, OIB 53590651851, Avenija Dubrava 203, 10000 Zagreb</item>
    </derivirana_varijabla>
  </DomainObject.Predmet.ProtuStrankaListFormatedWithAdressOIB>
  <DomainObject.Predmet.ProtuStrankaListNazivFormated>
    <izvorni_sadrzaj>
      <item>SAVEZ ZAVIČAJNIH UDRUGA DERVENTE</item>
    </izvorni_sadrzaj>
    <derivirana_varijabla naziv="DomainObject.Predmet.ProtuStrankaListNazivFormated_1">
      <item>SAVEZ ZAVIČAJNIH UDRUGA DERVENTE</item>
    </derivirana_varijabla>
  </DomainObject.Predmet.ProtuStrankaListNazivFormated>
  <DomainObject.Predmet.ProtuStrankaListNazivFormatedOIB>
    <izvorni_sadrzaj>
      <item>SAVEZ ZAVIČAJNIH UDRUGA DERVENTE, OIB 53590651851</item>
    </izvorni_sadrzaj>
    <derivirana_varijabla naziv="DomainObject.Predmet.ProtuStrankaListNazivFormatedOIB_1">
      <item>SAVEZ ZAVIČAJNIH UDRUGA DERVENTE, OIB 53590651851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ZAVIČAJNIH UDRUGA DERVENTE</izvorni_sadrzaj>
    <derivirana_varijabla naziv="DomainObject.Predmet.ProtustrankaIDrugi_1">SAVEZ ZAVIČAJNIH UDRUGA DERVENTE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SAVEZ ZAVIČAJNIH UDRUGA DERVENTE, OIB 53590651851, Avenija Dubrava 203, 10000 Zagreb</izvorni_sadrzaj>
    <derivirana_varijabla naziv="DomainObject.Predmet.ProtustrankaIDrugiAdressOIB_1">SAVEZ ZAVIČAJNIH UDRUGA DERVENTE, OIB 53590651851, Avenija Dubrava 203,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SAVEZ ZAVIČAJNIH UDRUGA DERVENTE</item>
      <item>FINA Regionalni centar Zagreb</item>
    </izvorni_sadrzaj>
    <derivirana_varijabla naziv="DomainObject.Predmet.SudioniciListNaziv_1">
      <item>SAVEZ ZAVIČAJNIH UDRUGA DERVENTE</item>
      <item>FINA Regionalni centar Zagreb</item>
    </derivirana_varijabla>
  </DomainObject.Predmet.SudioniciListNaziv>
  <DomainObject.Predmet.SudioniciListAdressOIB>
    <izvorni_sadrzaj>
      <item>SAVEZ ZAVIČAJNIH UDRUGA DERVENTE, OIB 53590651851, Avenija Dubrava 203,10000 Zagreb</item>
      <item>FINA Regionalni centar Zagreb, OIB 85821130368, Trg svibanjskih žrtava 1995. br.1.,10000 Zagreb</item>
    </izvorni_sadrzaj>
    <derivirana_varijabla naziv="DomainObject.Predmet.SudioniciListAdressOIB_1">
      <item>SAVEZ ZAVIČAJNIH UDRUGA DERVENTE, OIB 53590651851, Avenija Dubrava 203,10000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53590651851</item>
      <item>, OIB 85821130368</item>
    </izvorni_sadrzaj>
    <derivirana_varijabla naziv="DomainObject.Predmet.SudioniciListNazivOIB_1">
      <item>, OIB 53590651851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357</properties:Words>
  <properties:Characters>1955</properties:Characters>
  <properties:Lines>58</properties:Lines>
  <properties:Paragraphs>17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2016-11-11T07:43:00Z</dcterms:created>
  <dc:creator>Korisnik</dc:creator>
  <cp:lastModifiedBy>wsadmin</cp:lastModifiedBy>
  <cp:lastPrinted>2016-11-11T07:43:00Z</cp:lastPrinted>
  <dcterms:modified xmlns:xsi="http://www.w3.org/2001/XMLSchema-instance" xsi:type="dcterms:W3CDTF">2016-11-11T08:05:00Z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