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7e7cc" w14:paraId="687e7cc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3534B8">
        <w:rPr>
          <w:rFonts w:hAnsi="Times New Roman" w:ascii="Times New Roman"/>
          <w:szCs w:val="24"/>
          <w:lang w:val="hr-HR"/>
        </w:rPr>
        <w:t>6667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3534B8">
        <w:rPr>
          <w:rFonts w:hAnsi="Times New Roman" w:ascii="Times New Roman"/>
          <w:szCs w:val="24"/>
          <w:lang w:val="hr-HR"/>
        </w:rPr>
        <w:t xml:space="preserve"> </w:t>
      </w:r>
      <w:r w:rsidR="003534B8" w:rsidRPr="003534B8">
        <w:rPr>
          <w:rFonts w:hAnsi="Times New Roman" w:ascii="Times New Roman"/>
        </w:rPr>
        <w:t>SORTITUS SAVJETOVANJE d.o.o., Zagreb, Mrazovićeva 9, MBS: 080768782, OIB: 31791918198</w:t>
      </w:r>
      <w:r w:rsidR="000A7977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B40029">
        <w:rPr>
          <w:rFonts w:hAnsi="Times New Roman" w:ascii="Times New Roman"/>
          <w:szCs w:val="24"/>
          <w:lang w:val="hr-HR"/>
        </w:rPr>
        <w:t>3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023EC5">
        <w:rPr>
          <w:rFonts w:hAnsi="Times New Roman" w:ascii="Times New Roman"/>
          <w:szCs w:val="24"/>
        </w:rPr>
        <w:t xml:space="preserve"> </w:t>
      </w:r>
      <w:r w:rsidR="003534B8" w:rsidRPr="003534B8">
        <w:rPr>
          <w:rFonts w:hAnsi="Times New Roman" w:ascii="Times New Roman"/>
        </w:rPr>
        <w:t>SORTITUS SAVJETOVANJE d.o.o., Zagreb, Mrazovićeva 9, MBS: 080768782, OIB: 31791918198</w:t>
      </w:r>
      <w:r w:rsidR="003534B8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B40029">
        <w:rPr>
          <w:rFonts w:hAnsi="Times New Roman" w:ascii="Times New Roman"/>
          <w:szCs w:val="24"/>
        </w:rPr>
        <w:t>3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C23F47">
        <w:rPr>
          <w:rFonts w:hAnsi="Times New Roman" w:ascii="Times New Roman"/>
          <w:szCs w:val="24"/>
        </w:rPr>
        <w:t>1</w:t>
      </w:r>
      <w:r w:rsidR="00023EC5">
        <w:rPr>
          <w:rFonts w:hAnsi="Times New Roman" w:ascii="Times New Roman"/>
          <w:szCs w:val="24"/>
        </w:rPr>
        <w:t>1</w:t>
      </w:r>
      <w:r w:rsidR="00C23F47">
        <w:rPr>
          <w:rFonts w:hAnsi="Times New Roman" w:ascii="Times New Roman"/>
          <w:szCs w:val="24"/>
        </w:rPr>
        <w:t>,00</w:t>
      </w:r>
      <w:r w:rsidR="001C15BB">
        <w:rPr>
          <w:rFonts w:hAnsi="Times New Roman" w:ascii="Times New Roman"/>
          <w:szCs w:val="24"/>
        </w:rPr>
        <w:t xml:space="preserve"> sati i  </w:t>
      </w:r>
      <w:r w:rsidR="00B40029">
        <w:rPr>
          <w:rFonts w:hAnsi="Times New Roman" w:ascii="Times New Roman"/>
          <w:szCs w:val="24"/>
        </w:rPr>
        <w:t>0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142BAB">
        <w:rPr>
          <w:rFonts w:hAnsi="Times New Roman" w:ascii="Times New Roman"/>
          <w:szCs w:val="24"/>
        </w:rPr>
        <w:t xml:space="preserve"> </w:t>
      </w:r>
      <w:r w:rsidR="003534B8" w:rsidRPr="003534B8">
        <w:rPr>
          <w:rFonts w:hAnsi="Times New Roman" w:ascii="Times New Roman"/>
          <w:szCs w:val="24"/>
        </w:rPr>
        <w:t xml:space="preserve">Mirjana Dujmović, Bjelovar, </w:t>
      </w:r>
      <w:r w:rsidR="003534B8">
        <w:rPr>
          <w:rFonts w:hAnsi="Times New Roman" w:ascii="Times New Roman"/>
          <w:szCs w:val="24"/>
        </w:rPr>
        <w:t xml:space="preserve">OIB </w:t>
      </w:r>
      <w:r w:rsidR="003534B8" w:rsidRPr="003534B8">
        <w:rPr>
          <w:rFonts w:hAnsi="Times New Roman" w:ascii="Times New Roman"/>
          <w:szCs w:val="24"/>
        </w:rPr>
        <w:t>30711927799.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7B3F5C">
        <w:rPr>
          <w:rFonts w:hAnsi="Times New Roman" w:ascii="Times New Roman"/>
          <w:szCs w:val="24"/>
          <w:lang w:val="hr-HR"/>
        </w:rPr>
        <w:t xml:space="preserve"> </w:t>
      </w:r>
      <w:r w:rsidR="003534B8" w:rsidRPr="003534B8">
        <w:rPr>
          <w:rFonts w:hAnsi="Times New Roman" w:ascii="Times New Roman"/>
        </w:rPr>
        <w:t>SORTITUS SAVJETOVANJE d.o.o., Zagreb, Mrazovićeva 9, MBS: 080768782, OIB: 31791918198</w:t>
      </w:r>
      <w:r w:rsidR="003534B8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7B3F5C">
        <w:rPr>
          <w:rFonts w:hAnsi="Times New Roman" w:ascii="Times New Roman"/>
          <w:lang w:val="hr-HR"/>
        </w:rPr>
        <w:t>23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7B3F5C">
        <w:rPr>
          <w:rFonts w:hAnsi="Times New Roman" w:ascii="Times New Roman"/>
          <w:lang w:val="hr-HR"/>
        </w:rPr>
        <w:t>19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,03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5C361B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5C361B" w:rsidP="005C361B" w:rsidR="005C361B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5C361B" w:rsidP="005C361B" w:rsidR="005C361B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5C361B" w:rsidRPr="005C361B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3534B8">
          <w:rPr>
            <w:rFonts w:hAnsi="Times New Roman" w:ascii="Times New Roman"/>
          </w:rPr>
          <w:t>6667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23EC5"/>
    <w:rsid w:val="000A7977"/>
    <w:rsid w:val="00142BAB"/>
    <w:rsid w:val="001778CB"/>
    <w:rsid w:val="0018446A"/>
    <w:rsid w:val="001859C3"/>
    <w:rsid w:val="001C15BB"/>
    <w:rsid w:val="001F67AE"/>
    <w:rsid w:val="00201F62"/>
    <w:rsid w:val="00290B47"/>
    <w:rsid w:val="00303F1F"/>
    <w:rsid w:val="00314C84"/>
    <w:rsid w:val="003534B8"/>
    <w:rsid w:val="003E052E"/>
    <w:rsid w:val="003E5F79"/>
    <w:rsid w:val="00411C85"/>
    <w:rsid w:val="004503D1"/>
    <w:rsid w:val="004612D0"/>
    <w:rsid w:val="00495ED5"/>
    <w:rsid w:val="00495FFB"/>
    <w:rsid w:val="004E1FA2"/>
    <w:rsid w:val="005038B9"/>
    <w:rsid w:val="005217F6"/>
    <w:rsid w:val="005853F0"/>
    <w:rsid w:val="005C361B"/>
    <w:rsid w:val="00631843"/>
    <w:rsid w:val="007B3F5C"/>
    <w:rsid w:val="008139E9"/>
    <w:rsid w:val="008A0A2C"/>
    <w:rsid w:val="008D7665"/>
    <w:rsid w:val="00906F46"/>
    <w:rsid w:val="009237A3"/>
    <w:rsid w:val="00923F04"/>
    <w:rsid w:val="0098320A"/>
    <w:rsid w:val="00991234"/>
    <w:rsid w:val="00A02786"/>
    <w:rsid w:val="00A06A18"/>
    <w:rsid w:val="00A56EB1"/>
    <w:rsid w:val="00AC5E51"/>
    <w:rsid w:val="00B40029"/>
    <w:rsid w:val="00B4743B"/>
    <w:rsid w:val="00B51016"/>
    <w:rsid w:val="00BA6C65"/>
    <w:rsid w:val="00BF4417"/>
    <w:rsid w:val="00C23F47"/>
    <w:rsid w:val="00CC2F6B"/>
    <w:rsid w:val="00D012D1"/>
    <w:rsid w:val="00E22456"/>
    <w:rsid w:val="00E45A83"/>
    <w:rsid w:val="00E80772"/>
    <w:rsid w:val="00ED099B"/>
    <w:rsid w:val="00ED0E6D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C3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6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6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6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6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C3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6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6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6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6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635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6667</izvorni_sadrzaj>
    <derivirana_varijabla naziv="DomainObject.Predmet.Broj_1">6667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St-6667/2015</izvorni_sadrzaj>
    <derivirana_varijabla naziv="DomainObject.Predmet.OznakaBroj_1">St-6667/2015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SORTITUS SAVJETOVANJE d.o.o. zastupanog po punomoćniku Urban Stojan; Bojan križaj</izvorni_sadrzaj>
    <derivirana_varijabla naziv="DomainObject.Predmet.ProtustrankaFormated_1">  SORTITUS SAVJETOVANJE d.o.o. zastupanog po punomoćniku Urban Stojan; Bojan križaj</derivirana_varijabla>
  </DomainObject.Predmet.ProtustrankaFormated>
  <DomainObject.Predmet.ProtustrankaFormatedOIB>
    <izvorni_sadrzaj>  SORTITUS SAVJETOVANJE d.o.o., OIB 31791918198 zastupanog po punomoćniku Urban Stojan; Bojan križaj</izvorni_sadrzaj>
    <derivirana_varijabla naziv="DomainObject.Predmet.ProtustrankaFormatedOIB_1">  SORTITUS SAVJETOVANJE d.o.o., OIB 31791918198 zastupanog po punomoćniku Urban Stojan; Bojan križaj</derivirana_varijabla>
  </DomainObject.Predmet.ProtustrankaFormatedOIB>
  <DomainObject.Predmet.ProtustrankaFormatedWithAdress>
    <izvorni_sadrzaj> SORTITUS SAVJETOVANJE d.o.o., Mrazovićeva 9, 10000 Zagreb zastupanog po punomoćniku Urban Stojan; Bojan križaj</izvorni_sadrzaj>
    <derivirana_varijabla naziv="DomainObject.Predmet.ProtustrankaFormatedWithAdress_1"> SORTITUS SAVJETOVANJE d.o.o., Mrazovićeva 9, 10000 Zagreb zastupanog po punomoćniku Urban Stojan; Bojan križaj</derivirana_varijabla>
  </DomainObject.Predmet.ProtustrankaFormatedWithAdress>
  <DomainObject.Predmet.ProtustrankaFormatedWithAdressOIB>
    <izvorni_sadrzaj> SORTITUS SAVJETOVANJE d.o.o., OIB 31791918198, Mrazovićeva 9, 10000 Zagreb zastupanog po punomoćniku Urban Stojan; Bojan križaj</izvorni_sadrzaj>
    <derivirana_varijabla naziv="DomainObject.Predmet.ProtustrankaFormatedWithAdressOIB_1"> SORTITUS SAVJETOVANJE d.o.o., OIB 31791918198, Mrazovićeva 9, 10000 Zagreb zastupanog po punomoćniku Urban Stojan; Bojan križaj</derivirana_varijabla>
  </DomainObject.Predmet.ProtustrankaFormatedWithAdressOIB>
  <DomainObject.Predmet.ProtustrankaWithAdress>
    <izvorni_sadrzaj>SORTITUS SAVJETOVANJE d.o.o. Mrazovićeva 9, 10000 Zagreb</izvorni_sadrzaj>
    <derivirana_varijabla naziv="DomainObject.Predmet.ProtustrankaWithAdress_1">SORTITUS SAVJETOVANJE d.o.o. Mrazovićeva 9, 10000 Zagreb</derivirana_varijabla>
  </DomainObject.Predmet.ProtustrankaWithAdress>
  <DomainObject.Predmet.ProtustrankaWithAdressOIB>
    <izvorni_sadrzaj>SORTITUS SAVJETOVANJE d.o.o., OIB 31791918198, Mrazovićeva 9, 10000 Zagreb</izvorni_sadrzaj>
    <derivirana_varijabla naziv="DomainObject.Predmet.ProtustrankaWithAdressOIB_1">SORTITUS SAVJETOVANJE d.o.o., OIB 31791918198, Mrazovićeva 9, 10000 Zagreb</derivirana_varijabla>
  </DomainObject.Predmet.ProtustrankaWithAdressOIB>
  <DomainObject.Predmet.ProtustrankaNazivFormated>
    <izvorni_sadrzaj>SORTITUS SAVJETOVANJE d.o.o.</izvorni_sadrzaj>
    <derivirana_varijabla naziv="DomainObject.Predmet.ProtustrankaNazivFormated_1">SORTITUS SAVJETOVANJE d.o.o.</derivirana_varijabla>
  </DomainObject.Predmet.ProtustrankaNazivFormated>
  <DomainObject.Predmet.ProtustrankaNazivFormatedOIB>
    <izvorni_sadrzaj>SORTITUS SAVJETOVANJE d.o.o., OIB 31791918198</izvorni_sadrzaj>
    <derivirana_varijabla naziv="DomainObject.Predmet.ProtustrankaNazivFormatedOIB_1">SORTITUS SAVJETOVANJE d.o.o., OIB 31791918198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SORTITUS SAVJETOVANJE d.o.o. zastupanog po punomoćniku Urban Stojan; Bojan križaj</item>
    </izvorni_sadrzaj>
    <derivirana_varijabla naziv="DomainObject.Predmet.ProtuStrankaListFormated_1">
      <item>SORTITUS SAVJETOVANJE d.o.o. zastupanog po punomoćniku Urban Stojan; Bojan križaj</item>
    </derivirana_varijabla>
  </DomainObject.Predmet.ProtuStrankaListFormated>
  <DomainObject.Predmet.ProtuStrankaListFormatedOIB>
    <izvorni_sadrzaj>
      <item>SORTITUS SAVJETOVANJE d.o.o., OIB 31791918198 zastupanog po punomoćniku Urban Stojan; Bojan križaj</item>
    </izvorni_sadrzaj>
    <derivirana_varijabla naziv="DomainObject.Predmet.ProtuStrankaListFormatedOIB_1">
      <item>SORTITUS SAVJETOVANJE d.o.o., OIB 31791918198 zastupanog po punomoćniku Urban Stojan; Bojan križaj</item>
    </derivirana_varijabla>
  </DomainObject.Predmet.ProtuStrankaListFormatedOIB>
  <DomainObject.Predmet.ProtuStrankaListFormatedWithAdress>
    <izvorni_sadrzaj>
      <item>SORTITUS SAVJETOVANJE d.o.o., Mrazovićeva 9, 10000 Zagreb zastupanog po punomoćniku Urban Stojan; Bojan križaj</item>
    </izvorni_sadrzaj>
    <derivirana_varijabla naziv="DomainObject.Predmet.ProtuStrankaListFormatedWithAdress_1">
      <item>SORTITUS SAVJETOVANJE d.o.o., Mrazovićeva 9, 10000 Zagreb zastupanog po punomoćniku Urban Stojan; Bojan križaj</item>
    </derivirana_varijabla>
  </DomainObject.Predmet.ProtuStrankaListFormatedWithAdress>
  <DomainObject.Predmet.ProtuStrankaListFormatedWithAdressOIB>
    <izvorni_sadrzaj>
      <item>SORTITUS SAVJETOVANJE d.o.o., OIB 31791918198, Mrazovićeva 9, 10000 Zagreb zastupanog po punomoćniku Urban Stojan; Bojan križaj</item>
    </izvorni_sadrzaj>
    <derivirana_varijabla naziv="DomainObject.Predmet.ProtuStrankaListFormatedWithAdressOIB_1">
      <item>SORTITUS SAVJETOVANJE d.o.o., OIB 31791918198, Mrazovićeva 9, 10000 Zagreb zastupanog po punomoćniku Urban Stojan; Bojan križaj</item>
    </derivirana_varijabla>
  </DomainObject.Predmet.ProtuStrankaListFormatedWithAdressOIB>
  <DomainObject.Predmet.ProtuStrankaListNazivFormated>
    <izvorni_sadrzaj>
      <item>SORTITUS SAVJETOVANJE d.o.o.</item>
    </izvorni_sadrzaj>
    <derivirana_varijabla naziv="DomainObject.Predmet.ProtuStrankaListNazivFormated_1">
      <item>SORTITUS SAVJETOVANJE d.o.o.</item>
    </derivirana_varijabla>
  </DomainObject.Predmet.ProtuStrankaListNazivFormated>
  <DomainObject.Predmet.ProtuStrankaListNazivFormatedOIB>
    <izvorni_sadrzaj>
      <item>SORTITUS SAVJETOVANJE d.o.o., OIB 31791918198</item>
    </izvorni_sadrzaj>
    <derivirana_varijabla naziv="DomainObject.Predmet.ProtuStrankaListNazivFormatedOIB_1">
      <item>SORTITUS SAVJETOVANJE d.o.o., OIB 31791918198</item>
    </derivirana_varijabla>
  </DomainObject.Predmet.ProtuStrankaListNazivFormatedOIB>
  <DomainObject.Predmet.OstaliListFormated>
    <izvorni_sadrzaj>
      <item>Urban Stojan punomoćnik sudionika u postupku SORTITUS SAVJETOVANJE d.o.o.</item>
      <item>Bojan križaj punomoćnik sudionika u postupku SORTITUS SAVJETOVANJE d.o.o.</item>
    </izvorni_sadrzaj>
    <derivirana_varijabla naziv="DomainObject.Predmet.OstaliListFormated_1">
      <item>Urban Stojan punomoćnik sudionika u postupku SORTITUS SAVJETOVANJE d.o.o.</item>
      <item>Bojan križaj punomoćnik sudionika u postupku SORTITUS SAVJETOVANJE d.o.o.</item>
    </derivirana_varijabla>
  </DomainObject.Predmet.OstaliListFormated>
  <DomainObject.Predmet.OstaliListFormatedOIB>
    <izvorni_sadrzaj>
      <item>Urban Stojan, OIB 76431600694 punomoćnik sudionika u postupku SORTITUS SAVJETOVANJE d.o.o.</item>
      <item>Bojan križaj, OIB 92967324166 punomoćnik sudionika u postupku SORTITUS SAVJETOVANJE d.o.o.</item>
    </izvorni_sadrzaj>
    <derivirana_varijabla naziv="DomainObject.Predmet.OstaliListFormatedOIB_1">
      <item>Urban Stojan, OIB 76431600694 punomoćnik sudionika u postupku SORTITUS SAVJETOVANJE d.o.o.</item>
      <item>Bojan križaj, OIB 92967324166 punomoćnik sudionika u postupku SORTITUS SAVJETOVANJE d.o.o.</item>
    </derivirana_varijabla>
  </DomainObject.Predmet.OstaliListFormatedOIB>
  <DomainObject.Predmet.OstaliListFormatedWithAdress>
    <izvorni_sadrzaj>
      <item>Urban Stojan, Kogovškova ulica 6, Ljubljana punomoćnik sudionika u postupku SORTITUS SAVJETOVANJE d.o.o.</item>
      <item>Bojan križaj, Koroška cesta 82, Tržić punomoćnik sudionika u postupku SORTITUS SAVJETOVANJE d.o.o.</item>
    </izvorni_sadrzaj>
    <derivirana_varijabla naziv="DomainObject.Predmet.OstaliListFormatedWithAdress_1">
      <item>Urban Stojan, Kogovškova ulica 6, Ljubljana punomoćnik sudionika u postupku SORTITUS SAVJETOVANJE d.o.o.</item>
      <item>Bojan križaj, Koroška cesta 82, Tržić punomoćnik sudionika u postupku SORTITUS SAVJETOVANJE d.o.o.</item>
    </derivirana_varijabla>
  </DomainObject.Predmet.OstaliListFormatedWithAdress>
  <DomainObject.Predmet.OstaliListFormatedWithAdressOIB>
    <izvorni_sadrzaj>
      <item>Urban Stojan, OIB 76431600694, Kogovškova ulica 6, Ljubljana punomoćnik sudionika u postupku SORTITUS SAVJETOVANJE d.o.o.</item>
      <item>Bojan križaj, OIB 92967324166, Koroška cesta 82, Tržić punomoćnik sudionika u postupku SORTITUS SAVJETOVANJE d.o.o.</item>
    </izvorni_sadrzaj>
    <derivirana_varijabla naziv="DomainObject.Predmet.OstaliListFormatedWithAdressOIB_1">
      <item>Urban Stojan, OIB 76431600694, Kogovškova ulica 6, Ljubljana punomoćnik sudionika u postupku SORTITUS SAVJETOVANJE d.o.o.</item>
      <item>Bojan križaj, OIB 92967324166, Koroška cesta 82, Tržić punomoćnik sudionika u postupku SORTITUS SAVJETOVANJE d.o.o.</item>
    </derivirana_varijabla>
  </DomainObject.Predmet.OstaliListFormatedWithAdressOIB>
  <DomainObject.Predmet.OstaliListNazivFormated>
    <izvorni_sadrzaj>
      <item>Urban Stojan</item>
      <item>Bojan križaj</item>
    </izvorni_sadrzaj>
    <derivirana_varijabla naziv="DomainObject.Predmet.OstaliListNazivFormated_1">
      <item>Urban Stojan</item>
      <item>Bojan križaj</item>
    </derivirana_varijabla>
  </DomainObject.Predmet.OstaliListNazivFormated>
  <DomainObject.Predmet.OstaliListNazivFormatedOIB>
    <izvorni_sadrzaj>
      <item>Urban Stojan, OIB 76431600694</item>
      <item>Bojan križaj, OIB 92967324166</item>
    </izvorni_sadrzaj>
    <derivirana_varijabla naziv="DomainObject.Predmet.OstaliListNazivFormatedOIB_1">
      <item>Urban Stojan, OIB 76431600694</item>
      <item>Bojan križaj, OIB 92967324166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SORTITUS SAVJETOVANJE d.o.o.</izvorni_sadrzaj>
    <derivirana_varijabla naziv="DomainObject.Predmet.ProtustrankaIDrugi_1">SORTITUS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SORTITUS SAVJETOVANJE d.o.o., OIB 31791918198, Mrazovićeva 9, 10000 Zagreb</izvorni_sadrzaj>
    <derivirana_varijabla naziv="DomainObject.Predmet.ProtustrankaIDrugiAdressOIB_1">SORTITUS SAVJETOVANJE d.o.o., OIB 31791918198, Mrazovićeva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SORTITUS SAVJETOVANJE d.o.o.</item>
      <item>Urban Stojan</item>
      <item>Bojan križaj</item>
    </izvorni_sadrzaj>
    <derivirana_varijabla naziv="DomainObject.Predmet.SudioniciListNaziv_1">
      <item>FINA Regionalni centar Zagreb</item>
      <item>SORTITUS SAVJETOVANJE d.o.o.</item>
      <item>Urban Stojan</item>
      <item>Bojan križaj</item>
    </derivirana_varijabla>
  </DomainObject.Predmet.SudioniciListNaziv>
  <DomainObject.Predmet.SudioniciListAdressOIB>
    <izvorni_sadrzaj>
      <item>FINA Regionalni centar Zagreb, OIB 85821130368, Trg svibanjskih žrtava 1995. 1,10000 Zagreb</item>
      <item>SORTITUS SAVJETOVANJE d.o.o., OIB 31791918198, Mrazovićeva 9,10000 Zagreb</item>
      <item>Urban Stojan, OIB 76431600694, Kogovškova ulica 6,Ljubljana</item>
      <item>Bojan križaj, OIB 92967324166, Koroška cesta 82,Tržić</item>
    </izvorni_sadrzaj>
    <derivirana_varijabla naziv="DomainObject.Predmet.SudioniciListAdressOIB_1">
      <item>FINA Regionalni centar Zagreb, OIB 85821130368, Trg svibanjskih žrtava 1995. 1,10000 Zagreb</item>
      <item>SORTITUS SAVJETOVANJE d.o.o., OIB 31791918198, Mrazovićeva 9,10000 Zagreb</item>
      <item>Urban Stojan, OIB 76431600694, Kogovškova ulica 6,Ljubljana</item>
      <item>Bojan križaj, OIB 92967324166, Koroška cesta 82,Tržić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31791918198</item>
      <item>, OIB 76431600694</item>
      <item>, OIB 92967324166</item>
    </izvorni_sadrzaj>
    <derivirana_varijabla naziv="DomainObject.Predmet.SudioniciListNazivOIB_1">
      <item>, OIB 85821130368</item>
      <item>, OIB 31791918198</item>
      <item>, OIB 76431600694</item>
      <item>, OIB 92967324166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F228B1-59F6-42B8-8DE1-DFDB900CFC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383</properties:Words>
  <properties:Characters>2106</properties:Characters>
  <properties:Lines>68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2016-06-03T08:25:00Z</dcterms:created>
  <dc:creator>Ksenija Nol</dc:creator>
  <cp:lastModifiedBy>Višnja Svečak</cp:lastModifiedBy>
  <cp:lastPrinted>2016-06-03T08:25:00Z</cp:lastPrinted>
  <dcterms:modified xmlns:xsi="http://www.w3.org/2001/XMLSchema-instance" xsi:type="dcterms:W3CDTF">2016-06-03T08:25:00Z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