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d84d" w14:paraId="702d84d" w:rsidRDefault="00130F10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St-484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4056D5">
        <w:rPr>
          <w:rFonts w:cs="Times New Roman" w:hAnsi="Times New Roman" w:ascii="Times New Roman"/>
          <w:sz w:val="24"/>
          <w:szCs w:val="24"/>
        </w:rPr>
        <w:t>"LOT-SM" p.o.</w:t>
      </w:r>
      <w:r w:rsidR="00130F10">
        <w:rPr>
          <w:rFonts w:cs="Times New Roman" w:hAnsi="Times New Roman" w:ascii="Times New Roman"/>
          <w:sz w:val="24"/>
          <w:szCs w:val="24"/>
        </w:rPr>
        <w:t xml:space="preserve"> Šibenik, Težačka 6, OIB: 95004696322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3E6381">
        <w:rPr>
          <w:rFonts w:cs="Times New Roman" w:hAnsi="Times New Roman" w:ascii="Times New Roman"/>
          <w:sz w:val="24"/>
          <w:szCs w:val="24"/>
        </w:rPr>
        <w:t xml:space="preserve">Poduzeće, društvo s ograničenom odgovornošću </w:t>
      </w:r>
      <w:r w:rsidR="004056D5">
        <w:rPr>
          <w:rFonts w:cs="Times New Roman" w:hAnsi="Times New Roman" w:ascii="Times New Roman"/>
          <w:sz w:val="24"/>
          <w:szCs w:val="24"/>
        </w:rPr>
        <w:t>"LOT-SM" p.o.</w:t>
      </w:r>
      <w:r w:rsidR="00130F10">
        <w:rPr>
          <w:rFonts w:cs="Times New Roman" w:hAnsi="Times New Roman" w:ascii="Times New Roman"/>
          <w:sz w:val="24"/>
          <w:szCs w:val="24"/>
        </w:rPr>
        <w:t xml:space="preserve"> Šibenik, Težačka 6, OIB: 95004696322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DF176F">
        <w:rPr>
          <w:rFonts w:cs="Times New Roman" w:hAnsi="Times New Roman" w:ascii="Times New Roman"/>
          <w:sz w:val="24"/>
          <w:szCs w:val="24"/>
        </w:rPr>
        <w:t xml:space="preserve"> u Splitu pod poslovnim brojem </w:t>
      </w:r>
      <w:r w:rsidR="00130F10">
        <w:rPr>
          <w:rFonts w:cs="Times New Roman" w:hAnsi="Times New Roman" w:ascii="Times New Roman"/>
          <w:sz w:val="24"/>
          <w:szCs w:val="24"/>
        </w:rPr>
        <w:t>XIV-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130F10">
        <w:rPr>
          <w:rFonts w:cs="Times New Roman" w:hAnsi="Times New Roman" w:ascii="Times New Roman"/>
          <w:sz w:val="24"/>
          <w:szCs w:val="24"/>
        </w:rPr>
        <w:t>257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130F10">
        <w:rPr>
          <w:rFonts w:cs="Times New Roman" w:hAnsi="Times New Roman" w:ascii="Times New Roman"/>
          <w:sz w:val="24"/>
          <w:szCs w:val="24"/>
        </w:rPr>
        <w:t>2001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130F10">
        <w:rPr>
          <w:rFonts w:cs="Times New Roman" w:hAnsi="Times New Roman" w:ascii="Times New Roman"/>
          <w:sz w:val="24"/>
          <w:szCs w:val="24"/>
        </w:rPr>
        <w:t>08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130F10">
        <w:rPr>
          <w:rFonts w:cs="Times New Roman" w:hAnsi="Times New Roman" w:ascii="Times New Roman"/>
          <w:sz w:val="24"/>
          <w:szCs w:val="24"/>
        </w:rPr>
        <w:t>ožujk</w:t>
      </w:r>
      <w:r w:rsidR="008C2ADC">
        <w:rPr>
          <w:rFonts w:cs="Times New Roman" w:hAnsi="Times New Roman" w:ascii="Times New Roman"/>
          <w:sz w:val="24"/>
          <w:szCs w:val="24"/>
        </w:rPr>
        <w:t>a 2001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F45" w:rsidP="00FC66B4" w:rsidR="00986F45">
      <w:pPr>
        <w:spacing w:lineRule="auto" w:line="240" w:after="0"/>
      </w:pPr>
      <w:r>
        <w:separator/>
      </w:r>
    </w:p>
  </w:endnote>
  <w:endnote w:id="0" w:type="continuationSeparator">
    <w:p w:rsidRDefault="00986F45" w:rsidP="00FC66B4" w:rsidR="00986F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F45" w:rsidP="00FC66B4" w:rsidR="00986F45">
      <w:pPr>
        <w:spacing w:lineRule="auto" w:line="240" w:after="0"/>
      </w:pPr>
      <w:r>
        <w:separator/>
      </w:r>
    </w:p>
  </w:footnote>
  <w:footnote w:id="0" w:type="continuationSeparator">
    <w:p w:rsidRDefault="00986F45" w:rsidP="00FC66B4" w:rsidR="00986F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615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130F10">
          <w:rPr>
            <w:rFonts w:cs="Times New Roman" w:hAnsi="Times New Roman" w:ascii="Times New Roman"/>
            <w:sz w:val="24"/>
            <w:szCs w:val="24"/>
          </w:rPr>
          <w:t>9 St-484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56157"/>
    <w:rsid w:val="00077A47"/>
    <w:rsid w:val="00130F10"/>
    <w:rsid w:val="002958C0"/>
    <w:rsid w:val="0031025E"/>
    <w:rsid w:val="00362E8C"/>
    <w:rsid w:val="003E1F65"/>
    <w:rsid w:val="003E5B38"/>
    <w:rsid w:val="003E6381"/>
    <w:rsid w:val="004056D5"/>
    <w:rsid w:val="004A2D98"/>
    <w:rsid w:val="004A4C08"/>
    <w:rsid w:val="004B0742"/>
    <w:rsid w:val="004B5848"/>
    <w:rsid w:val="004B7AF9"/>
    <w:rsid w:val="006339A7"/>
    <w:rsid w:val="0081151E"/>
    <w:rsid w:val="008C2ADC"/>
    <w:rsid w:val="008C6213"/>
    <w:rsid w:val="00986F45"/>
    <w:rsid w:val="00A427DF"/>
    <w:rsid w:val="00AA3AA1"/>
    <w:rsid w:val="00B213A6"/>
    <w:rsid w:val="00B2548B"/>
    <w:rsid w:val="00B70C46"/>
    <w:rsid w:val="00B77702"/>
    <w:rsid w:val="00BA0819"/>
    <w:rsid w:val="00BD06D6"/>
    <w:rsid w:val="00D30321"/>
    <w:rsid w:val="00DF176F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4056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56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6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6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6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4056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56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6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6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6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St-484/2015-4</izvorni_sadrzaj>
    <derivirana_varijabla naziv="DomainObject.Oznaka_1">St-484/2015-4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St-484/2015</izvorni_sadrzaj>
    <derivirana_varijabla naziv="DomainObject.Predmet.OznakaBroj_1">St-484/2015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'LOT-SM'PODUZEĆE ZA TRGOVINU NA VELIKO ,MALO,VANJSKU TRGOVINU SATOVIMA I PROIZVODIMA OD PLEMENITIH METALA S P.O.</izvorni_sadrzaj>
    <derivirana_varijabla naziv="DomainObject.Predmet.ProtustrankaFormated_1">  'LOT-SM'PODUZEĆE ZA TRGOVINU NA VELIKO ,MALO,VANJSKU TRGOVINU SATOVIMA I PROIZVODIMA OD PLEMENITIH METALA S P.O.</derivirana_varijabla>
  </DomainObject.Predmet.ProtustrankaFormated>
  <DomainObject.Predmet.ProtustrankaFormatedOIB>
    <izvorni_sadrzaj>  'LOT-SM'PODUZEĆE ZA TRGOVINU NA VELIKO ,MALO,VANJSKU TRGOVINU SATOVIMA I PROIZVODIMA OD PLEMENITIH METALA S P.O., OIB 95004696322</izvorni_sadrzaj>
    <derivirana_varijabla naziv="DomainObject.Predmet.ProtustrankaFormatedOIB_1">  'LOT-SM'PODUZEĆE ZA TRGOVINU NA VELIKO ,MALO,VANJSKU TRGOVINU SATOVIMA I PROIZVODIMA OD PLEMENITIH METALA S P.O., OIB 95004696322</derivirana_varijabla>
  </DomainObject.Predmet.ProtustrankaFormatedOIB>
  <DomainObject.Predmet.ProtustrankaFormatedWithAdress>
    <izvorni_sadrzaj> 'LOT-SM'PODUZEĆE ZA TRGOVINU NA VELIKO ,MALO,VANJSKU TRGOVINU SATOVIMA I PROIZVODIMA OD PLEMENITIH METALA S P.O., Težačka 6, 22000 Šibenik</izvorni_sadrzaj>
    <derivirana_varijabla naziv="DomainObject.Predmet.ProtustrankaFormatedWithAdress_1"> 'LOT-SM'PODUZEĆE ZA TRGOVINU NA VELIKO ,MALO,VANJSKU TRGOVINU SATOVIMA I PROIZVODIMA OD PLEMENITIH METALA S P.O., Težačka 6, 22000 Šibenik</derivirana_varijabla>
  </DomainObject.Predmet.ProtustrankaFormatedWithAdress>
  <DomainObject.Predmet.ProtustrankaFormatedWithAdressOIB>
    <izvorni_sadrzaj> 'LOT-SM'PODUZEĆE ZA TRGOVINU NA VELIKO ,MALO,VANJSKU TRGOVINU SATOVIMA I PROIZVODIMA OD PLEMENITIH METALA S P.O., OIB 95004696322, Težačka 6, 22000 Šibenik</izvorni_sadrzaj>
    <derivirana_varijabla naziv="DomainObject.Predmet.ProtustrankaFormatedWithAdressOIB_1"> 'LOT-SM'PODUZEĆE ZA TRGOVINU NA VELIKO ,MALO,VANJSKU TRGOVINU SATOVIMA I PROIZVODIMA OD PLEMENITIH METALA S P.O., OIB 95004696322, Težačka 6, 22000 Šibenik</derivirana_varijabla>
  </DomainObject.Predmet.ProtustrankaFormatedWithAdressOIB>
  <DomainObject.Predmet.ProtustrankaWithAdress>
    <izvorni_sadrzaj>'LOT-SM'PODUZEĆE ZA TRGOVINU NA VELIKO ,MALO,VANJSKU TRGOVINU SATOVIMA I PROIZVODIMA OD PLEMENITIH METALA S P.O. Težačka 6, 22000 Šibenik</izvorni_sadrzaj>
    <derivirana_varijabla naziv="DomainObject.Predmet.ProtustrankaWithAdress_1">'LOT-SM'PODUZEĆE ZA TRGOVINU NA VELIKO ,MALO,VANJSKU TRGOVINU SATOVIMA I PROIZVODIMA OD PLEMENITIH METALA S P.O. Težačka 6, 22000 Šibenik</derivirana_varijabla>
  </DomainObject.Predmet.ProtustrankaWithAdress>
  <DomainObject.Predmet.ProtustrankaWithAdressOIB>
    <izvorni_sadrzaj>'LOT-SM'PODUZEĆE ZA TRGOVINU NA VELIKO ,MALO,VANJSKU TRGOVINU SATOVIMA I PROIZVODIMA OD PLEMENITIH METALA S P.O., OIB 95004696322, Težačka 6, 22000 Šibenik</izvorni_sadrzaj>
    <derivirana_varijabla naziv="DomainObject.Predmet.ProtustrankaWithAdressOIB_1">'LOT-SM'PODUZEĆE ZA TRGOVINU NA VELIKO ,MALO,VANJSKU TRGOVINU SATOVIMA I PROIZVODIMA OD PLEMENITIH METALA S P.O., OIB 95004696322, Težačka 6, 22000 Šibenik</derivirana_varijabla>
  </DomainObject.Predmet.ProtustrankaWithAdressOIB>
  <DomainObject.Predmet.ProtustrankaNazivFormated>
    <izvorni_sadrzaj>'LOT-SM'PODUZEĆE ZA TRGOVINU NA VELIKO ,MALO,VANJSKU TRGOVINU SATOVIMA I PROIZVODIMA OD PLEMENITIH METALA S P.O.</izvorni_sadrzaj>
    <derivirana_varijabla naziv="DomainObject.Predmet.ProtustrankaNazivFormated_1">'LOT-SM'PODUZEĆE ZA TRGOVINU NA VELIKO ,MALO,VANJSKU TRGOVINU SATOVIMA I PROIZVODIMA OD PLEMENITIH METALA S P.O.</derivirana_varijabla>
  </DomainObject.Predmet.ProtustrankaNazivFormated>
  <DomainObject.Predmet.ProtustrankaNazivFormatedOIB>
    <izvorni_sadrzaj>'LOT-SM'PODUZEĆE ZA TRGOVINU NA VELIKO ,MALO,VANJSKU TRGOVINU SATOVIMA I PROIZVODIMA OD PLEMENITIH METALA S P.O., OIB 95004696322</izvorni_sadrzaj>
    <derivirana_varijabla naziv="DomainObject.Predmet.ProtustrankaNazivFormatedOIB_1">'LOT-SM'PODUZEĆE ZA TRGOVINU NA VELIKO ,MALO,VANJSKU TRGOVINU SATOVIMA I PROIZVODIMA OD PLEMENITIH METALA S P.O., OIB 95004696322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'LOT-SM'PODUZEĆE ZA TRGOVINU NA VELIKO ,MALO,VANJSKU TRGOVINU SATOVIMA I PROIZVODIMA OD PLEMENITIH METALA S P.O.</item>
    </izvorni_sadrzaj>
    <derivirana_varijabla naziv="DomainObject.Predmet.ProtuStrankaListFormated_1">
      <item>'LOT-SM'PODUZEĆE ZA TRGOVINU NA VELIKO ,MALO,VANJSKU TRGOVINU SATOVIMA I PROIZVODIMA OD PLEMENITIH METALA S P.O.</item>
    </derivirana_varijabla>
  </DomainObject.Predmet.ProtuStrankaListFormated>
  <DomainObject.Predmet.ProtuStrankaListFormatedOIB>
    <izvorni_sadrzaj>
      <item>'LOT-SM'PODUZEĆE ZA TRGOVINU NA VELIKO ,MALO,VANJSKU TRGOVINU SATOVIMA I PROIZVODIMA OD PLEMENITIH METALA S P.O., OIB 95004696322</item>
    </izvorni_sadrzaj>
    <derivirana_varijabla naziv="DomainObject.Predmet.ProtuStrankaListFormatedOIB_1">
      <item>'LOT-SM'PODUZEĆE ZA TRGOVINU NA VELIKO ,MALO,VANJSKU TRGOVINU SATOVIMA I PROIZVODIMA OD PLEMENITIH METALA S P.O., OIB 95004696322</item>
    </derivirana_varijabla>
  </DomainObject.Predmet.ProtuStrankaListFormatedOIB>
  <DomainObject.Predmet.ProtuStrankaListFormatedWithAdress>
    <izvorni_sadrzaj>
      <item>'LOT-SM'PODUZEĆE ZA TRGOVINU NA VELIKO ,MALO,VANJSKU TRGOVINU SATOVIMA I PROIZVODIMA OD PLEMENITIH METALA S P.O., Težačka 6, 22000 Šibenik</item>
    </izvorni_sadrzaj>
    <derivirana_varijabla naziv="DomainObject.Predmet.ProtuStrankaListFormatedWithAdress_1">
      <item>'LOT-SM'PODUZEĆE ZA TRGOVINU NA VELIKO ,MALO,VANJSKU TRGOVINU SATOVIMA I PROIZVODIMA OD PLEMENITIH METALA S P.O., Težačka 6, 22000 Šibenik</item>
    </derivirana_varijabla>
  </DomainObject.Predmet.ProtuStrankaListFormatedWithAdress>
  <DomainObject.Predmet.ProtuStrankaListFormatedWithAdressOIB>
    <izvorni_sadrzaj>
      <item>'LOT-SM'PODUZEĆE ZA TRGOVINU NA VELIKO ,MALO,VANJSKU TRGOVINU SATOVIMA I PROIZVODIMA OD PLEMENITIH METALA S P.O., OIB 95004696322, Težačka 6, 22000 Šibenik</item>
    </izvorni_sadrzaj>
    <derivirana_varijabla naziv="DomainObject.Predmet.ProtuStrankaListFormatedWithAdressOIB_1">
      <item>'LOT-SM'PODUZEĆE ZA TRGOVINU NA VELIKO ,MALO,VANJSKU TRGOVINU SATOVIMA I PROIZVODIMA OD PLEMENITIH METALA S P.O., OIB 95004696322, Težačka 6, 22000 Šibenik</item>
    </derivirana_varijabla>
  </DomainObject.Predmet.ProtuStrankaListFormatedWithAdressOIB>
  <DomainObject.Predmet.ProtuStrankaListNazivFormated>
    <izvorni_sadrzaj>
      <item>'LOT-SM'PODUZEĆE ZA TRGOVINU NA VELIKO ,MALO,VANJSKU TRGOVINU SATOVIMA I PROIZVODIMA OD PLEMENITIH METALA S P.O.</item>
    </izvorni_sadrzaj>
    <derivirana_varijabla naziv="DomainObject.Predmet.ProtuStrankaListNazivFormated_1">
      <item>'LOT-SM'PODUZEĆE ZA TRGOVINU NA VELIKO ,MALO,VANJSKU TRGOVINU SATOVIMA I PROIZVODIMA OD PLEMENITIH METALA S P.O.</item>
    </derivirana_varijabla>
  </DomainObject.Predmet.ProtuStrankaListNazivFormated>
  <DomainObject.Predmet.ProtuStrankaListNazivFormatedOIB>
    <izvorni_sadrzaj>
      <item>'LOT-SM'PODUZEĆE ZA TRGOVINU NA VELIKO ,MALO,VANJSKU TRGOVINU SATOVIMA I PROIZVODIMA OD PLEMENITIH METALA S P.O., OIB 95004696322</item>
    </izvorni_sadrzaj>
    <derivirana_varijabla naziv="DomainObject.Predmet.ProtuStrankaListNazivFormatedOIB_1">
      <item>'LOT-SM'PODUZEĆE ZA TRGOVINU NA VELIKO ,MALO,VANJSKU TRGOVINU SATOVIMA I PROIZVODIMA OD PLEMENITIH METALA S P.O., OIB 95004696322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St-484/2015-4</izvorni_sadrzaj>
    <derivirana_varijabla naziv="DomainObject.PoslovniBrojDokumenta_1">St-484/2015-4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'LOT-SM'PODUZEĆE ZA TRGOVINU NA VELIKO ,MALO,VANJSKU TRGOVINU SATOVIMA I PROIZVODIMA OD PLEMENITIH METALA S P.O.</izvorni_sadrzaj>
    <derivirana_varijabla naziv="DomainObject.Predmet.ProtustrankaIDrugi_1">'LOT-SM'PODUZEĆE ZA TRGOVINU NA VELIKO ,MALO,VANJSKU TRGOVINU SATOVIMA I PROIZVODIMA OD PLEMENITIH METALA S P.O.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'LOT-SM'PODUZEĆE ZA TRGOVINU NA VELIKO ,MALO,VANJSKU TRGOVINU SATOVIMA I PROIZVODIMA OD PLEMENITIH METALA S P.O., OIB 95004696322, Težačka 6, 22000 Šibenik</izvorni_sadrzaj>
    <derivirana_varijabla naziv="DomainObject.Predmet.ProtustrankaIDrugiAdressOIB_1">'LOT-SM'PODUZEĆE ZA TRGOVINU NA VELIKO ,MALO,VANJSKU TRGOVINU SATOVIMA I PROIZVODIMA OD PLEMENITIH METALA S P.O., OIB 95004696322, Težačka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'LOT-SM'PODUZEĆE ZA TRGOVINU NA VELIKO ,MALO,VANJSKU TRGOVINU SATOVIMA I PROIZVODIMA OD PLEMENITIH METALA S P.O.</item>
    </izvorni_sadrzaj>
    <derivirana_varijabla naziv="DomainObject.Predmet.SudioniciListNaziv_1">
      <item>FINA - Podružnica Šibenik</item>
      <item>'LOT-SM'PODUZEĆE ZA TRGOVINU NA VELIKO ,MALO,VANJSKU TRGOVINU SATOVIMA I PROIZVODIMA OD PLEMENITIH METALA S P.O.</item>
    </derivirana_varijabla>
  </DomainObject.Predmet.SudioniciListNaziv>
  <DomainObject.Predmet.SudioniciListAdressOIB>
    <izvorni_sadrzaj>
      <item>FINA - Podružnica Šibenik, OIB 85821130368, Perivoj L. Marune 1,22000 Šibenik</item>
      <item>'LOT-SM'PODUZEĆE ZA TRGOVINU NA VELIKO ,MALO,VANJSKU TRGOVINU SATOVIMA I PROIZVODIMA OD PLEMENITIH METALA S P.O., OIB 95004696322, Težačka 6,22000 Šibenik</item>
    </izvorni_sadrzaj>
    <derivirana_varijabla naziv="DomainObject.Predmet.SudioniciListAdressOIB_1">
      <item>FINA - Podružnica Šibenik, OIB 85821130368, Perivoj L. Marune 1,22000 Šibenik</item>
      <item>'LOT-SM'PODUZEĆE ZA TRGOVINU NA VELIKO ,MALO,VANJSKU TRGOVINU SATOVIMA I PROIZVODIMA OD PLEMENITIH METALA S P.O., OIB 95004696322, Težačka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95004696322</item>
    </izvorni_sadrzaj>
    <derivirana_varijabla naziv="DomainObject.Predmet.SudioniciListNazivOIB_1">
      <item>, OIB 85821130368</item>
      <item>, OIB 95004696322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2093</properties:Characters>
  <properties:Lines>73</properties:Lines>
  <properties:Paragraphs>22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2015-12-01T11:43:00Z</cp:lastPrinted>
  <dcterms:modified xmlns:xsi="http://www.w3.org/2001/XMLSchema-instance" xsi:type="dcterms:W3CDTF">2015-12-01T11:43:00Z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St-484/2015-4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