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8e41" w14:paraId="10e8e41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2D4C99">
        <w:rPr>
          <w:color w:val="000000"/>
        </w:rPr>
        <w:t>846</w:t>
      </w:r>
      <w:r w:rsidRPr="00260EC4">
        <w:rPr>
          <w:color w:val="000000"/>
        </w:rPr>
        <w:t>/2015-</w:t>
      </w:r>
      <w:r w:rsidR="002D4C99">
        <w:rPr>
          <w:color w:val="000000"/>
        </w:rPr>
        <w:t>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2D4C99">
        <w:rPr>
          <w:color w:val="000000"/>
        </w:rPr>
        <w:t>DRAGOVOLJAC PZ</w:t>
      </w:r>
      <w:r w:rsidR="00AB3D5E">
        <w:rPr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2D4C99">
        <w:rPr>
          <w:b/>
          <w:bCs/>
          <w:color w:val="000000"/>
        </w:rPr>
        <w:t>41705666171</w:t>
      </w:r>
      <w:r w:rsidRPr="00260EC4">
        <w:rPr>
          <w:b/>
          <w:bCs/>
          <w:color w:val="000000"/>
        </w:rPr>
        <w:t xml:space="preserve"> sa sjedištem u </w:t>
      </w:r>
      <w:r w:rsidR="002D4C99">
        <w:rPr>
          <w:b/>
          <w:bCs/>
          <w:color w:val="000000"/>
        </w:rPr>
        <w:t>BRĐANI BB</w:t>
      </w:r>
      <w:r w:rsidRPr="00260EC4">
        <w:rPr>
          <w:b/>
          <w:bCs/>
          <w:color w:val="000000"/>
        </w:rPr>
        <w:t xml:space="preserve">, </w:t>
      </w:r>
      <w:r w:rsidR="002D4C99">
        <w:rPr>
          <w:b/>
          <w:bCs/>
          <w:color w:val="000000"/>
        </w:rPr>
        <w:t>ZAPOLJE</w:t>
      </w:r>
      <w:r w:rsidRPr="00260EC4">
        <w:rPr>
          <w:b/>
          <w:bCs/>
          <w:color w:val="000000"/>
        </w:rPr>
        <w:t>, dana 2</w:t>
      </w:r>
      <w:r w:rsidR="00082099" w:rsidRPr="00260EC4">
        <w:rPr>
          <w:b/>
          <w:bCs/>
          <w:color w:val="000000"/>
        </w:rPr>
        <w:t>8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8125A6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02</w:t>
      </w:r>
      <w:r w:rsidR="00A8517D" w:rsidRPr="00260EC4">
        <w:rPr>
          <w:color w:val="000000"/>
        </w:rPr>
        <w:t xml:space="preserve">. </w:t>
      </w:r>
      <w:r w:rsidR="004B1B9E">
        <w:rPr>
          <w:color w:val="000000"/>
        </w:rPr>
        <w:t>studeni</w:t>
      </w:r>
      <w:r w:rsidR="00A8517D" w:rsidRPr="00260EC4">
        <w:rPr>
          <w:color w:val="000000"/>
        </w:rPr>
        <w:t xml:space="preserve"> 2015.g. zaprimljen je zahtjev za provedbu skraćenog stečajnog postupka od strane FINE RC Osijek, Podružnica Slavonski Brod Klasa: 110-07/15-01/04 ur.br. 04-0</w:t>
      </w:r>
      <w:r w:rsidR="00CC1DC2">
        <w:rPr>
          <w:color w:val="000000"/>
        </w:rPr>
        <w:t>6-15-</w:t>
      </w:r>
      <w:r>
        <w:rPr>
          <w:color w:val="000000"/>
        </w:rPr>
        <w:t>6047</w:t>
      </w:r>
      <w:r w:rsidR="00A8517D" w:rsidRPr="00260EC4">
        <w:rPr>
          <w:color w:val="000000"/>
        </w:rPr>
        <w:t>.</w:t>
      </w: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8125A6">
        <w:rPr>
          <w:color w:val="000000"/>
        </w:rPr>
        <w:t>25</w:t>
      </w:r>
      <w:r w:rsidR="00A8517D" w:rsidRPr="00260EC4">
        <w:rPr>
          <w:color w:val="000000"/>
        </w:rPr>
        <w:t>.1</w:t>
      </w:r>
      <w:r w:rsidR="004B1B9E">
        <w:rPr>
          <w:color w:val="000000"/>
        </w:rPr>
        <w:t>1</w:t>
      </w:r>
      <w:r w:rsidR="00A8517D" w:rsidRPr="00260EC4">
        <w:rPr>
          <w:color w:val="000000"/>
        </w:rPr>
        <w:t>.2015. sud je objavio oglas sukladno čl. 430. Stečaj</w:t>
      </w:r>
      <w:r>
        <w:rPr>
          <w:color w:val="000000"/>
        </w:rPr>
        <w:t>nog zakona broj St-</w:t>
      </w:r>
      <w:r w:rsidR="008125A6">
        <w:rPr>
          <w:color w:val="000000"/>
        </w:rPr>
        <w:t>846</w:t>
      </w:r>
      <w:r>
        <w:rPr>
          <w:color w:val="000000"/>
        </w:rPr>
        <w:t>/15-</w:t>
      </w:r>
      <w:r w:rsidR="008125A6">
        <w:rPr>
          <w:color w:val="000000"/>
        </w:rPr>
        <w:t>2 od 25</w:t>
      </w:r>
      <w:r w:rsidR="00A8517D" w:rsidRPr="00260EC4">
        <w:rPr>
          <w:color w:val="000000"/>
        </w:rPr>
        <w:t>.</w:t>
      </w:r>
      <w:r w:rsidR="004B1B9E">
        <w:rPr>
          <w:color w:val="000000"/>
        </w:rPr>
        <w:t>studenog</w:t>
      </w:r>
      <w:r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C33956" w:rsidR="008915FA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8125A6">
        <w:rPr>
          <w:color w:val="000000"/>
        </w:rPr>
        <w:t xml:space="preserve"> 5</w:t>
      </w:r>
      <w:r w:rsidR="004B1B9E">
        <w:rPr>
          <w:color w:val="000000"/>
        </w:rPr>
        <w:t>.01</w:t>
      </w:r>
      <w:r w:rsidRPr="00260EC4">
        <w:rPr>
          <w:color w:val="000000"/>
        </w:rPr>
        <w:t>.201</w:t>
      </w:r>
      <w:r w:rsidR="004B1B9E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4251FB" w:rsidRPr="00260EC4">
        <w:rPr>
          <w:color w:val="000000"/>
        </w:rPr>
        <w:t xml:space="preserve"> je 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</w:t>
      </w:r>
      <w:r w:rsidR="004B1B9E">
        <w:rPr>
          <w:color w:val="000000"/>
        </w:rPr>
        <w:t>vlasnik nekretnina</w:t>
      </w:r>
      <w:r w:rsidR="008125A6">
        <w:rPr>
          <w:color w:val="000000"/>
        </w:rPr>
        <w:t xml:space="preserve"> upisanih u z.k.ul.br. 892 u k.o. Brđani, i to : k.č.br.119 Kuća br. 97 i  dvorište u Vidovica sa 340 čhv, k.č.br. 121/1 C Oranica s voćkama u Vidovica sa 331 čhv, I k.č.br. 123/2 Vinograd u Vidovica sa 413 čhv.</w:t>
      </w: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 xml:space="preserve">Kako kod dužnika  postoji stečajni razlog jer je isti nesposoban za plaćanje, jer  iz zahtjeva FIN-e za provedbu skraćenog stečajnog postupka na dan </w:t>
      </w:r>
      <w:r w:rsidR="004B1B9E">
        <w:rPr>
          <w:color w:val="000000"/>
        </w:rPr>
        <w:t>01</w:t>
      </w:r>
      <w:r w:rsidRPr="00260EC4">
        <w:rPr>
          <w:color w:val="000000"/>
        </w:rPr>
        <w:t xml:space="preserve">. </w:t>
      </w:r>
      <w:r w:rsidR="004B1B9E">
        <w:rPr>
          <w:color w:val="000000"/>
        </w:rPr>
        <w:t>rujan</w:t>
      </w:r>
      <w:r w:rsidRPr="00260EC4">
        <w:rPr>
          <w:color w:val="000000"/>
        </w:rPr>
        <w:t xml:space="preserve"> 2015.g. dužnik u očevidniku redoslijeda osnova za plaćanje ime evidentirane neizvršene osnove za plaćanje u neprekidnom razdoblju dužem od 120 dana u iznosu od </w:t>
      </w:r>
      <w:r w:rsidR="008125A6">
        <w:rPr>
          <w:color w:val="000000"/>
        </w:rPr>
        <w:t>477.814,07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4251FB" w:rsidRPr="00260EC4">
        <w:rPr>
          <w:color w:val="000000"/>
        </w:rPr>
        <w:t>8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</w:t>
      </w:r>
      <w:r w:rsidR="00C33956">
        <w:rPr>
          <w:color w:val="000000"/>
        </w:rPr>
        <w:t xml:space="preserve">    </w:t>
      </w:r>
      <w:r w:rsidRPr="00260EC4">
        <w:rPr>
          <w:color w:val="000000"/>
        </w:rPr>
        <w:t xml:space="preserve">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4251F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FEA" w:rsidR="00E24FEA">
      <w:r>
        <w:separator/>
      </w:r>
    </w:p>
  </w:endnote>
  <w:endnote w:id="0" w:type="continuationSeparator">
    <w:p w:rsidRDefault="00E24FEA" w:rsidR="00E2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FEA" w:rsidR="00E24FEA">
      <w:r>
        <w:separator/>
      </w:r>
    </w:p>
  </w:footnote>
  <w:footnote w:id="0" w:type="continuationSeparator">
    <w:p w:rsidRDefault="00E24FEA" w:rsidR="00E24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21EA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6108"/>
    <w:rsid w:val="0007732E"/>
    <w:rsid w:val="00082099"/>
    <w:rsid w:val="000A7E37"/>
    <w:rsid w:val="00115F90"/>
    <w:rsid w:val="00141A0A"/>
    <w:rsid w:val="00164819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A48AD"/>
    <w:rsid w:val="002D4C99"/>
    <w:rsid w:val="002F4236"/>
    <w:rsid w:val="003047D3"/>
    <w:rsid w:val="00320FB6"/>
    <w:rsid w:val="00376737"/>
    <w:rsid w:val="00386D47"/>
    <w:rsid w:val="003D4C34"/>
    <w:rsid w:val="003D7B1A"/>
    <w:rsid w:val="00423382"/>
    <w:rsid w:val="004251FB"/>
    <w:rsid w:val="00496575"/>
    <w:rsid w:val="004B1B9E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125A6"/>
    <w:rsid w:val="00832B01"/>
    <w:rsid w:val="008337D1"/>
    <w:rsid w:val="0084417D"/>
    <w:rsid w:val="00863F5C"/>
    <w:rsid w:val="008915FA"/>
    <w:rsid w:val="008A21E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660E6"/>
    <w:rsid w:val="00B70B1F"/>
    <w:rsid w:val="00B92556"/>
    <w:rsid w:val="00BF4E89"/>
    <w:rsid w:val="00C00797"/>
    <w:rsid w:val="00C039B1"/>
    <w:rsid w:val="00C06FFE"/>
    <w:rsid w:val="00C33956"/>
    <w:rsid w:val="00C353EB"/>
    <w:rsid w:val="00C36F0D"/>
    <w:rsid w:val="00C43B36"/>
    <w:rsid w:val="00C4628F"/>
    <w:rsid w:val="00CB67AD"/>
    <w:rsid w:val="00CC1DC2"/>
    <w:rsid w:val="00CC29A4"/>
    <w:rsid w:val="00CC4023"/>
    <w:rsid w:val="00CE13A6"/>
    <w:rsid w:val="00D018EB"/>
    <w:rsid w:val="00D343DB"/>
    <w:rsid w:val="00D6131E"/>
    <w:rsid w:val="00DC65C4"/>
    <w:rsid w:val="00DE30FA"/>
    <w:rsid w:val="00E24FEA"/>
    <w:rsid w:val="00E43118"/>
    <w:rsid w:val="00E51284"/>
    <w:rsid w:val="00E64F7E"/>
    <w:rsid w:val="00E669DC"/>
    <w:rsid w:val="00E85C00"/>
    <w:rsid w:val="00E96D17"/>
    <w:rsid w:val="00EA7781"/>
    <w:rsid w:val="00EB75C3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8A2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A2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A21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8A2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A2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A21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477814.07</izvorni_sadrzaj>
    <derivirana_varijabla naziv="DomainObject.Predmet.InicijalnaVrijednost_1">477814.07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DRAGOVOLJAC, POLJOPRIVREDNA ZADRUGA za proizvodnju, ekološku proizvodnju i razvoj u poljoprivredi</izvorni_sadrzaj>
    <derivirana_varijabla naziv="DomainObject.Predmet.ProtustrankaFormated_1">  DRAGOVOLJAC, POLJOPRIVREDNA ZADRUGA za proizvodnju, ekološku proizvodnju i razvoj u poljoprivredi</derivirana_varijabla>
  </DomainObject.Predmet.ProtustrankaFormated>
  <DomainObject.Predmet.ProtustrankaFormatedOIB>
    <izvorni_sadrzaj>  DRAGOVOLJAC, POLJOPRIVREDNA ZADRUGA za proizvodnju, ekološku proizvodnju i razvoj u poljoprivredi, OIB 41705666171</izvorni_sadrzaj>
    <derivirana_varijabla naziv="DomainObject.Predmet.ProtustrankaFormatedOIB_1">  DRAGOVOLJAC, POLJOPRIVREDNA ZADRUGA za proizvodnju, ekološku proizvodnju i razvoj u poljoprivredi, OIB 41705666171</derivirana_varijabla>
  </DomainObject.Predmet.ProtustrankaFormatedOIB>
  <DomainObject.Predmet.ProtustrankaFormatedWithAdress>
    <izvorni_sadrzaj> DRAGOVOLJAC, POLJOPRIVREDNA ZADRUGA za proizvodnju, ekološku proizvodnju i razvoj u poljoprivredi, nepoznato bb, 35252 Brđani</izvorni_sadrzaj>
    <derivirana_varijabla naziv="DomainObject.Predmet.ProtustrankaFormatedWithAdress_1"> DRAGOVOLJAC, POLJOPRIVREDNA ZADRUGA za proizvodnju, ekološku proizvodnju i razvoj u poljoprivredi, nepoznato bb, 35252 Brđani</derivirana_varijabla>
  </DomainObject.Predmet.ProtustrankaFormatedWithAdress>
  <DomainObject.Predmet.ProtustrankaFormatedWithAdressOIB>
    <izvorni_sadrzaj> DRAGOVOLJAC, POLJOPRIVREDNA ZADRUGA za proizvodnju, ekološku proizvodnju i razvoj u poljoprivredi, OIB 41705666171, nepoznato bb, 35252 Brđani</izvorni_sadrzaj>
    <derivirana_varijabla naziv="DomainObject.Predmet.ProtustrankaFormatedWithAdressOIB_1"> DRAGOVOLJAC, POLJOPRIVREDNA ZADRUGA za proizvodnju, ekološku proizvodnju i razvoj u poljoprivredi, OIB 41705666171, nepoznato bb, 35252 Brđani</derivirana_varijabla>
  </DomainObject.Predmet.ProtustrankaFormatedWithAdressOIB>
  <DomainObject.Predmet.ProtustrankaWithAdress>
    <izvorni_sadrzaj>DRAGOVOLJAC, POLJOPRIVREDNA ZADRUGA za proizvodnju, ekološku proizvodnju i razvoj u poljoprivredi nepoznato bb, 35252 Brđani</izvorni_sadrzaj>
    <derivirana_varijabla naziv="DomainObject.Predmet.ProtustrankaWithAdress_1">DRAGOVOLJAC, POLJOPRIVREDNA ZADRUGA za proizvodnju, ekološku proizvodnju i razvoj u poljoprivredi nepoznato bb, 35252 Brđani</derivirana_varijabla>
  </DomainObject.Predmet.ProtustrankaWithAdress>
  <DomainObject.Predmet.ProtustrankaWithAdressOIB>
    <izvorni_sadrzaj>DRAGOVOLJAC, POLJOPRIVREDNA ZADRUGA za proizvodnju, ekološku proizvodnju i razvoj u poljoprivredi, OIB 41705666171, nepoznato bb, 35252 Brđani</izvorni_sadrzaj>
    <derivirana_varijabla naziv="DomainObject.Predmet.ProtustrankaWithAdressOIB_1">DRAGOVOLJAC, POLJOPRIVREDNA ZADRUGA za proizvodnju, ekološku proizvodnju i razvoj u poljoprivredi, OIB 41705666171, nepoznato bb, 35252 Brđani</derivirana_varijabla>
  </DomainObject.Predmet.ProtustrankaWithAdressOIB>
  <DomainObject.Predmet.ProtustrankaNazivFormated>
    <izvorni_sadrzaj>DRAGOVOLJAC, POLJOPRIVREDNA ZADRUGA za proizvodnju, ekološku proizvodnju i razvoj u poljoprivredi</izvorni_sadrzaj>
    <derivirana_varijabla naziv="DomainObject.Predmet.ProtustrankaNazivFormated_1">DRAGOVOLJAC, POLJOPRIVREDNA ZADRUGA za proizvodnju, ekološku proizvodnju i razvoj u poljoprivredi</derivirana_varijabla>
  </DomainObject.Predmet.ProtustrankaNazivFormated>
  <DomainObject.Predmet.ProtustrankaNazivFormatedOIB>
    <izvorni_sadrzaj>DRAGOVOLJAC, POLJOPRIVREDNA ZADRUGA za proizvodnju, ekološku proizvodnju i razvoj u poljoprivredi, OIB 41705666171</izvorni_sadrzaj>
    <derivirana_varijabla naziv="DomainObject.Predmet.ProtustrankaNazivFormatedOIB_1">DRAGOVOLJAC, POLJOPRIVREDNA ZADRUGA za proizvodnju, ekološku proizvodnju i razvoj u poljoprivredi, OIB 41705666171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DRAGOVOLJAC, POLJOPRIVREDNA ZADRUGA za proizvodnju, ekološku proizvodnju i razvoj u poljoprivredi</item>
    </izvorni_sadrzaj>
    <derivirana_varijabla naziv="DomainObject.Predmet.ProtuStrankaListFormated_1">
      <item>DRAGOVOLJAC, POLJOPRIVREDNA ZADRUGA za proizvodnju, ekološku proizvodnju i razvoj u poljoprivredi</item>
    </derivirana_varijabla>
  </DomainObject.Predmet.ProtuStrankaListFormated>
  <DomainObject.Predmet.ProtuStrankaListFormatedOIB>
    <izvorni_sadrzaj>
      <item>DRAGOVOLJAC, POLJOPRIVREDNA ZADRUGA za proizvodnju, ekološku proizvodnju i razvoj u poljoprivredi, OIB 41705666171</item>
    </izvorni_sadrzaj>
    <derivirana_varijabla naziv="DomainObject.Predmet.ProtuStrankaListFormatedOIB_1">
      <item>DRAGOVOLJAC, POLJOPRIVREDNA ZADRUGA za proizvodnju, ekološku proizvodnju i razvoj u poljoprivredi, OIB 41705666171</item>
    </derivirana_varijabla>
  </DomainObject.Predmet.ProtuStrankaListFormatedOIB>
  <DomainObject.Predmet.ProtuStrankaListFormatedWithAdress>
    <izvorni_sadrzaj>
      <item>DRAGOVOLJAC, POLJOPRIVREDNA ZADRUGA za proizvodnju, ekološku proizvodnju i razvoj u poljoprivredi, nepoznato bb, 35252 Brđani</item>
    </izvorni_sadrzaj>
    <derivirana_varijabla naziv="DomainObject.Predmet.ProtuStrankaListFormatedWithAdress_1">
      <item>DRAGOVOLJAC, POLJOPRIVREDNA ZADRUGA za proizvodnju, ekološku proizvodnju i razvoj u poljoprivredi, nepoznato bb, 35252 Brđani</item>
    </derivirana_varijabla>
  </DomainObject.Predmet.ProtuStrankaListFormatedWithAdress>
  <DomainObject.Predmet.ProtuStrankaListFormatedWithAdressOIB>
    <izvorni_sadrzaj>
      <item>DRAGOVOLJAC, POLJOPRIVREDNA ZADRUGA za proizvodnju, ekološku proizvodnju i razvoj u poljoprivredi, OIB 41705666171, nepoznato bb, 35252 Brđani</item>
    </izvorni_sadrzaj>
    <derivirana_varijabla naziv="DomainObject.Predmet.ProtuStrankaListFormatedWithAdressOIB_1">
      <item>DRAGOVOLJAC, POLJOPRIVREDNA ZADRUGA za proizvodnju, ekološku proizvodnju i razvoj u poljoprivredi, OIB 41705666171, nepoznato bb, 35252 Brđani</item>
    </derivirana_varijabla>
  </DomainObject.Predmet.ProtuStrankaListFormatedWithAdressOIB>
  <DomainObject.Predmet.ProtuStrankaListNazivFormated>
    <izvorni_sadrzaj>
      <item>DRAGOVOLJAC, POLJOPRIVREDNA ZADRUGA za proizvodnju, ekološku proizvodnju i razvoj u poljoprivredi</item>
    </izvorni_sadrzaj>
    <derivirana_varijabla naziv="DomainObject.Predmet.ProtuStrankaListNazivFormated_1">
      <item>DRAGOVOLJAC, POLJOPRIVREDNA ZADRUGA za proizvodnju, ekološku proizvodnju i razvoj u poljoprivredi</item>
    </derivirana_varijabla>
  </DomainObject.Predmet.ProtuStrankaListNazivFormated>
  <DomainObject.Predmet.ProtuStrankaListNazivFormatedOIB>
    <izvorni_sadrzaj>
      <item>DRAGOVOLJAC, POLJOPRIVREDNA ZADRUGA za proizvodnju, ekološku proizvodnju i razvoj u poljoprivredi, OIB 41705666171</item>
    </izvorni_sadrzaj>
    <derivirana_varijabla naziv="DomainObject.Predmet.ProtuStrankaListNazivFormatedOIB_1">
      <item>DRAGOVOLJAC, POLJOPRIVREDNA ZADRUGA za proizvodnju, ekološku proizvodnju i razvoj u poljoprivredi, OIB 41705666171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DRAGOVOLJAC, POLJOPRIVREDNA ZADRUGA za proizvodnju, ekološku proizvodnju i razvoj u poljoprivredi</izvorni_sadrzaj>
    <derivirana_varijabla naziv="DomainObject.Predmet.ProtustrankaIDrugi_1">DRAGOVOLJAC, POLJOPRIVREDNA ZADRUGA za proizvodnju, ekološku proizvodnju i razvoj u poljoprivredi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DRAGOVOLJAC, POLJOPRIVREDNA ZADRUGA za proizvodnju, ekološku proizvodnju i razvoj u poljoprivredi, OIB 41705666171, nepoznato bb, 35252 Brđani</izvorni_sadrzaj>
    <derivirana_varijabla naziv="DomainObject.Predmet.ProtustrankaIDrugiAdressOIB_1">DRAGOVOLJAC, POLJOPRIVREDNA ZADRUGA za proizvodnju, ekološku proizvodnju i razvoj u poljoprivredi, OIB 41705666171, nepoznato bb, 35252 Brđani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DRAGOVOLJAC, POLJOPRIVREDNA ZADRUGA za proizvodnju, ekološku proizvodnju i razvoj u poljoprivredi</item>
    </izvorni_sadrzaj>
    <derivirana_varijabla naziv="DomainObject.Predmet.SudioniciListNaziv_1">
      <item>FINANCIJSKA AGENCIJA RC OSIJEK</item>
      <item>DRAGOVOLJAC, POLJOPRIVREDNA ZADRUGA za proizvodnju, ekološku proizvodnju i razvoj u poljoprivredi</item>
    </derivirana_varijabla>
  </DomainObject.Predmet.SudioniciListNaziv>
  <DomainObject.Predmet.SudioniciListAdressOIB>
    <izvorni_sadrzaj>
      <item>FINANCIJSKA AGENCIJA RC OSIJEK, OIB 85821130368, P.Krešimira IV  20,35000 Slavonski Brod</item>
      <item>DRAGOVOLJAC, POLJOPRIVREDNA ZADRUGA za proizvodnju, ekološku proizvodnju i razvoj u poljoprivredi, OIB 41705666171, nepoznato bb,35252 Brđani</item>
    </izvorni_sadrzaj>
    <derivirana_varijabla naziv="DomainObject.Predmet.SudioniciListAdressOIB_1">
      <item>FINANCIJSKA AGENCIJA RC OSIJEK, OIB 85821130368, P.Krešimira IV  20,35000 Slavonski Brod</item>
      <item>DRAGOVOLJAC, POLJOPRIVREDNA ZADRUGA za proizvodnju, ekološku proizvodnju i razvoj u poljoprivredi, OIB 41705666171, nepoznato bb,35252 Brđani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41705666171</item>
    </izvorni_sadrzaj>
    <derivirana_varijabla naziv="DomainObject.Predmet.SudioniciListNazivOIB_1">
      <item>, OIB 85821130368</item>
      <item>, OIB 41705666171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509</properties:Words>
  <properties:Characters>2670</properties:Characters>
  <properties:Lines>114</properties:Lines>
  <properties:Paragraphs>37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2016-09-28T08:03:00Z</dcterms:created>
  <dc:creator>zbiondic</dc:creator>
  <cp:lastModifiedBy>Davorin Pavičić</cp:lastModifiedBy>
  <cp:lastPrinted>2016-09-28T08:02:00Z</cp:lastPrinted>
  <dcterms:modified xmlns:xsi="http://www.w3.org/2001/XMLSchema-instance" xsi:type="dcterms:W3CDTF">2016-09-28T12:21:00Z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