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c2a8" w14:paraId="9f4c2a8" w:rsidRDefault="004F7608" w:rsidP="004F7608" w:rsidR="004F7608" w:rsidRPr="00BB0427">
      <w:pPr>
        <w15:collapsed w:val="false"/>
      </w:pPr>
      <w:bookmarkStart w:name="_GoBack" w:id="0"/>
      <w:bookmarkEnd w:id="0"/>
      <w:r w:rsidRPr="00BB0427">
        <w:t xml:space="preserve">                 </w:t>
      </w:r>
      <w:r w:rsidRPr="00BB0427">
        <w:rPr>
          <w:noProof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7608" w:rsidP="004F7608" w:rsidR="004F7608" w:rsidRPr="00BB0427">
      <w:pPr>
        <w:jc w:val="both"/>
      </w:pPr>
      <w:r w:rsidRPr="00BB0427">
        <w:t xml:space="preserve">  REPUBLIKA HRVATSKA</w:t>
      </w:r>
    </w:p>
    <w:p w:rsidRDefault="004F7608" w:rsidP="004F7608" w:rsidR="004F7608" w:rsidRPr="00BB0427">
      <w:pPr>
        <w:jc w:val="both"/>
      </w:pPr>
      <w:r w:rsidRPr="00BB0427">
        <w:t xml:space="preserve">TRGOVAČKI SUD  U </w:t>
      </w:r>
      <w:proofErr w:type="spellStart"/>
      <w:r w:rsidRPr="00BB0427">
        <w:t>PAZINU</w:t>
      </w:r>
      <w:proofErr w:type="spellEnd"/>
    </w:p>
    <w:p w:rsidRDefault="004F7608" w:rsidP="004F7608" w:rsidR="004F7608" w:rsidRPr="00BB0427">
      <w:pPr>
        <w:jc w:val="both"/>
      </w:pPr>
      <w:r w:rsidRPr="00BB0427">
        <w:t xml:space="preserve">           Pazin, </w:t>
      </w:r>
      <w:proofErr w:type="spellStart"/>
      <w:r w:rsidRPr="00BB0427">
        <w:t>Dršćevka</w:t>
      </w:r>
      <w:proofErr w:type="spellEnd"/>
      <w:r w:rsidRPr="00BB0427">
        <w:t xml:space="preserve"> 1                                              </w:t>
      </w:r>
    </w:p>
    <w:p w:rsidRDefault="004F7608" w:rsidP="004F7608" w:rsidR="004F7608" w:rsidRPr="00BB0427">
      <w:pPr>
        <w:jc w:val="both"/>
      </w:pPr>
      <w:r w:rsidRPr="00BB0427">
        <w:t xml:space="preserve">      </w:t>
      </w:r>
    </w:p>
    <w:p w:rsidRDefault="004F7608" w:rsidP="004F7608" w:rsidR="004F7608" w:rsidRPr="00BB0427">
      <w:pPr>
        <w:jc w:val="center"/>
      </w:pPr>
      <w:r w:rsidRPr="00BB0427">
        <w:t>R E P U B L I K A  H R V A T S K A</w:t>
      </w:r>
    </w:p>
    <w:p w:rsidRDefault="004F7608" w:rsidP="004F7608" w:rsidR="004F7608" w:rsidRPr="00BB0427">
      <w:pPr>
        <w:jc w:val="center"/>
      </w:pPr>
    </w:p>
    <w:p w:rsidRDefault="004F7608" w:rsidP="004F7608" w:rsidR="004F7608" w:rsidRPr="00BB0427">
      <w:pPr>
        <w:jc w:val="center"/>
      </w:pPr>
      <w:r w:rsidRPr="00BB0427">
        <w:t>R J E Š E N J E</w:t>
      </w:r>
    </w:p>
    <w:p w:rsidRDefault="004F7608" w:rsidP="004F7608" w:rsidR="004F7608" w:rsidRPr="00BB0427">
      <w:pPr>
        <w:jc w:val="center"/>
      </w:pPr>
    </w:p>
    <w:p w:rsidRDefault="004F7608" w:rsidP="004F7608" w:rsidR="004F7608" w:rsidRPr="00BB0427">
      <w:pPr>
        <w:ind w:firstLine="708"/>
        <w:jc w:val="both"/>
      </w:pPr>
      <w:r w:rsidRPr="00BB0427">
        <w:t xml:space="preserve">Trgovački sud u Pazinu po stečajnom sucu ovoga suda Damiru Rabaru, u predmetu provođenja stečajnog postupka nad dužnikom </w:t>
      </w:r>
      <w:r w:rsidR="003A7111" w:rsidRPr="00BB0427">
        <w:t xml:space="preserve">TIGAR I LAV d.o.o. Pula u stečaju, </w:t>
      </w:r>
      <w:proofErr w:type="spellStart"/>
      <w:r w:rsidR="003A7111" w:rsidRPr="00BB0427">
        <w:t>Veruda</w:t>
      </w:r>
      <w:proofErr w:type="spellEnd"/>
      <w:r w:rsidR="003A7111" w:rsidRPr="00BB0427">
        <w:t xml:space="preserve"> </w:t>
      </w:r>
      <w:proofErr w:type="spellStart"/>
      <w:r w:rsidR="003A7111" w:rsidRPr="00BB0427">
        <w:t>29</w:t>
      </w:r>
      <w:proofErr w:type="spellEnd"/>
      <w:r w:rsidR="003A7111" w:rsidRPr="00BB0427">
        <w:t xml:space="preserve">, </w:t>
      </w:r>
      <w:proofErr w:type="spellStart"/>
      <w:r w:rsidR="003A7111" w:rsidRPr="00BB0427">
        <w:t>OIB</w:t>
      </w:r>
      <w:proofErr w:type="spellEnd"/>
      <w:r w:rsidR="003A7111" w:rsidRPr="00BB0427">
        <w:t xml:space="preserve"> </w:t>
      </w:r>
      <w:proofErr w:type="spellStart"/>
      <w:r w:rsidR="003A7111" w:rsidRPr="00BB0427">
        <w:t>43948862357</w:t>
      </w:r>
      <w:proofErr w:type="spellEnd"/>
      <w:r w:rsidRPr="00BB0427">
        <w:t xml:space="preserve">,  dana </w:t>
      </w:r>
      <w:proofErr w:type="spellStart"/>
      <w:r w:rsidR="00DC0D6A" w:rsidRPr="00BB0427">
        <w:t>19</w:t>
      </w:r>
      <w:proofErr w:type="spellEnd"/>
      <w:r w:rsidRPr="00BB0427">
        <w:t xml:space="preserve">. </w:t>
      </w:r>
      <w:r w:rsidR="00130A47" w:rsidRPr="00BB0427">
        <w:t xml:space="preserve">rujna </w:t>
      </w:r>
      <w:proofErr w:type="spellStart"/>
      <w:r w:rsidRPr="00BB0427">
        <w:t>2017</w:t>
      </w:r>
      <w:proofErr w:type="spellEnd"/>
      <w:r w:rsidRPr="00BB0427">
        <w:t xml:space="preserve">. godine </w:t>
      </w:r>
    </w:p>
    <w:p w:rsidRDefault="004F7608" w:rsidP="004F7608" w:rsidR="004F7608" w:rsidRPr="00BB0427">
      <w:pPr>
        <w:jc w:val="both"/>
      </w:pPr>
    </w:p>
    <w:p w:rsidRDefault="004F7608" w:rsidP="004F7608" w:rsidR="004F7608" w:rsidRPr="00BB0427">
      <w:pPr>
        <w:jc w:val="center"/>
      </w:pPr>
      <w:r w:rsidRPr="00BB0427">
        <w:t xml:space="preserve">r i j e š i o   j e </w:t>
      </w:r>
    </w:p>
    <w:p w:rsidRDefault="004F7608" w:rsidP="004F7608" w:rsidR="004F7608" w:rsidRPr="00BB0427"/>
    <w:p w:rsidRDefault="004F7608" w:rsidP="004F7608" w:rsidR="004F7608" w:rsidRPr="00BB0427">
      <w:pPr>
        <w:jc w:val="both"/>
      </w:pPr>
      <w:r w:rsidRPr="00BB0427">
        <w:tab/>
        <w:t>Odobrava se obračun stvarnih troškova stečajno</w:t>
      </w:r>
      <w:r w:rsidR="00DC0D6A" w:rsidRPr="00BB0427">
        <w:t>m</w:t>
      </w:r>
      <w:r w:rsidRPr="00BB0427">
        <w:t xml:space="preserve"> upravitelj</w:t>
      </w:r>
      <w:r w:rsidR="00DC0D6A" w:rsidRPr="00BB0427">
        <w:t>u</w:t>
      </w:r>
      <w:r w:rsidRPr="00BB0427">
        <w:t xml:space="preserve"> </w:t>
      </w:r>
      <w:r w:rsidR="003A7111" w:rsidRPr="00BB0427">
        <w:t xml:space="preserve">Ivoru </w:t>
      </w:r>
      <w:proofErr w:type="spellStart"/>
      <w:r w:rsidR="003A7111" w:rsidRPr="00BB0427">
        <w:t>Pliskovcu</w:t>
      </w:r>
      <w:proofErr w:type="spellEnd"/>
      <w:r w:rsidR="003A7111" w:rsidRPr="00BB0427">
        <w:t xml:space="preserve"> iz Rijeke, Ive Marinkovića 2, </w:t>
      </w:r>
      <w:proofErr w:type="spellStart"/>
      <w:r w:rsidR="003A7111" w:rsidRPr="00BB0427">
        <w:t>OIB</w:t>
      </w:r>
      <w:proofErr w:type="spellEnd"/>
      <w:r w:rsidR="003A7111" w:rsidRPr="00BB0427">
        <w:t xml:space="preserve">: </w:t>
      </w:r>
      <w:proofErr w:type="spellStart"/>
      <w:r w:rsidR="003A7111" w:rsidRPr="00BB0427">
        <w:t>33771945074</w:t>
      </w:r>
      <w:proofErr w:type="spellEnd"/>
      <w:r w:rsidRPr="00BB0427">
        <w:t xml:space="preserve"> u iznosu od </w:t>
      </w:r>
      <w:proofErr w:type="spellStart"/>
      <w:r w:rsidR="00BB0427" w:rsidRPr="00BB0427">
        <w:t>3.325</w:t>
      </w:r>
      <w:proofErr w:type="spellEnd"/>
      <w:r w:rsidR="00BB0427" w:rsidRPr="00BB0427">
        <w:t>,</w:t>
      </w:r>
      <w:proofErr w:type="spellStart"/>
      <w:r w:rsidR="00BB0427" w:rsidRPr="00BB0427">
        <w:t>50</w:t>
      </w:r>
      <w:proofErr w:type="spellEnd"/>
      <w:r w:rsidR="00BB0427" w:rsidRPr="00BB0427">
        <w:t xml:space="preserve"> </w:t>
      </w:r>
      <w:r w:rsidRPr="00BB0427">
        <w:t>kuna</w:t>
      </w:r>
      <w:r w:rsidR="00867078">
        <w:t xml:space="preserve"> net</w:t>
      </w:r>
      <w:r w:rsidR="00727155" w:rsidRPr="00BB0427">
        <w:t>o</w:t>
      </w:r>
      <w:r w:rsidRPr="00BB0427">
        <w:t>.</w:t>
      </w:r>
    </w:p>
    <w:p w:rsidRDefault="004F7608" w:rsidP="004F7608" w:rsidR="004F7608" w:rsidRPr="00BB0427">
      <w:pPr>
        <w:jc w:val="center"/>
        <w:rPr>
          <w:spacing w:val="6"/>
        </w:rPr>
      </w:pPr>
    </w:p>
    <w:p w:rsidRDefault="004F7608" w:rsidP="004F7608" w:rsidR="004F7608" w:rsidRPr="00BB0427">
      <w:pPr>
        <w:jc w:val="center"/>
        <w:rPr>
          <w:spacing w:val="6"/>
        </w:rPr>
      </w:pPr>
      <w:r w:rsidRPr="00BB0427">
        <w:rPr>
          <w:spacing w:val="6"/>
        </w:rPr>
        <w:t>Obrazloženje</w:t>
      </w:r>
    </w:p>
    <w:p w:rsidRDefault="004F7608" w:rsidP="004F7608" w:rsidR="004F7608" w:rsidRPr="00BB0427">
      <w:pPr>
        <w:jc w:val="center"/>
        <w:rPr>
          <w:spacing w:val="6"/>
        </w:rPr>
      </w:pPr>
    </w:p>
    <w:p w:rsidRDefault="004F7608" w:rsidP="004F7608" w:rsidR="004F7608" w:rsidRPr="00BB0427">
      <w:pPr>
        <w:jc w:val="both"/>
      </w:pPr>
      <w:r w:rsidRPr="00BB0427">
        <w:tab/>
        <w:t>S</w:t>
      </w:r>
      <w:r w:rsidRPr="00BB0427">
        <w:rPr>
          <w:bCs/>
        </w:rPr>
        <w:t>tečajn</w:t>
      </w:r>
      <w:r w:rsidR="00DC0D6A" w:rsidRPr="00BB0427">
        <w:rPr>
          <w:bCs/>
        </w:rPr>
        <w:t>i</w:t>
      </w:r>
      <w:r w:rsidRPr="00BB0427">
        <w:rPr>
          <w:bCs/>
        </w:rPr>
        <w:t xml:space="preserve"> upravitelj </w:t>
      </w:r>
      <w:r w:rsidR="003A7111" w:rsidRPr="00BB0427">
        <w:t xml:space="preserve">Ivor </w:t>
      </w:r>
      <w:proofErr w:type="spellStart"/>
      <w:r w:rsidR="003A7111" w:rsidRPr="00BB0427">
        <w:t>Pliskovac</w:t>
      </w:r>
      <w:proofErr w:type="spellEnd"/>
      <w:r w:rsidR="003A7111" w:rsidRPr="00BB0427">
        <w:t xml:space="preserve"> iz Rijeke, Ive Marinkovića 2,</w:t>
      </w:r>
      <w:r w:rsidRPr="00BB0427">
        <w:t xml:space="preserve"> dostavi</w:t>
      </w:r>
      <w:r w:rsidR="00DC0D6A" w:rsidRPr="00BB0427">
        <w:t>o</w:t>
      </w:r>
      <w:r w:rsidRPr="00BB0427">
        <w:t xml:space="preserve"> je dana </w:t>
      </w:r>
      <w:r w:rsidR="00DC0D6A" w:rsidRPr="00BB0427">
        <w:t>4</w:t>
      </w:r>
      <w:r w:rsidRPr="00BB0427">
        <w:t xml:space="preserve">. </w:t>
      </w:r>
      <w:r w:rsidR="00130A47" w:rsidRPr="00BB0427">
        <w:t xml:space="preserve">kolovoza </w:t>
      </w:r>
      <w:proofErr w:type="spellStart"/>
      <w:r w:rsidRPr="00BB0427">
        <w:t>2017</w:t>
      </w:r>
      <w:proofErr w:type="spellEnd"/>
      <w:r w:rsidRPr="00BB0427">
        <w:t xml:space="preserve">. obračun stvarnih troškova nastalih u obavljanju dužnosti stečajnog upravitelja u ukupnom iznosu od </w:t>
      </w:r>
      <w:proofErr w:type="spellStart"/>
      <w:r w:rsidR="00BB0427" w:rsidRPr="00BB0427">
        <w:t>3.325</w:t>
      </w:r>
      <w:proofErr w:type="spellEnd"/>
      <w:r w:rsidR="00BB0427" w:rsidRPr="00BB0427">
        <w:t>,</w:t>
      </w:r>
      <w:proofErr w:type="spellStart"/>
      <w:r w:rsidR="00BB0427" w:rsidRPr="00BB0427">
        <w:t>50</w:t>
      </w:r>
      <w:proofErr w:type="spellEnd"/>
      <w:r w:rsidR="00130A47" w:rsidRPr="00BB0427">
        <w:t xml:space="preserve"> </w:t>
      </w:r>
      <w:r w:rsidRPr="00BB0427">
        <w:rPr>
          <w:bCs/>
        </w:rPr>
        <w:t>kn neto</w:t>
      </w:r>
      <w:r w:rsidRPr="00BB0427">
        <w:t xml:space="preserve">. Iz obračuna proizlazi da je riječ o troškovima prijevoza za razdoblje od </w:t>
      </w:r>
      <w:proofErr w:type="spellStart"/>
      <w:r w:rsidR="00727155" w:rsidRPr="00BB0427">
        <w:t>12</w:t>
      </w:r>
      <w:proofErr w:type="spellEnd"/>
      <w:r w:rsidR="00727155" w:rsidRPr="00BB0427">
        <w:t xml:space="preserve">. veljače </w:t>
      </w:r>
      <w:proofErr w:type="spellStart"/>
      <w:r w:rsidR="00727155" w:rsidRPr="00BB0427">
        <w:t>2017</w:t>
      </w:r>
      <w:proofErr w:type="spellEnd"/>
      <w:r w:rsidR="00727155" w:rsidRPr="00BB0427">
        <w:t xml:space="preserve">. do </w:t>
      </w:r>
      <w:proofErr w:type="spellStart"/>
      <w:r w:rsidR="00727155" w:rsidRPr="00BB0427">
        <w:t>31</w:t>
      </w:r>
      <w:proofErr w:type="spellEnd"/>
      <w:r w:rsidR="00727155" w:rsidRPr="00BB0427">
        <w:t xml:space="preserve">. srpnja </w:t>
      </w:r>
      <w:proofErr w:type="spellStart"/>
      <w:r w:rsidR="00727155" w:rsidRPr="00BB0427">
        <w:t>2017</w:t>
      </w:r>
      <w:proofErr w:type="spellEnd"/>
      <w:r w:rsidR="00727155" w:rsidRPr="00BB0427">
        <w:t xml:space="preserve"> u neto iznosu od </w:t>
      </w:r>
      <w:proofErr w:type="spellStart"/>
      <w:r w:rsidR="00727155" w:rsidRPr="00BB0427">
        <w:t>762</w:t>
      </w:r>
      <w:proofErr w:type="spellEnd"/>
      <w:r w:rsidR="00727155" w:rsidRPr="00BB0427">
        <w:t>,</w:t>
      </w:r>
      <w:proofErr w:type="spellStart"/>
      <w:r w:rsidR="00727155" w:rsidRPr="00BB0427">
        <w:t>00</w:t>
      </w:r>
      <w:proofErr w:type="spellEnd"/>
      <w:r w:rsidR="00727155" w:rsidRPr="00BB0427">
        <w:t xml:space="preserve"> kn (</w:t>
      </w:r>
      <w:proofErr w:type="spellStart"/>
      <w:r w:rsidR="00727155" w:rsidRPr="00BB0427">
        <w:t>1.257</w:t>
      </w:r>
      <w:proofErr w:type="spellEnd"/>
      <w:r w:rsidR="00727155" w:rsidRPr="00BB0427">
        <w:t>,</w:t>
      </w:r>
      <w:proofErr w:type="spellStart"/>
      <w:r w:rsidR="00727155" w:rsidRPr="00BB0427">
        <w:t>15</w:t>
      </w:r>
      <w:proofErr w:type="spellEnd"/>
      <w:r w:rsidR="00727155" w:rsidRPr="00BB0427">
        <w:t xml:space="preserve"> kn bruto)</w:t>
      </w:r>
      <w:r w:rsidRPr="00BB0427">
        <w:t>, troškov</w:t>
      </w:r>
      <w:r w:rsidR="00EF26F3" w:rsidRPr="00BB0427">
        <w:t xml:space="preserve">ima objave oglasa u </w:t>
      </w:r>
      <w:r w:rsidR="000C4DE1" w:rsidRPr="00BB0427">
        <w:t xml:space="preserve">neto </w:t>
      </w:r>
      <w:r w:rsidR="00EF26F3" w:rsidRPr="00BB0427">
        <w:t xml:space="preserve">iznosu od </w:t>
      </w:r>
      <w:proofErr w:type="spellStart"/>
      <w:r w:rsidR="00D83E54" w:rsidRPr="00BB0427">
        <w:t>2.327</w:t>
      </w:r>
      <w:proofErr w:type="spellEnd"/>
      <w:r w:rsidR="00D83E54" w:rsidRPr="00BB0427">
        <w:t>,</w:t>
      </w:r>
      <w:proofErr w:type="spellStart"/>
      <w:r w:rsidR="00D83E54" w:rsidRPr="00BB0427">
        <w:t>00</w:t>
      </w:r>
      <w:proofErr w:type="spellEnd"/>
      <w:r w:rsidR="00D800D9" w:rsidRPr="00BB0427">
        <w:t xml:space="preserve"> kn, troškovima</w:t>
      </w:r>
      <w:r w:rsidR="00D83E54" w:rsidRPr="00BB0427">
        <w:t xml:space="preserve"> </w:t>
      </w:r>
      <w:r w:rsidR="00D800D9" w:rsidRPr="00BB0427">
        <w:t xml:space="preserve">izrade pečata u </w:t>
      </w:r>
      <w:r w:rsidR="000C4DE1" w:rsidRPr="00BB0427">
        <w:t xml:space="preserve">neto  </w:t>
      </w:r>
      <w:r w:rsidR="00D800D9" w:rsidRPr="00BB0427">
        <w:t xml:space="preserve">iznosu od </w:t>
      </w:r>
      <w:proofErr w:type="spellStart"/>
      <w:r w:rsidR="00D800D9" w:rsidRPr="00BB0427">
        <w:t>180</w:t>
      </w:r>
      <w:proofErr w:type="spellEnd"/>
      <w:r w:rsidR="00D800D9" w:rsidRPr="00BB0427">
        <w:t>,</w:t>
      </w:r>
      <w:proofErr w:type="spellStart"/>
      <w:r w:rsidR="00D800D9" w:rsidRPr="00BB0427">
        <w:t>00</w:t>
      </w:r>
      <w:proofErr w:type="spellEnd"/>
      <w:r w:rsidR="00D800D9" w:rsidRPr="00BB0427">
        <w:t xml:space="preserve"> kn, te poštanskih troškova u </w:t>
      </w:r>
      <w:r w:rsidR="000C4DE1" w:rsidRPr="00BB0427">
        <w:t xml:space="preserve">neto </w:t>
      </w:r>
      <w:r w:rsidR="00D800D9" w:rsidRPr="00BB0427">
        <w:t xml:space="preserve">iznosu od </w:t>
      </w:r>
      <w:proofErr w:type="spellStart"/>
      <w:r w:rsidR="00D800D9" w:rsidRPr="00BB0427">
        <w:t>56</w:t>
      </w:r>
      <w:proofErr w:type="spellEnd"/>
      <w:r w:rsidR="00D800D9" w:rsidRPr="00BB0427">
        <w:t>,</w:t>
      </w:r>
      <w:proofErr w:type="spellStart"/>
      <w:r w:rsidR="00D800D9" w:rsidRPr="00BB0427">
        <w:t>50</w:t>
      </w:r>
      <w:proofErr w:type="spellEnd"/>
      <w:r w:rsidR="00D800D9" w:rsidRPr="00BB0427">
        <w:t xml:space="preserve"> kn</w:t>
      </w:r>
      <w:r w:rsidRPr="00BB0427">
        <w:t>, a obračunu su priloženi računi te obračun i naknade za korištenje osobnog vozila u službene svrhe s dnevnikom putovanja u kojem je navedena relacija i svrha korištenja vozila.</w:t>
      </w:r>
    </w:p>
    <w:p w:rsidRDefault="004F7608" w:rsidP="004F7608" w:rsidR="004F7608" w:rsidRPr="00BB0427">
      <w:pPr>
        <w:jc w:val="both"/>
      </w:pPr>
    </w:p>
    <w:p w:rsidRDefault="004F7608" w:rsidP="004F7608" w:rsidR="004F7608" w:rsidRPr="00BB0427">
      <w:pPr>
        <w:jc w:val="both"/>
      </w:pPr>
      <w:r w:rsidRPr="00BB0427">
        <w:tab/>
        <w:t xml:space="preserve">Na temelju navedenih pisanih, obrazloženih i dokumentiranih obračuna stečajnog upravitelja a sukladno odredbi čl. </w:t>
      </w:r>
      <w:proofErr w:type="spellStart"/>
      <w:r w:rsidR="00E208BF" w:rsidRPr="00BB0427">
        <w:t>94</w:t>
      </w:r>
      <w:proofErr w:type="spellEnd"/>
      <w:r w:rsidRPr="00BB0427">
        <w:t xml:space="preserve">. st. 1. i st. 3. Stečajnog zakona donesena je odluka kao u izreci. </w:t>
      </w:r>
    </w:p>
    <w:p w:rsidRDefault="004F7608" w:rsidP="004F7608" w:rsidR="004F7608" w:rsidRPr="00BB0427">
      <w:pPr>
        <w:jc w:val="both"/>
        <w:rPr>
          <w:spacing w:val="6"/>
        </w:rPr>
      </w:pPr>
    </w:p>
    <w:p w:rsidRDefault="004F7608" w:rsidP="004F7608" w:rsidR="004F7608" w:rsidRPr="00BB0427">
      <w:pPr>
        <w:jc w:val="center"/>
      </w:pPr>
      <w:r w:rsidRPr="00BB0427">
        <w:t xml:space="preserve">U Pazinu, dana </w:t>
      </w:r>
      <w:proofErr w:type="spellStart"/>
      <w:r w:rsidR="003A7111" w:rsidRPr="00BB0427">
        <w:t>19</w:t>
      </w:r>
      <w:proofErr w:type="spellEnd"/>
      <w:r w:rsidRPr="00BB0427">
        <w:t xml:space="preserve">. </w:t>
      </w:r>
      <w:r w:rsidR="00BB20B4" w:rsidRPr="00BB0427">
        <w:t xml:space="preserve">rujna </w:t>
      </w:r>
      <w:proofErr w:type="spellStart"/>
      <w:r w:rsidRPr="00BB0427">
        <w:t>201</w:t>
      </w:r>
      <w:r w:rsidR="009679BA" w:rsidRPr="00BB0427">
        <w:t>7</w:t>
      </w:r>
      <w:proofErr w:type="spellEnd"/>
      <w:r w:rsidR="00BB20B4" w:rsidRPr="00BB0427">
        <w:t xml:space="preserve">. </w:t>
      </w:r>
    </w:p>
    <w:p w:rsidRDefault="004F7608" w:rsidP="004F7608" w:rsidR="004F7608" w:rsidRPr="00BB0427">
      <w:pPr>
        <w:jc w:val="both"/>
        <w:rPr>
          <w:spacing w:val="6"/>
        </w:rPr>
      </w:pPr>
      <w:r w:rsidRPr="00BB0427">
        <w:rPr>
          <w:spacing w:val="6"/>
        </w:rPr>
        <w:tab/>
      </w:r>
      <w:r w:rsidRPr="00BB0427">
        <w:rPr>
          <w:spacing w:val="6"/>
        </w:rPr>
        <w:tab/>
      </w:r>
      <w:r w:rsidRPr="00BB0427">
        <w:rPr>
          <w:spacing w:val="6"/>
        </w:rPr>
        <w:tab/>
      </w:r>
      <w:r w:rsidRPr="00BB0427">
        <w:rPr>
          <w:spacing w:val="6"/>
        </w:rPr>
        <w:tab/>
      </w:r>
      <w:r w:rsidRPr="00BB0427">
        <w:rPr>
          <w:spacing w:val="6"/>
        </w:rPr>
        <w:tab/>
      </w:r>
      <w:r w:rsidRPr="00BB0427">
        <w:rPr>
          <w:spacing w:val="6"/>
        </w:rPr>
        <w:tab/>
      </w:r>
      <w:r w:rsidRPr="00BB0427">
        <w:rPr>
          <w:spacing w:val="6"/>
        </w:rPr>
        <w:tab/>
      </w:r>
      <w:r w:rsidRPr="00BB0427">
        <w:rPr>
          <w:spacing w:val="6"/>
        </w:rPr>
        <w:tab/>
      </w:r>
      <w:r w:rsidRPr="00BB0427">
        <w:rPr>
          <w:spacing w:val="6"/>
        </w:rPr>
        <w:tab/>
      </w:r>
    </w:p>
    <w:p w:rsidRDefault="004F7608" w:rsidP="004F7608" w:rsidR="004F7608" w:rsidRPr="00BB0427">
      <w:pPr>
        <w:jc w:val="both"/>
        <w:rPr>
          <w:spacing w:val="6"/>
        </w:rPr>
      </w:pPr>
      <w:r w:rsidRPr="00BB0427">
        <w:rPr>
          <w:spacing w:val="6"/>
        </w:rPr>
        <w:tab/>
      </w:r>
      <w:r w:rsidRPr="00BB0427">
        <w:rPr>
          <w:spacing w:val="6"/>
        </w:rPr>
        <w:tab/>
      </w:r>
      <w:r w:rsidRPr="00BB0427">
        <w:rPr>
          <w:spacing w:val="6"/>
        </w:rPr>
        <w:tab/>
      </w:r>
      <w:r w:rsidRPr="00BB0427">
        <w:rPr>
          <w:spacing w:val="6"/>
        </w:rPr>
        <w:tab/>
      </w:r>
      <w:r w:rsidRPr="00BB0427">
        <w:rPr>
          <w:spacing w:val="6"/>
        </w:rPr>
        <w:tab/>
      </w:r>
      <w:r w:rsidRPr="00BB0427">
        <w:rPr>
          <w:spacing w:val="6"/>
        </w:rPr>
        <w:tab/>
      </w:r>
      <w:r w:rsidRPr="00BB0427">
        <w:rPr>
          <w:spacing w:val="6"/>
        </w:rPr>
        <w:tab/>
        <w:t xml:space="preserve"> </w:t>
      </w:r>
      <w:r w:rsidRPr="00BB0427">
        <w:rPr>
          <w:spacing w:val="6"/>
        </w:rPr>
        <w:tab/>
      </w:r>
      <w:r w:rsidRPr="00BB0427">
        <w:rPr>
          <w:spacing w:val="6"/>
        </w:rPr>
        <w:tab/>
        <w:t xml:space="preserve"> Stečajni sudac:</w:t>
      </w:r>
    </w:p>
    <w:p w:rsidRDefault="009679BA" w:rsidP="004F7608" w:rsidR="004F7608" w:rsidRPr="00BB0427">
      <w:pPr>
        <w:jc w:val="both"/>
        <w:rPr>
          <w:spacing w:val="6"/>
        </w:rPr>
      </w:pPr>
      <w:r w:rsidRPr="00BB0427">
        <w:rPr>
          <w:spacing w:val="6"/>
        </w:rPr>
        <w:t xml:space="preserve"> </w:t>
      </w:r>
      <w:r w:rsidR="004F7608" w:rsidRPr="00BB0427">
        <w:rPr>
          <w:spacing w:val="6"/>
        </w:rPr>
        <w:tab/>
      </w:r>
      <w:r w:rsidR="004F7608" w:rsidRPr="00BB0427">
        <w:rPr>
          <w:spacing w:val="6"/>
        </w:rPr>
        <w:tab/>
      </w:r>
      <w:r w:rsidR="004F7608" w:rsidRPr="00BB0427">
        <w:rPr>
          <w:spacing w:val="6"/>
        </w:rPr>
        <w:tab/>
      </w:r>
      <w:r w:rsidR="004F7608" w:rsidRPr="00BB0427">
        <w:rPr>
          <w:spacing w:val="6"/>
        </w:rPr>
        <w:tab/>
      </w:r>
      <w:r w:rsidR="004F7608" w:rsidRPr="00BB0427">
        <w:rPr>
          <w:spacing w:val="6"/>
        </w:rPr>
        <w:tab/>
      </w:r>
      <w:r w:rsidR="004F7608" w:rsidRPr="00BB0427">
        <w:rPr>
          <w:spacing w:val="6"/>
        </w:rPr>
        <w:tab/>
      </w:r>
      <w:r w:rsidR="004F7608" w:rsidRPr="00BB0427">
        <w:rPr>
          <w:spacing w:val="6"/>
        </w:rPr>
        <w:tab/>
      </w:r>
      <w:r w:rsidR="004F7608" w:rsidRPr="00BB0427">
        <w:rPr>
          <w:spacing w:val="6"/>
        </w:rPr>
        <w:tab/>
      </w:r>
      <w:r w:rsidRPr="00BB0427">
        <w:rPr>
          <w:spacing w:val="6"/>
        </w:rPr>
        <w:t xml:space="preserve">  </w:t>
      </w:r>
      <w:r w:rsidR="004F7608" w:rsidRPr="00BB0427">
        <w:rPr>
          <w:spacing w:val="6"/>
        </w:rPr>
        <w:tab/>
      </w:r>
      <w:r w:rsidRPr="00BB0427">
        <w:rPr>
          <w:spacing w:val="6"/>
        </w:rPr>
        <w:t xml:space="preserve"> </w:t>
      </w:r>
      <w:r w:rsidR="004F7608" w:rsidRPr="00BB0427">
        <w:rPr>
          <w:spacing w:val="6"/>
        </w:rPr>
        <w:t>Damir Rabar</w:t>
      </w:r>
      <w:r w:rsidR="00867078">
        <w:rPr>
          <w:spacing w:val="6"/>
        </w:rPr>
        <w:t>, v.r.</w:t>
      </w:r>
    </w:p>
    <w:p w:rsidRDefault="004F7608" w:rsidP="004F7608" w:rsidR="004F7608" w:rsidRPr="00BB0427">
      <w:pPr>
        <w:jc w:val="both"/>
        <w:rPr>
          <w:spacing w:val="6"/>
        </w:rPr>
      </w:pPr>
    </w:p>
    <w:p w:rsidRDefault="004F7608" w:rsidP="004F7608" w:rsidR="004F7608" w:rsidRPr="00BB0427">
      <w:pPr>
        <w:jc w:val="both"/>
        <w:rPr>
          <w:spacing w:val="6"/>
        </w:rPr>
      </w:pPr>
    </w:p>
    <w:p w:rsidRDefault="004F7608" w:rsidP="004F7608" w:rsidR="004F7608" w:rsidRPr="00BB0427">
      <w:pPr>
        <w:jc w:val="both"/>
        <w:rPr>
          <w:spacing w:val="6"/>
        </w:rPr>
      </w:pPr>
      <w:r w:rsidRPr="00BB0427">
        <w:rPr>
          <w:spacing w:val="6"/>
        </w:rPr>
        <w:t>UPUTA O PRAVNOM LIJEKU</w:t>
      </w:r>
    </w:p>
    <w:p w:rsidRDefault="004F7608" w:rsidP="004F7608" w:rsidR="004F7608" w:rsidRPr="00BB0427">
      <w:pPr>
        <w:ind w:firstLine="708"/>
      </w:pPr>
      <w:r w:rsidRPr="00BB0427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4F7608" w:rsidP="004F7608" w:rsidR="004F7608" w:rsidRPr="00BB0427">
      <w:pPr>
        <w:jc w:val="both"/>
        <w:rPr>
          <w:spacing w:val="6"/>
        </w:rPr>
      </w:pPr>
    </w:p>
    <w:p w:rsidRDefault="004F7608" w:rsidP="004F7608" w:rsidR="004F7608" w:rsidRPr="00BB0427">
      <w:pPr>
        <w:jc w:val="both"/>
        <w:rPr>
          <w:spacing w:val="6"/>
          <w:sz w:val="20"/>
          <w:szCs w:val="20"/>
        </w:rPr>
      </w:pPr>
      <w:r w:rsidRPr="00BB0427">
        <w:rPr>
          <w:spacing w:val="6"/>
          <w:sz w:val="20"/>
          <w:szCs w:val="20"/>
        </w:rPr>
        <w:t>DNA</w:t>
      </w:r>
    </w:p>
    <w:p w:rsidRDefault="004F7608" w:rsidP="004F7608" w:rsidR="004F7608" w:rsidRPr="00BB0427">
      <w:pPr>
        <w:rPr>
          <w:sz w:val="20"/>
          <w:szCs w:val="20"/>
        </w:rPr>
      </w:pPr>
      <w:r w:rsidRPr="00BB0427">
        <w:rPr>
          <w:sz w:val="20"/>
          <w:szCs w:val="20"/>
        </w:rPr>
        <w:t>- Stečajnom upravitelju</w:t>
      </w:r>
    </w:p>
    <w:p w:rsidRDefault="004F7608" w:rsidR="00EB7624" w:rsidRPr="00BB0427">
      <w:r w:rsidRPr="00BB0427">
        <w:rPr>
          <w:sz w:val="20"/>
          <w:szCs w:val="20"/>
        </w:rPr>
        <w:t>- e-oglasna ploča 8 dana</w:t>
      </w:r>
    </w:p>
    <w:sectPr w:rsidSect="00F06902" w:rsidR="00EB7624" w:rsidRPr="00BB0427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A7C" w:rsidP="004F7608" w:rsidR="00A22A7C">
      <w:r>
        <w:separator/>
      </w:r>
    </w:p>
  </w:endnote>
  <w:endnote w:id="0" w:type="continuationSeparator">
    <w:p w:rsidRDefault="00A22A7C" w:rsidP="004F7608" w:rsidR="00A22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A7C" w:rsidP="004F7608" w:rsidR="00A22A7C">
      <w:r>
        <w:separator/>
      </w:r>
    </w:p>
  </w:footnote>
  <w:footnote w:id="0" w:type="continuationSeparator">
    <w:p w:rsidRDefault="00A22A7C" w:rsidP="004F7608" w:rsidR="00A22A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A35" w:rsidP="002B1AFF" w:rsidR="002D200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1DA7" w:rsidR="002D200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0515585"/>
      <w:docPartObj>
        <w:docPartGallery w:val="Page Numbers (Top of Page)"/>
        <w:docPartUnique/>
      </w:docPartObj>
    </w:sdtPr>
    <w:sdtEndPr/>
    <w:sdtContent>
      <w:p w:rsidRDefault="006A2A35" w:rsidP="00F06902" w:rsidR="00F06902">
        <w:pPr>
          <w:pStyle w:val="Zaglavlje"/>
          <w:ind w:firstLine="4536"/>
          <w:jc w:val="center"/>
        </w:pPr>
        <w:r w:rsidRPr="00F06902">
          <w:fldChar w:fldCharType="begin"/>
        </w:r>
        <w:r w:rsidRPr="00F06902">
          <w:instrText>PAGE   \* MERGEFORMAT</w:instrText>
        </w:r>
        <w:r w:rsidRPr="00F06902">
          <w:fldChar w:fldCharType="separate"/>
        </w:r>
        <w:r w:rsidR="00867078">
          <w:rPr>
            <w:noProof/>
          </w:rPr>
          <w:t>2</w:t>
        </w:r>
        <w:r w:rsidRPr="00F06902">
          <w:fldChar w:fldCharType="end"/>
        </w:r>
        <w:r>
          <w:tab/>
        </w:r>
        <w:r w:rsidRPr="00F06902">
          <w:t xml:space="preserve"> </w:t>
        </w:r>
        <w:proofErr w:type="spellStart"/>
        <w:r w:rsidR="00867078">
          <w:t>Posl</w:t>
        </w:r>
        <w:proofErr w:type="spellEnd"/>
        <w:r w:rsidR="00867078">
          <w:t>. broj: 1 St-</w:t>
        </w:r>
        <w:proofErr w:type="spellStart"/>
        <w:r w:rsidR="00867078">
          <w:t>1017</w:t>
        </w:r>
        <w:proofErr w:type="spellEnd"/>
        <w:r w:rsidR="00867078">
          <w:t>/</w:t>
        </w:r>
        <w:proofErr w:type="spellStart"/>
        <w:r w:rsidR="00867078">
          <w:t>16</w:t>
        </w:r>
        <w:proofErr w:type="spellEnd"/>
        <w:r w:rsidR="00867078">
          <w:t>-</w:t>
        </w:r>
        <w:proofErr w:type="spellStart"/>
        <w:r w:rsidR="00867078">
          <w:t>54</w:t>
        </w:r>
        <w:proofErr w:type="spellEnd"/>
      </w:p>
      <w:p w:rsidRDefault="00A11DA7" w:rsidR="00F06902" w:rsidRPr="00F06902">
        <w:pPr>
          <w:pStyle w:val="Zaglavlje"/>
          <w:jc w:val="center"/>
        </w:pPr>
      </w:p>
    </w:sdtContent>
  </w:sdt>
  <w:p w:rsidRDefault="00A11DA7" w:rsidR="00F0690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A35" w:rsidP="004D67E7" w:rsidR="002D2000" w:rsidRPr="009B16C0">
    <w:pPr>
      <w:pStyle w:val="Zaglavlje"/>
      <w:jc w:val="right"/>
    </w:pPr>
    <w:proofErr w:type="spellStart"/>
    <w:r>
      <w:t>Posl</w:t>
    </w:r>
    <w:proofErr w:type="spellEnd"/>
    <w:r>
      <w:t>. broj: 1 St-</w:t>
    </w:r>
    <w:proofErr w:type="spellStart"/>
    <w:r w:rsidR="00C54364">
      <w:t>1017</w:t>
    </w:r>
    <w:proofErr w:type="spellEnd"/>
    <w:r w:rsidR="00C54364">
      <w:t>/</w:t>
    </w:r>
    <w:proofErr w:type="spellStart"/>
    <w:r w:rsidR="00C54364">
      <w:t>16</w:t>
    </w:r>
    <w:proofErr w:type="spellEnd"/>
    <w:r>
      <w:t>-</w:t>
    </w:r>
    <w:proofErr w:type="spellStart"/>
    <w:r w:rsidR="00867078">
      <w:t>54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7608"/>
    <w:rsid w:val="000C4DE1"/>
    <w:rsid w:val="00130A47"/>
    <w:rsid w:val="003A7111"/>
    <w:rsid w:val="004F7608"/>
    <w:rsid w:val="00500700"/>
    <w:rsid w:val="005F71E8"/>
    <w:rsid w:val="006A2A35"/>
    <w:rsid w:val="00715963"/>
    <w:rsid w:val="00727155"/>
    <w:rsid w:val="00867078"/>
    <w:rsid w:val="00880688"/>
    <w:rsid w:val="009679BA"/>
    <w:rsid w:val="00A11DA7"/>
    <w:rsid w:val="00A22A7C"/>
    <w:rsid w:val="00A4435F"/>
    <w:rsid w:val="00A94ABA"/>
    <w:rsid w:val="00BB0427"/>
    <w:rsid w:val="00BB20B4"/>
    <w:rsid w:val="00C54364"/>
    <w:rsid w:val="00CF148E"/>
    <w:rsid w:val="00D800D9"/>
    <w:rsid w:val="00D83E54"/>
    <w:rsid w:val="00DC0D6A"/>
    <w:rsid w:val="00E208BF"/>
    <w:rsid w:val="00EB7624"/>
    <w:rsid w:val="00ED08C0"/>
    <w:rsid w:val="00EF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760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F76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760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4F7608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76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76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76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76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1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D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D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D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D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760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F76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760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4F7608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76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76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76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76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1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D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D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D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D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3342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TIGAR I LAV d.o.o. PULA</izvorni_sadrzaj>
    <derivirana_varijabla naziv="DomainObject.Predmet.ProtustrankaFormated_1">  TIGAR I LAV d.o.o. PULA</derivirana_varijabla>
  </DomainObject.Predmet.ProtustrankaFormated>
  <DomainObject.Predmet.ProtustrankaFormatedOIB>
    <izvorni_sadrzaj>  TIGAR I LAV d.o.o. PULA, OIB 43948862357</izvorni_sadrzaj>
    <derivirana_varijabla naziv="DomainObject.Predmet.ProtustrankaFormatedOIB_1">  TIGAR I LAV d.o.o. PULA, OIB 43948862357</derivirana_varijabla>
  </DomainObject.Predmet.ProtustrankaFormatedOIB>
  <DomainObject.Predmet.ProtustrankaFormatedWithAdress>
    <izvorni_sadrzaj> TIGAR I LAV d.o.o. PULA, Veruda 29, 52100 Pula</izvorni_sadrzaj>
    <derivirana_varijabla naziv="DomainObject.Predmet.ProtustrankaFormatedWithAdress_1"> TIGAR I LAV d.o.o. PULA, Veruda 29, 52100 Pula</derivirana_varijabla>
  </DomainObject.Predmet.ProtustrankaFormatedWithAdress>
  <DomainObject.Predmet.ProtustrankaFormatedWithAdressOIB>
    <izvorni_sadrzaj> TIGAR I LAV d.o.o. PULA, OIB 43948862357, Veruda 29, 52100 Pula</izvorni_sadrzaj>
    <derivirana_varijabla naziv="DomainObject.Predmet.ProtustrankaFormatedWithAdressOIB_1"> TIGAR I LAV d.o.o. PULA, OIB 43948862357, Veruda 29, 52100 Pula</derivirana_varijabla>
  </DomainObject.Predmet.ProtustrankaFormatedWithAdressOIB>
  <DomainObject.Predmet.ProtustrankaWithAdress>
    <izvorni_sadrzaj>TIGAR I LAV d.o.o. PULA Veruda 29, 52100 Pula</izvorni_sadrzaj>
    <derivirana_varijabla naziv="DomainObject.Predmet.ProtustrankaWithAdress_1">TIGAR I LAV d.o.o. PULA Veruda 29, 52100 Pula</derivirana_varijabla>
  </DomainObject.Predmet.ProtustrankaWithAdress>
  <DomainObject.Predmet.ProtustrankaWithAdressOIB>
    <izvorni_sadrzaj>TIGAR I LAV d.o.o. PULA, OIB 43948862357, Veruda 29, 52100 Pula</izvorni_sadrzaj>
    <derivirana_varijabla naziv="DomainObject.Predmet.ProtustrankaWithAdressOIB_1">TIGAR I LAV d.o.o. PULA, OIB 43948862357, Veruda 29, 52100 Pula</derivirana_varijabla>
  </DomainObject.Predmet.ProtustrankaWithAdressOIB>
  <DomainObject.Predmet.ProtustrankaNazivFormated>
    <izvorni_sadrzaj>TIGAR I LAV d.o.o. PULA</izvorni_sadrzaj>
    <derivirana_varijabla naziv="DomainObject.Predmet.ProtustrankaNazivFormated_1">TIGAR I LAV d.o.o. PULA</derivirana_varijabla>
  </DomainObject.Predmet.ProtustrankaNazivFormated>
  <DomainObject.Predmet.ProtustrankaNazivFormatedOIB>
    <izvorni_sadrzaj>TIGAR I LAV d.o.o. PULA, OIB 43948862357</izvorni_sadrzaj>
    <derivirana_varijabla naziv="DomainObject.Predmet.ProtustrankaNazivFormatedOIB_1">TIGAR I LAV d.o.o. PULA, OIB 43948862357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ŠANGULIN d.o.o. BIOGRAD NA MORU zastupanog po punomoćniku ZOU Rikardo Perković i dr.</izvorni_sadrzaj>
    <derivirana_varijabla naziv="DomainObject.Predmet.StrankaFormated_1">  ŠANGULIN d.o.o. BIOGRAD NA MORU zastupanog po punomoćniku ZOU Rikardo Perković i dr.</derivirana_varijabla>
  </DomainObject.Predmet.StrankaFormated>
  <DomainObject.Predmet.StrankaFormatedOIB>
    <izvorni_sadrzaj>  ŠANGULIN d.o.o. BIOGRAD NA MORU, OIB 52945228571 zastupanog po punomoćniku ZOU Rikardo Perković i dr.</izvorni_sadrzaj>
    <derivirana_varijabla naziv="DomainObject.Predmet.StrankaFormatedOIB_1">  ŠANGULIN d.o.o. BIOGRAD NA MORU, OIB 52945228571 zastupanog po punomoćniku ZOU Rikardo Perković i dr.</derivirana_varijabla>
  </DomainObject.Predmet.StrankaFormatedOIB>
  <DomainObject.Predmet.StrankaFormatedWithAdress>
    <izvorni_sadrzaj> ŠANGULIN d.o.o. BIOGRAD NA MORU, Kraljice Jelene 3, 23210 Biograd Na Moru zastupanog po punomoćniku ZOU Rikardo Perković i dr.</izvorni_sadrzaj>
    <derivirana_varijabla naziv="DomainObject.Predmet.StrankaFormatedWithAdress_1"> ŠANGULIN d.o.o. BIOGRAD NA MORU, Kraljice Jelene 3, 23210 Biograd Na Moru zastupanog po punomoćniku ZOU Rikardo Perković i dr.</derivirana_varijabla>
  </DomainObject.Predmet.StrankaFormatedWithAdress>
  <DomainObject.Predmet.StrankaFormatedWithAdressOIB>
    <izvorni_sadrzaj> ŠANGULIN d.o.o. BIOGRAD NA MORU, OIB 52945228571, Kraljice Jelene 3, 23210 Biograd Na Moru zastupanog po punomoćniku ZOU Rikardo Perković i dr.</izvorni_sadrzaj>
    <derivirana_varijabla naziv="DomainObject.Predmet.StrankaFormatedWithAdressOIB_1"> ŠANGULIN d.o.o. BIOGRAD NA MORU, OIB 52945228571, Kraljice Jelene 3, 23210 Biograd Na Moru zastupanog po punomoćniku ZOU Rikardo Perković i dr.</derivirana_varijabla>
  </DomainObject.Predmet.StrankaFormatedWithAdressOIB>
  <DomainObject.Predmet.StrankaWithAdress>
    <izvorni_sadrzaj>ŠANGULIN d.o.o. BIOGRAD NA MORU Kraljice Jelene 3,23210 Biograd Na Moru</izvorni_sadrzaj>
    <derivirana_varijabla naziv="DomainObject.Predmet.StrankaWithAdress_1">ŠANGULIN d.o.o. BIOGRAD NA MORU Kraljice Jelene 3,23210 Biograd Na Moru</derivirana_varijabla>
  </DomainObject.Predmet.StrankaWithAdress>
  <DomainObject.Predmet.StrankaWithAdressOIB>
    <izvorni_sadrzaj>ŠANGULIN d.o.o. BIOGRAD NA MORU, OIB 52945228571, Kraljice Jelene 3,23210 Biograd Na Moru</izvorni_sadrzaj>
    <derivirana_varijabla naziv="DomainObject.Predmet.StrankaWithAdressOIB_1">ŠANGULIN d.o.o. BIOGRAD NA MORU, OIB 52945228571, Kraljice Jelene 3,23210 Biograd Na Moru</derivirana_varijabla>
  </DomainObject.Predmet.StrankaWithAdressOIB>
  <DomainObject.Predmet.StrankaNazivFormated>
    <izvorni_sadrzaj>ŠANGULIN d.o.o. BIOGRAD NA MORU</izvorni_sadrzaj>
    <derivirana_varijabla naziv="DomainObject.Predmet.StrankaNazivFormated_1">ŠANGULIN d.o.o. BIOGRAD NA MORU</derivirana_varijabla>
  </DomainObject.Predmet.StrankaNazivFormated>
  <DomainObject.Predmet.StrankaNazivFormatedOIB>
    <izvorni_sadrzaj>ŠANGULIN d.o.o. BIOGRAD NA MORU, OIB 52945228571</izvorni_sadrzaj>
    <derivirana_varijabla naziv="DomainObject.Predmet.StrankaNazivFormatedOIB_1">ŠANGULIN d.o.o. BIOGRAD NA MORU, OIB 52945228571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28035.98</izvorni_sadrzaj>
    <derivirana_varijabla naziv="DomainObject.Predmet.TrenutnaVrijednost_1">28035.98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ŠANGULIN d.o.o. BIOGRAD NA MORU zastupanog po punomoćniku ZOU Rikardo Perković i dr.</item>
    </izvorni_sadrzaj>
    <derivirana_varijabla naziv="DomainObject.Predmet.StrankaListFormated_1">
      <item>ŠANGULIN d.o.o. BIOGRAD NA MORU zastupanog po punomoćniku ZOU Rikardo Perković i dr.</item>
    </derivirana_varijabla>
  </DomainObject.Predmet.StrankaListFormated>
  <DomainObject.Predmet.StrankaListFormatedOIB>
    <izvorni_sadrzaj>
      <item>ŠANGULIN d.o.o. BIOGRAD NA MORU, OIB 52945228571 zastupanog po punomoćniku ZOU Rikardo Perković i dr.</item>
    </izvorni_sadrzaj>
    <derivirana_varijabla naziv="DomainObject.Predmet.StrankaListFormatedOIB_1">
      <item>ŠANGULIN d.o.o. BIOGRAD NA MORU, OIB 52945228571 zastupanog po punomoćniku ZOU Rikardo Perković i dr.</item>
    </derivirana_varijabla>
  </DomainObject.Predmet.StrankaListFormatedOIB>
  <DomainObject.Predmet.StrankaListFormatedWithAdress>
    <izvorni_sadrzaj>
      <item>ŠANGULIN d.o.o. BIOGRAD NA MORU, Kraljice Jelene 3, 23210 Biograd Na Moru zastupanog po punomoćniku ZOU Rikardo Perković i dr.</item>
    </izvorni_sadrzaj>
    <derivirana_varijabla naziv="DomainObject.Predmet.StrankaListFormatedWithAdress_1">
      <item>ŠANGULIN d.o.o. BIOGRAD NA MORU, Kraljice Jelene 3, 23210 Biograd Na Moru zastupanog po punomoćniku ZOU Rikardo Perković i dr.</item>
    </derivirana_varijabla>
  </DomainObject.Predmet.StrankaListFormatedWithAdress>
  <DomainObject.Predmet.StrankaListFormatedWithAdressOIB>
    <izvorni_sadrzaj>
      <item>ŠANGULIN d.o.o. BIOGRAD NA MORU, OIB 52945228571, Kraljice Jelene 3, 23210 Biograd Na Moru zastupanog po punomoćniku ZOU Rikardo Perković i dr.</item>
    </izvorni_sadrzaj>
    <derivirana_varijabla naziv="DomainObject.Predmet.StrankaListFormatedWithAdressOIB_1">
      <item>ŠANGULIN d.o.o. BIOGRAD NA MORU, OIB 52945228571, Kraljice Jelene 3, 23210 Biograd Na Moru zastupanog po punomoćniku ZOU Rikardo Perković i dr.</item>
    </derivirana_varijabla>
  </DomainObject.Predmet.StrankaListFormatedWithAdressOIB>
  <DomainObject.Predmet.StrankaListNazivFormated>
    <izvorni_sadrzaj>
      <item>ŠANGULIN d.o.o. BIOGRAD NA MORU</item>
    </izvorni_sadrzaj>
    <derivirana_varijabla naziv="DomainObject.Predmet.StrankaListNazivFormated_1">
      <item>ŠANGULIN d.o.o. BIOGRAD NA MORU</item>
    </derivirana_varijabla>
  </DomainObject.Predmet.StrankaListNazivFormated>
  <DomainObject.Predmet.StrankaListNazivFormatedOIB>
    <izvorni_sadrzaj>
      <item>ŠANGULIN d.o.o. BIOGRAD NA MORU, OIB 52945228571</item>
    </izvorni_sadrzaj>
    <derivirana_varijabla naziv="DomainObject.Predmet.StrankaListNazivFormatedOIB_1">
      <item>ŠANGULIN d.o.o. BIOGRAD NA MORU, OIB 52945228571</item>
    </derivirana_varijabla>
  </DomainObject.Predmet.StrankaListNazivFormatedOIB>
  <DomainObject.Predmet.ProtuStrankaListFormated>
    <izvorni_sadrzaj>
      <item>TIGAR I LAV d.o.o. PULA</item>
    </izvorni_sadrzaj>
    <derivirana_varijabla naziv="DomainObject.Predmet.ProtuStrankaListFormated_1">
      <item>TIGAR I LAV d.o.o. PULA</item>
    </derivirana_varijabla>
  </DomainObject.Predmet.ProtuStrankaListFormated>
  <DomainObject.Predmet.ProtuStrankaListFormatedOIB>
    <izvorni_sadrzaj>
      <item>TIGAR I LAV d.o.o. PULA, OIB 43948862357</item>
    </izvorni_sadrzaj>
    <derivirana_varijabla naziv="DomainObject.Predmet.ProtuStrankaListFormatedOIB_1">
      <item>TIGAR I LAV d.o.o. PULA, OIB 43948862357</item>
    </derivirana_varijabla>
  </DomainObject.Predmet.ProtuStrankaListFormatedOIB>
  <DomainObject.Predmet.ProtuStrankaListFormatedWithAdress>
    <izvorni_sadrzaj>
      <item>TIGAR I LAV d.o.o. PULA, Veruda 29, 52100 Pula</item>
    </izvorni_sadrzaj>
    <derivirana_varijabla naziv="DomainObject.Predmet.ProtuStrankaListFormatedWithAdress_1">
      <item>TIGAR I LAV d.o.o. PULA, Veruda 29, 52100 Pula</item>
    </derivirana_varijabla>
  </DomainObject.Predmet.ProtuStrankaListFormatedWithAdress>
  <DomainObject.Predmet.ProtuStrankaListFormatedWithAdressOIB>
    <izvorni_sadrzaj>
      <item>TIGAR I LAV d.o.o. PULA, OIB 43948862357, Veruda 29, 52100 Pula</item>
    </izvorni_sadrzaj>
    <derivirana_varijabla naziv="DomainObject.Predmet.ProtuStrankaListFormatedWithAdressOIB_1">
      <item>TIGAR I LAV d.o.o. PULA, OIB 43948862357, Veruda 29, 52100 Pula</item>
    </derivirana_varijabla>
  </DomainObject.Predmet.ProtuStrankaListFormatedWithAdressOIB>
  <DomainObject.Predmet.ProtuStrankaListNazivFormated>
    <izvorni_sadrzaj>
      <item>TIGAR I LAV d.o.o. PULA</item>
    </izvorni_sadrzaj>
    <derivirana_varijabla naziv="DomainObject.Predmet.ProtuStrankaListNazivFormated_1">
      <item>TIGAR I LAV d.o.o. PULA</item>
    </derivirana_varijabla>
  </DomainObject.Predmet.ProtuStrankaListNazivFormated>
  <DomainObject.Predmet.ProtuStrankaListNazivFormatedOIB>
    <izvorni_sadrzaj>
      <item>TIGAR I LAV d.o.o. PULA, OIB 43948862357</item>
    </izvorni_sadrzaj>
    <derivirana_varijabla naziv="DomainObject.Predmet.ProtuStrankaListNazivFormatedOIB_1">
      <item>TIGAR I LAV d.o.o. PULA, OIB 43948862357</item>
    </derivirana_varijabla>
  </DomainObject.Predmet.ProtuStrankaListNazivFormatedOIB>
  <DomainObject.Predmet.OstaliListFormated>
    <izvorni_sadrzaj>
      <item>ZOU Rikardo Perković i dr. punomoćnik sudionika u postupku ŠANGULIN d.o.o. BIOGRAD NA MORU</item>
    </izvorni_sadrzaj>
    <derivirana_varijabla naziv="DomainObject.Predmet.OstaliListFormated_1">
      <item>ZOU Rikardo Perković i dr. punomoćnik sudionika u postupku ŠANGULIN d.o.o. BIOGRAD NA MORU</item>
    </derivirana_varijabla>
  </DomainObject.Predmet.OstaliListFormated>
  <DomainObject.Predmet.OstaliListFormatedOIB>
    <izvorni_sadrzaj>
      <item>ZOU Rikardo Perković i dr. punomoćnik sudionika u postupku ŠANGULIN d.o.o. BIOGRAD NA MORU</item>
    </izvorni_sadrzaj>
    <derivirana_varijabla naziv="DomainObject.Predmet.OstaliListFormatedOIB_1">
      <item>ZOU Rikardo Perković i dr. punomoćnik sudionika u postupku ŠANGULIN d.o.o. BIOGRAD NA MORU</item>
    </derivirana_varijabla>
  </DomainObject.Predmet.OstaliListFormatedOIB>
  <DomainObject.Predmet.OstaliListFormatedWithAdress>
    <izvorni_sadrzaj>
      <item>ZOU Rikardo Perković i dr., Elizabete Kotomanić 11/II, 23000 Zadar punomoćnik sudionika u postupku ŠANGULIN d.o.o. BIOGRAD NA MORU</item>
    </izvorni_sadrzaj>
    <derivirana_varijabla naziv="DomainObject.Predmet.OstaliListFormatedWithAdress_1">
      <item>ZOU Rikardo Perković i dr., Elizabete Kotomanić 11/II, 23000 Zadar punomoćnik sudionika u postupku ŠANGULIN d.o.o. BIOGRAD NA MORU</item>
    </derivirana_varijabla>
  </DomainObject.Predmet.OstaliListFormatedWithAdress>
  <DomainObject.Predmet.OstaliListFormatedWithAdressOIB>
    <izvorni_sadrzaj>
      <item>ZOU Rikardo Perković i dr., Elizabete Kotomanić 11/II, 23000 Zadar punomoćnik sudionika u postupku ŠANGULIN d.o.o. BIOGRAD NA MORU</item>
    </izvorni_sadrzaj>
    <derivirana_varijabla naziv="DomainObject.Predmet.OstaliListFormatedWithAdressOIB_1">
      <item>ZOU Rikardo Perković i dr., Elizabete Kotomanić 11/II, 23000 Zadar punomoćnik sudionika u postupku ŠANGULIN d.o.o. BIOGRAD NA MORU</item>
    </derivirana_varijabla>
  </DomainObject.Predmet.OstaliListFormatedWithAdressOIB>
  <DomainObject.Predmet.OstaliListNazivFormated>
    <izvorni_sadrzaj>
      <item>ZOU Rikardo Perković i dr.</item>
    </izvorni_sadrzaj>
    <derivirana_varijabla naziv="DomainObject.Predmet.OstaliListNazivFormated_1">
      <item>ZOU Rikardo Perković i dr.</item>
    </derivirana_varijabla>
  </DomainObject.Predmet.OstaliListNazivFormated>
  <DomainObject.Predmet.OstaliListNazivFormatedOIB>
    <izvorni_sadrzaj>
      <item>ZOU Rikardo Perković i dr.</item>
    </izvorni_sadrzaj>
    <derivirana_varijabla naziv="DomainObject.Predmet.OstaliListNazivFormatedOIB_1">
      <item>ZOU Rikardo Perković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ŠANGULIN d.o.o. BIOGRAD NA MORU</izvorni_sadrzaj>
    <derivirana_varijabla naziv="DomainObject.Predmet.StrankaIDrugi_1">ŠANGULIN d.o.o. BIOGRAD NA MORU</derivirana_varijabla>
  </DomainObject.Predmet.StrankaIDrugi>
  <DomainObject.Predmet.ProtustrankaIDrugi>
    <izvorni_sadrzaj>TIGAR I LAV d.o.o. PULA</izvorni_sadrzaj>
    <derivirana_varijabla naziv="DomainObject.Predmet.ProtustrankaIDrugi_1">TIGAR I LAV d.o.o. PULA</derivirana_varijabla>
  </DomainObject.Predmet.ProtustrankaIDrugi>
  <DomainObject.Predmet.StrankaIDrugiAdressOIB>
    <izvorni_sadrzaj>ŠANGULIN d.o.o. BIOGRAD NA MORU, OIB 52945228571, Kraljice Jelene 3, 23210 Biograd Na Moru</izvorni_sadrzaj>
    <derivirana_varijabla naziv="DomainObject.Predmet.StrankaIDrugiAdressOIB_1">ŠANGULIN d.o.o. BIOGRAD NA MORU, OIB 52945228571, Kraljice Jelene 3, 23210 Biograd Na Moru</derivirana_varijabla>
  </DomainObject.Predmet.StrankaIDrugiAdressOIB>
  <DomainObject.Predmet.ProtustrankaIDrugiAdressOIB>
    <izvorni_sadrzaj>TIGAR I LAV d.o.o. PULA, OIB 43948862357, Veruda 29, 52100 Pula</izvorni_sadrzaj>
    <derivirana_varijabla naziv="DomainObject.Predmet.ProtustrankaIDrugiAdressOIB_1">TIGAR I LAV d.o.o. PULA, OIB 43948862357, Veruda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ZOU Rikardo Perković i dr.</item>
      <item>TIGAR I LAV d.o.o. PULA</item>
      <item>ŠANGULIN d.o.o. BIOGRAD NA MORU</item>
    </izvorni_sadrzaj>
    <derivirana_varijabla naziv="DomainObject.Predmet.SudioniciListNaziv_1">
      <item>ZOU Rikardo Perković i dr.</item>
      <item>TIGAR I LAV d.o.o. PULA</item>
      <item>ŠANGULIN d.o.o. BIOGRAD NA MORU</item>
    </derivirana_varijabla>
  </DomainObject.Predmet.SudioniciListNaziv>
  <DomainObject.Predmet.SudioniciListAdressOIB>
    <izvorni_sadrzaj>
      <item>ZOU Rikardo Perković i dr., Elizabete Kotomanić 11/II,23000 Zadar</item>
      <item>TIGAR I LAV d.o.o. PULA, OIB 43948862357, Veruda 29,52100 Pula</item>
      <item>ŠANGULIN d.o.o. BIOGRAD NA MORU, OIB 52945228571, Kraljice Jelene 3,23210 Biograd Na Moru</item>
    </izvorni_sadrzaj>
    <derivirana_varijabla naziv="DomainObject.Predmet.SudioniciListAdressOIB_1">
      <item>ZOU Rikardo Perković i dr., Elizabete Kotomanić 11/II,23000 Zadar</item>
      <item>TIGAR I LAV d.o.o. PULA, OIB 43948862357, Veruda 29,52100 Pula</item>
      <item>ŠANGULIN d.o.o. BIOGRAD NA MORU, OIB 52945228571, Kraljice Jelene 3,23210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43948862357</item>
      <item>, OIB 52945228571</item>
    </izvorni_sadrzaj>
    <derivirana_varijabla naziv="DomainObject.Predmet.SudioniciListNazivOIB_1">
      <item>, OIB null</item>
      <item>, OIB 43948862357</item>
      <item>, OIB 52945228571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1516</properties:Characters>
  <properties:Lines>48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2017-09-19T07:35:00Z</dcterms:created>
  <dc:creator>Damir Rabar</dc:creator>
  <cp:lastModifiedBy>Lorena Paris Aničić</cp:lastModifiedBy>
  <cp:lastPrinted>2017-09-19T07:40:00Z</cp:lastPrinted>
  <dcterms:modified xmlns:xsi="http://www.w3.org/2001/XMLSchema-instance" xsi:type="dcterms:W3CDTF">2017-09-19T07:41:00Z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