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4482" w14:paraId="7be4482" w:rsidRDefault="009A07E9" w:rsidP="00882873" w:rsidR="00882873">
      <w:pPr>
        <w:pStyle w:val="Tijeloteksta"/>
        <w:jc w:val="right"/>
        <w15:collapsed w:val="false"/>
      </w:pPr>
      <w:bookmarkStart w:name="_GoBack" w:id="0"/>
      <w:bookmarkEnd w:id="0"/>
      <w:r>
        <w:t>13 St-204/15-8</w:t>
      </w:r>
      <w:r w:rsidR="00BB2ACE">
        <w:t>4</w:t>
      </w:r>
    </w:p>
    <w:p w:rsidRDefault="00882873" w:rsidP="00882873" w:rsidR="0088287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2873" w:rsidP="00882873" w:rsidR="00882873" w:rsidRPr="00D21A2C"/>
    <w:p w:rsidRDefault="00882873" w:rsidP="00882873" w:rsidR="0088287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82873" w:rsidP="00261B9A" w:rsidR="00603150" w:rsidRPr="00261B9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03150" w:rsidP="00882873" w:rsidR="00603150">
      <w:pPr>
        <w:pStyle w:val="Tijeloteksta"/>
      </w:pPr>
    </w:p>
    <w:p w:rsidRDefault="00472965" w:rsidP="00882873" w:rsidR="00472965" w:rsidRPr="005E05E5">
      <w:pPr>
        <w:pStyle w:val="Tijeloteksta"/>
      </w:pPr>
    </w:p>
    <w:p w:rsidRDefault="00882873" w:rsidP="00882873" w:rsidR="00882873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 H R V A T S K A  </w:t>
      </w:r>
    </w:p>
    <w:p w:rsidRDefault="00882873" w:rsidP="00882873" w:rsidR="00882873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E5722E" w:rsidP="00522D49" w:rsidR="00E5722E">
      <w:pPr>
        <w:pStyle w:val="Tijeloteksta"/>
        <w:rPr>
          <w:b/>
          <w:bCs/>
        </w:rPr>
      </w:pPr>
    </w:p>
    <w:p w:rsidRDefault="002F4FC2" w:rsidP="00882873" w:rsidR="002F4FC2">
      <w:pPr>
        <w:pStyle w:val="Tijeloteksta"/>
        <w:rPr>
          <w:b/>
          <w:bCs/>
        </w:rPr>
      </w:pPr>
    </w:p>
    <w:p w:rsidRDefault="00BB2ACE" w:rsidP="00261B9A" w:rsidR="002F4FC2">
      <w:pPr>
        <w:ind w:firstLine="708"/>
        <w:jc w:val="both"/>
      </w:pPr>
      <w:r>
        <w:t xml:space="preserve">Trgovački sud u Osijeku, po sucu pojedincu Jadranki Herman kao stečajnom sucu, u stečajnom postupku nad dužnikom GRAMAT d.o.o. za  trgovinu  i usluge, u stečaju,  Đakovo, Industrijska zona bb, MBS 040006223, OIB 46256580078, dana </w:t>
      </w:r>
      <w:r w:rsidR="009A07E9">
        <w:t>1. ožujka</w:t>
      </w:r>
      <w:r>
        <w:t xml:space="preserve"> 2018.     </w:t>
      </w:r>
    </w:p>
    <w:p w:rsidRDefault="00603150" w:rsidP="00BB2ACE" w:rsidR="00603150">
      <w:pPr>
        <w:jc w:val="both"/>
      </w:pPr>
    </w:p>
    <w:p w:rsidRDefault="00472965" w:rsidP="00BB2ACE" w:rsidR="00472965">
      <w:pPr>
        <w:jc w:val="both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2F4FC2" w:rsidP="00A2646D" w:rsidR="002F4FC2">
      <w:pPr>
        <w:jc w:val="both"/>
      </w:pPr>
    </w:p>
    <w:p w:rsidRDefault="00472965" w:rsidP="00A2646D" w:rsidR="00472965" w:rsidRPr="00AE7D8E">
      <w:pPr>
        <w:jc w:val="both"/>
      </w:pPr>
    </w:p>
    <w:p w:rsidRDefault="00F35A55" w:rsidP="00430547" w:rsidR="00244BF6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9A07E9">
        <w:t>Limarija-Sebastijan d.o.o.  Sveta Nedjelja Bestovje, Plješevička 6, OIB 28853627484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7E3BEF">
        <w:t xml:space="preserve"> GRAMAT d.o.o. za  trgovinu  i usluge, u stečaju,  Đakovo, Industrijska zona bb, MBS 040006223, OIB 46256580078</w:t>
      </w:r>
      <w:r w:rsidR="00AE7D8E">
        <w:t xml:space="preserve">, </w:t>
      </w:r>
      <w:r w:rsidR="00AE43E1">
        <w:t>i to:</w:t>
      </w:r>
    </w:p>
    <w:p w:rsidRDefault="007E3BEF" w:rsidP="007E3BEF" w:rsidR="007E3BEF">
      <w:pPr>
        <w:pStyle w:val="Tijeloteksta"/>
        <w:ind w:left="705"/>
        <w:rPr>
          <w:bCs/>
        </w:rPr>
      </w:pPr>
    </w:p>
    <w:p w:rsidRDefault="009A07E9" w:rsidP="00472965" w:rsidR="007E3BEF" w:rsidRPr="00472965">
      <w:pPr>
        <w:pStyle w:val="Odlomakpopisa"/>
        <w:ind w:left="1065"/>
        <w:rPr>
          <w:color w:val="000000"/>
        </w:rPr>
      </w:pPr>
      <w:r>
        <w:rPr>
          <w:color w:val="000000"/>
        </w:rPr>
        <w:t>Kč.br. 790/1 u naravi gospodarska zgrada, provedbeno postrojenje i industrijsko dvorište, površine 2923 m2, upi</w:t>
      </w:r>
      <w:r w:rsidR="00472965">
        <w:rPr>
          <w:color w:val="000000"/>
        </w:rPr>
        <w:t>sano u zk.ul. 1759 k.o. Blažići,</w:t>
      </w:r>
    </w:p>
    <w:p w:rsidRDefault="004323C4" w:rsidP="00244BF6" w:rsidR="004323C4" w:rsidRPr="00244BF6">
      <w:pPr>
        <w:pStyle w:val="Odlomakpopisa"/>
        <w:ind w:left="1425"/>
        <w:rPr>
          <w:b/>
          <w:bCs/>
        </w:rPr>
      </w:pPr>
      <w:r w:rsidRPr="004323C4">
        <w:rPr>
          <w:b/>
          <w:bCs/>
        </w:rPr>
        <w:t>za kupovninu u iznosu od</w:t>
      </w:r>
      <w:r w:rsidR="007E3BEF">
        <w:rPr>
          <w:b/>
          <w:bCs/>
        </w:rPr>
        <w:t xml:space="preserve"> </w:t>
      </w:r>
      <w:r w:rsidR="00C40D21">
        <w:rPr>
          <w:b/>
          <w:bCs/>
        </w:rPr>
        <w:t xml:space="preserve">371.190,26 kn. </w:t>
      </w:r>
    </w:p>
    <w:p w:rsidRDefault="00E5722E" w:rsidP="00522D49" w:rsidR="00E5722E" w:rsidRPr="00D63FFA">
      <w:pPr>
        <w:pStyle w:val="Tijeloteksta"/>
        <w:rPr>
          <w:bCs/>
        </w:rPr>
      </w:pP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4323C4">
        <w:t xml:space="preserve"> </w:t>
      </w:r>
      <w:r w:rsidR="00C40D21">
        <w:t>Limarija-Sebastijan d.o.o.  Sveta Nedjelja Bestovje, Plješevička 6, OIB 28853627484</w:t>
      </w:r>
      <w:r w:rsidR="00244BF6">
        <w:t xml:space="preserve">, </w:t>
      </w:r>
      <w:r w:rsidR="00AE43E1">
        <w:t>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4323C4">
        <w:t>, za nekretninu navedenu u točki I 1.</w:t>
      </w:r>
      <w:r w:rsidR="00AE7D8E">
        <w:t xml:space="preserve"> u iznosu od </w:t>
      </w:r>
      <w:r w:rsidR="00DA6676">
        <w:t>3</w:t>
      </w:r>
      <w:r w:rsidR="00C40D21">
        <w:t>34.071,23</w:t>
      </w:r>
      <w:r w:rsidR="00552E70">
        <w:t xml:space="preserve"> kn, na </w:t>
      </w:r>
      <w:r w:rsidR="00AE43E1">
        <w:t>račun Trgovačkog suda u Osijeku, broj HR31 2390 0011 3000 0020</w:t>
      </w:r>
      <w:r w:rsidR="00AE7D8E">
        <w:t xml:space="preserve"> 0 s pozivom na broj HR05 272-</w:t>
      </w:r>
      <w:r w:rsidR="007E3BEF">
        <w:t>204</w:t>
      </w:r>
      <w:r w:rsidR="004323C4">
        <w:t>-2015</w:t>
      </w:r>
      <w:r w:rsidR="006E2E0D">
        <w:t xml:space="preserve"> </w:t>
      </w:r>
      <w:r w:rsidR="00AE43E1">
        <w:t>kod Hrvatske poštanske banke.</w:t>
      </w:r>
    </w:p>
    <w:p w:rsidRDefault="00E5722E" w:rsidP="00522D49" w:rsidR="00E5722E">
      <w:pPr>
        <w:pStyle w:val="Tijeloteksta"/>
      </w:pPr>
    </w:p>
    <w:p w:rsidRDefault="00F35A55" w:rsidP="00430547" w:rsidR="00430547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E6122B" w:rsidP="00E5722E" w:rsidR="00E6122B">
      <w:pPr>
        <w:pStyle w:val="Tijeloteksta"/>
        <w:jc w:val="center"/>
      </w:pPr>
    </w:p>
    <w:p w:rsidRDefault="00F35A55" w:rsidP="00522D49" w:rsid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522D49">
        <w:t>ješenja.</w:t>
      </w:r>
    </w:p>
    <w:p w:rsidRDefault="00522D49" w:rsidP="00261B9A" w:rsidR="00522D49" w:rsidRPr="00522D49">
      <w:pPr>
        <w:pStyle w:val="Tijeloteksta"/>
      </w:pPr>
    </w:p>
    <w:p w:rsidRDefault="00F35A55" w:rsidP="00E6122B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603150" w:rsidP="00261B9A" w:rsidR="00603150">
      <w:pPr>
        <w:pStyle w:val="Tijeloteksta"/>
      </w:pPr>
    </w:p>
    <w:p w:rsidRDefault="00F35A55" w:rsidP="00603150" w:rsidR="00603150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A2646D" w:rsidP="00AE7D8E" w:rsidR="00A2646D">
      <w:pPr>
        <w:pStyle w:val="Tijeloteksta"/>
      </w:pPr>
    </w:p>
    <w:p w:rsidRDefault="00C40D21" w:rsidP="00AE7D8E" w:rsidR="00C40D21">
      <w:pPr>
        <w:pStyle w:val="Tijeloteksta"/>
      </w:pPr>
    </w:p>
    <w:p w:rsidRDefault="00C40D21" w:rsidP="00AE7D8E" w:rsidR="00C40D21">
      <w:pPr>
        <w:pStyle w:val="Tijeloteksta"/>
      </w:pPr>
    </w:p>
    <w:p w:rsidRDefault="00C40D21" w:rsidP="00AE7D8E" w:rsidR="00C40D21">
      <w:pPr>
        <w:pStyle w:val="Tijeloteksta"/>
      </w:pPr>
    </w:p>
    <w:p w:rsidRDefault="00480F52" w:rsidP="00480F52" w:rsidR="00480F52">
      <w:pPr>
        <w:pStyle w:val="Tijeloteksta"/>
        <w:jc w:val="center"/>
      </w:pPr>
      <w:r>
        <w:t>2</w:t>
      </w:r>
    </w:p>
    <w:p w:rsidRDefault="00C40D21" w:rsidP="00480F52" w:rsidR="00480F52">
      <w:pPr>
        <w:pStyle w:val="Tijeloteksta"/>
        <w:jc w:val="right"/>
      </w:pPr>
      <w:r>
        <w:t>13 St-204/15-8</w:t>
      </w:r>
      <w:r w:rsidR="00480F52">
        <w:t>4</w:t>
      </w:r>
    </w:p>
    <w:p w:rsidRDefault="00480F52" w:rsidP="00480F52" w:rsidR="00480F52">
      <w:pPr>
        <w:pStyle w:val="Tijeloteksta"/>
        <w:jc w:val="center"/>
      </w:pPr>
    </w:p>
    <w:p w:rsidRDefault="00603150" w:rsidP="00AE7D8E" w:rsidR="00603150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603150" w:rsidP="006E2E0D" w:rsidR="00603150">
      <w:pPr>
        <w:pStyle w:val="Tijeloteksta"/>
      </w:pPr>
    </w:p>
    <w:p w:rsidRDefault="00A2646D" w:rsidP="00480F52" w:rsidR="00430547" w:rsidRPr="00480F52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 xml:space="preserve">Nalaže se zemljišno- knjižnom </w:t>
      </w:r>
      <w:r w:rsidR="00AE7D8E">
        <w:t xml:space="preserve">odjelu Općinskog suda u </w:t>
      </w:r>
      <w:r w:rsidR="007E3BEF">
        <w:t xml:space="preserve">Rijeci 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C40D21" w:rsidP="00737C36" w:rsidR="00C40D21">
      <w:pPr>
        <w:rPr>
          <w:b/>
          <w:bCs/>
        </w:rPr>
      </w:pPr>
    </w:p>
    <w:p w:rsidRDefault="00737C36" w:rsidP="00480F52" w:rsidR="00603150" w:rsidRPr="00480F52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C40D21" w:rsidP="00B217D9" w:rsidR="00C40D21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D63FFA" w:rsidR="00603150" w:rsidRPr="00D9757E">
      <w:pPr>
        <w:jc w:val="both"/>
      </w:pPr>
      <w:r>
        <w:tab/>
        <w:t>Na usmenoj  javnoj dražbi,</w:t>
      </w:r>
      <w:r w:rsidR="005C156A">
        <w:t xml:space="preserve"> </w:t>
      </w:r>
      <w:r w:rsidR="00D9757E">
        <w:t xml:space="preserve">radi prodaje nekretnina stečajnog dužnika, </w:t>
      </w:r>
      <w:r w:rsidR="005C156A">
        <w:t xml:space="preserve">održanoj u prostorijama ovog suda dana 1. ožujka 2018. </w:t>
      </w:r>
      <w:r w:rsidR="00D9757E">
        <w:t xml:space="preserve">godine, sudjelovao je ponuditelj Limarija-Sebastijan d.o.o.  Sveta Nedjelja Bestovje, Plješevička 6, OIB 28853627484. Kao jedini ponuditelj za nekretnine navedene u točci I ovog rješenja dao je ponudu u iznosu od 371.190,26 kn. Stečajni sudac utvrdio je da je ponuditelj Limarija-Sebastijan d.o.o.  Sveta Nedjelja Bestovje, Plješevička 6, OIB 28853627484, ispunio uvjete za dosudu gore navedenih nekretnina. Stoga je, temeljem </w:t>
      </w:r>
      <w:r w:rsidR="00E24910">
        <w:t>odredbe</w:t>
      </w:r>
      <w:r w:rsidR="00A91C43">
        <w:rPr>
          <w:bCs/>
        </w:rPr>
        <w:t xml:space="preserve"> članka </w:t>
      </w:r>
      <w:r>
        <w:rPr>
          <w:bCs/>
        </w:rPr>
        <w:t xml:space="preserve">98. Ovršnog zakona </w:t>
      </w:r>
      <w:r w:rsidR="00E24910">
        <w:rPr>
          <w:bCs/>
        </w:rPr>
        <w:t xml:space="preserve">(Narodne novine broj 112/12, 25/13, </w:t>
      </w:r>
      <w:r w:rsidR="00D22B2F">
        <w:rPr>
          <w:bCs/>
        </w:rPr>
        <w:t>93/14</w:t>
      </w:r>
      <w:r w:rsidR="005C156A">
        <w:rPr>
          <w:bCs/>
        </w:rPr>
        <w:t>, 55/16 i 73/17</w:t>
      </w:r>
      <w:r w:rsidR="00D22B2F">
        <w:rPr>
          <w:bCs/>
        </w:rPr>
        <w:t xml:space="preserve">) </w:t>
      </w:r>
      <w:r w:rsidR="005C156A">
        <w:rPr>
          <w:bCs/>
        </w:rPr>
        <w:t>riješeno</w:t>
      </w:r>
      <w:r>
        <w:rPr>
          <w:bCs/>
        </w:rPr>
        <w:t xml:space="preserve"> kao u izreci ovog rješenja.</w:t>
      </w:r>
    </w:p>
    <w:p w:rsidRDefault="00603150" w:rsidP="00D63FFA" w:rsidR="00603150">
      <w:pPr>
        <w:jc w:val="both"/>
        <w:rPr>
          <w:bCs/>
        </w:rPr>
      </w:pPr>
    </w:p>
    <w:p w:rsidRDefault="0070012E" w:rsidP="00D63FFA" w:rsidR="003E6C32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D63FFA" w:rsidP="00D63FFA" w:rsidR="00D63FFA" w:rsidRPr="00D63FFA">
      <w:pPr>
        <w:jc w:val="both"/>
        <w:rPr>
          <w:bCs/>
        </w:rPr>
      </w:pPr>
    </w:p>
    <w:p w:rsidRDefault="00A91C43" w:rsidP="003B7C17" w:rsidR="00E5722E">
      <w:pPr>
        <w:jc w:val="center"/>
      </w:pPr>
      <w:r>
        <w:t>U Osijeku</w:t>
      </w:r>
      <w:r w:rsidR="005C156A">
        <w:t xml:space="preserve"> 1. ožujak </w:t>
      </w:r>
      <w:r w:rsidR="005364DF">
        <w:t xml:space="preserve"> 2018. </w:t>
      </w:r>
    </w:p>
    <w:p w:rsidRDefault="0070012E" w:rsidP="0070012E" w:rsidR="0070012E">
      <w:r>
        <w:t>Zapisničar</w:t>
      </w:r>
    </w:p>
    <w:p w:rsidRDefault="0070012E" w:rsidP="0070012E" w:rsidR="00E5722E">
      <w:r>
        <w:t>Maja Kocijan</w:t>
      </w:r>
    </w:p>
    <w:p w:rsidRDefault="0070012E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3E6C32" w:rsidP="0070012E" w:rsidR="003E6C32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E5722E" w:rsidP="00737C36" w:rsidR="00E5722E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E5722E" w:rsidP="00E5722E" w:rsidR="00E5722E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Stečajna upraviteljica  </w:t>
      </w:r>
      <w:r w:rsidR="005364DF">
        <w:rPr>
          <w:bCs/>
        </w:rPr>
        <w:t xml:space="preserve">Tihana Majić </w:t>
      </w:r>
    </w:p>
    <w:p w:rsidRDefault="00E5722E" w:rsidP="00E5722E" w:rsidR="00E5722E" w:rsidRPr="00424181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Kupac </w:t>
      </w:r>
      <w:r w:rsidR="00472965">
        <w:t>Limarija-Sebastijan d.o.o. Sveta Nedjelja Bestovje, Plješevička 6</w:t>
      </w:r>
    </w:p>
    <w:p w:rsidRDefault="00E5722E" w:rsidP="00E5722E" w:rsidR="00E5722E">
      <w:pPr>
        <w:pStyle w:val="Tijeloteksta"/>
        <w:numPr>
          <w:ilvl w:val="0"/>
          <w:numId w:val="1"/>
        </w:numPr>
      </w:pPr>
      <w:r>
        <w:t xml:space="preserve">razlučni vjerovnik </w:t>
      </w:r>
      <w:r w:rsidR="005364DF">
        <w:t>B2 Kapital d.o.o. Zagreb, Radnička cesta 41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>RH MF Pore</w:t>
      </w:r>
      <w:r w:rsidR="00261B9A">
        <w:t>zna uprava Područni ured Rijeka</w:t>
      </w:r>
    </w:p>
    <w:p w:rsidRDefault="00261B9A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Općinski sud u Rijeci Zemljišno knjižni odjel Rijeka       </w:t>
      </w:r>
    </w:p>
    <w:p w:rsidRDefault="00E5722E" w:rsidP="00480F52" w:rsidR="002A5965">
      <w:pPr>
        <w:numPr>
          <w:ilvl w:val="0"/>
          <w:numId w:val="1"/>
        </w:numPr>
      </w:pPr>
      <w:r>
        <w:t>e-ogla</w:t>
      </w:r>
      <w:r w:rsidRPr="009438AC">
        <w:t>sna ploča</w:t>
      </w:r>
      <w:r w:rsidRPr="009438AC">
        <w:tab/>
      </w:r>
    </w:p>
    <w:p w:rsidRDefault="00472965" w:rsidP="00480F52" w:rsidR="00472965" w:rsidRPr="009438AC">
      <w:pPr>
        <w:numPr>
          <w:ilvl w:val="0"/>
          <w:numId w:val="1"/>
        </w:numPr>
      </w:pPr>
      <w:r>
        <w:t>kal. 1/4</w:t>
      </w:r>
    </w:p>
    <w:sectPr w:rsidSect="00472965" w:rsidR="00472965" w:rsidRPr="009438AC">
      <w:pgSz w:h="16838" w:w="11906"/>
      <w:pgMar w:gutter="0" w:footer="708" w:header="708" w:left="1440" w:bottom="851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17A6D4D"/>
    <w:multiLevelType w:val="hybridMultilevel"/>
    <w:tmpl w:val="90D48394"/>
    <w:lvl w:tplc="8B66474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5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A955D11"/>
    <w:multiLevelType w:val="hybridMultilevel"/>
    <w:tmpl w:val="FDB24A8C"/>
    <w:lvl w:tplc="5CA8370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443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63"/>
      </w:pPr>
    </w:lvl>
    <w:lvl w:tplc="041A001B" w:ilvl="2">
      <w:start w:val="1"/>
      <w:numFmt w:val="lowerRoman"/>
      <w:lvlText w:val="%3."/>
      <w:lvlJc w:val="right"/>
      <w:pPr>
        <w:ind w:hanging="180" w:left="2883"/>
      </w:pPr>
    </w:lvl>
    <w:lvl w:tplc="041A000F" w:ilvl="3">
      <w:start w:val="1"/>
      <w:numFmt w:val="decimal"/>
      <w:lvlText w:val="%4."/>
      <w:lvlJc w:val="left"/>
      <w:pPr>
        <w:ind w:hanging="360" w:left="3603"/>
      </w:pPr>
    </w:lvl>
    <w:lvl w:tplc="041A0019" w:ilvl="4">
      <w:start w:val="1"/>
      <w:numFmt w:val="lowerLetter"/>
      <w:lvlText w:val="%5."/>
      <w:lvlJc w:val="left"/>
      <w:pPr>
        <w:ind w:hanging="360" w:left="4323"/>
      </w:pPr>
    </w:lvl>
    <w:lvl w:tplc="041A001B" w:ilvl="5">
      <w:start w:val="1"/>
      <w:numFmt w:val="lowerRoman"/>
      <w:lvlText w:val="%6."/>
      <w:lvlJc w:val="right"/>
      <w:pPr>
        <w:ind w:hanging="180" w:left="5043"/>
      </w:pPr>
    </w:lvl>
    <w:lvl w:tplc="041A000F" w:ilvl="6">
      <w:start w:val="1"/>
      <w:numFmt w:val="decimal"/>
      <w:lvlText w:val="%7."/>
      <w:lvlJc w:val="left"/>
      <w:pPr>
        <w:ind w:hanging="360" w:left="5763"/>
      </w:pPr>
    </w:lvl>
    <w:lvl w:tplc="041A0019" w:ilvl="7">
      <w:start w:val="1"/>
      <w:numFmt w:val="lowerLetter"/>
      <w:lvlText w:val="%8."/>
      <w:lvlJc w:val="left"/>
      <w:pPr>
        <w:ind w:hanging="360" w:left="6483"/>
      </w:pPr>
    </w:lvl>
    <w:lvl w:tplc="041A001B" w:ilvl="8">
      <w:start w:val="1"/>
      <w:numFmt w:val="lowerRoman"/>
      <w:lvlText w:val="%9."/>
      <w:lvlJc w:val="right"/>
      <w:pPr>
        <w:ind w:hanging="180" w:left="7203"/>
      </w:p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82D2493"/>
    <w:multiLevelType w:val="hybridMultilevel"/>
    <w:tmpl w:val="D174CEFC"/>
    <w:lvl w:tplc="5A20CF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11"/>
  </w:num>
  <w:num w:numId="5">
    <w:abstractNumId w:val="0"/>
  </w:num>
  <w:num w:numId="6">
    <w:abstractNumId w:val="9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3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6"/>
  </w:num>
  <w:num w:numId="14">
    <w:abstractNumId w:val="4"/>
  </w:num>
  <w:num w:numId="15">
    <w:abstractNumId w:val="15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A4D18"/>
    <w:rsid w:val="00204164"/>
    <w:rsid w:val="00244BF6"/>
    <w:rsid w:val="00260103"/>
    <w:rsid w:val="00261B9A"/>
    <w:rsid w:val="00272C5B"/>
    <w:rsid w:val="002A5965"/>
    <w:rsid w:val="002E6296"/>
    <w:rsid w:val="002F4FC2"/>
    <w:rsid w:val="0034612F"/>
    <w:rsid w:val="00360A8F"/>
    <w:rsid w:val="003B7C17"/>
    <w:rsid w:val="003E6C32"/>
    <w:rsid w:val="00424181"/>
    <w:rsid w:val="00430547"/>
    <w:rsid w:val="004323C4"/>
    <w:rsid w:val="00472965"/>
    <w:rsid w:val="00476044"/>
    <w:rsid w:val="00480F52"/>
    <w:rsid w:val="004D5C30"/>
    <w:rsid w:val="00522D49"/>
    <w:rsid w:val="005364DF"/>
    <w:rsid w:val="00552E70"/>
    <w:rsid w:val="005C156A"/>
    <w:rsid w:val="00603150"/>
    <w:rsid w:val="00605981"/>
    <w:rsid w:val="00657546"/>
    <w:rsid w:val="006C318A"/>
    <w:rsid w:val="006E2E0D"/>
    <w:rsid w:val="0070012E"/>
    <w:rsid w:val="00737C36"/>
    <w:rsid w:val="00753AD5"/>
    <w:rsid w:val="00780F93"/>
    <w:rsid w:val="007E3BEF"/>
    <w:rsid w:val="007F029F"/>
    <w:rsid w:val="00836734"/>
    <w:rsid w:val="00882873"/>
    <w:rsid w:val="008B518C"/>
    <w:rsid w:val="009438AC"/>
    <w:rsid w:val="009A07E9"/>
    <w:rsid w:val="009B6C68"/>
    <w:rsid w:val="009C1B13"/>
    <w:rsid w:val="009E6867"/>
    <w:rsid w:val="00A2646D"/>
    <w:rsid w:val="00A30D25"/>
    <w:rsid w:val="00A66AFA"/>
    <w:rsid w:val="00A91C43"/>
    <w:rsid w:val="00AE43E1"/>
    <w:rsid w:val="00AE7D8E"/>
    <w:rsid w:val="00AF2274"/>
    <w:rsid w:val="00B217D9"/>
    <w:rsid w:val="00B34F15"/>
    <w:rsid w:val="00B961EB"/>
    <w:rsid w:val="00BB2ACE"/>
    <w:rsid w:val="00BB5F40"/>
    <w:rsid w:val="00BF7A36"/>
    <w:rsid w:val="00C00974"/>
    <w:rsid w:val="00C067DF"/>
    <w:rsid w:val="00C40D21"/>
    <w:rsid w:val="00C71991"/>
    <w:rsid w:val="00C868B3"/>
    <w:rsid w:val="00CF6A1A"/>
    <w:rsid w:val="00D07E0F"/>
    <w:rsid w:val="00D22B2F"/>
    <w:rsid w:val="00D3189F"/>
    <w:rsid w:val="00D63FFA"/>
    <w:rsid w:val="00D67D22"/>
    <w:rsid w:val="00D9757E"/>
    <w:rsid w:val="00DA6676"/>
    <w:rsid w:val="00DD53EC"/>
    <w:rsid w:val="00DF6C09"/>
    <w:rsid w:val="00E21566"/>
    <w:rsid w:val="00E24910"/>
    <w:rsid w:val="00E363A9"/>
    <w:rsid w:val="00E51A88"/>
    <w:rsid w:val="00E5722E"/>
    <w:rsid w:val="00E6122B"/>
    <w:rsid w:val="00EA0702"/>
    <w:rsid w:val="00EE3D3C"/>
    <w:rsid w:val="00F35A55"/>
    <w:rsid w:val="00F64B03"/>
    <w:rsid w:val="00FA1F72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1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9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9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9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9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1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9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9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9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9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ovr -1696/14 u prilogu</izvorni_sadrzaj>
    <derivirana_varijabla naziv="DomainObject.Predmet.PrimjedbaSuca_1">spis ovr -1696/14 u prilogu</derivirana_varijabla>
  </DomainObject.Predmet.PrimjedbaSuca>
  <DomainObject.Predmet.ProtustrankaFormated>
    <izvorni_sadrzaj>  GRAMAT društvo s ograničenom odgovornošću za trgovinu i usluge</izvorni_sadrzaj>
    <derivirana_varijabla naziv="DomainObject.Predmet.ProtustrankaFormated_1">  GRAMAT društvo s ograničenom odgovornošću za trgovinu i usluge</derivirana_varijabla>
  </DomainObject.Predmet.ProtustrankaFormated>
  <DomainObject.Predmet.ProtustrankaFormatedOIB>
    <izvorni_sadrzaj>  GRAMAT društvo s ograničenom odgovornošću za trgovinu i usluge, OIB 46256580078</izvorni_sadrzaj>
    <derivirana_varijabla naziv="DomainObject.Predmet.ProtustrankaFormatedOIB_1">  GRAMAT društvo s ograničenom odgovornošću za trgovinu i usluge, OIB 46256580078</derivirana_varijabla>
  </DomainObject.Predmet.ProtustrankaFormatedOIB>
  <DomainObject.Predmet.ProtustrankaFormatedWithAdress>
    <izvorni_sadrzaj> GRAMAT društvo s ograničenom odgovornošću za trgovinu i usluge, Industrijska zona/bb, 31400 Đakovo</izvorni_sadrzaj>
    <derivirana_varijabla naziv="DomainObject.Predmet.ProtustrankaFormatedWithAdress_1"> GRAMAT društvo s ograničenom odgovornošću za trgovinu i usluge, Industrijska zona/bb, 31400 Đakovo</derivirana_varijabla>
  </DomainObject.Predmet.ProtustrankaFormatedWithAdress>
  <DomainObject.Predmet.ProtustrankaFormatedWithAdressOIB>
    <izvorni_sadrzaj> GRAMAT društvo s ograničenom odgovornošću za trgovinu i usluge, OIB 46256580078, Industrijska zona/bb, 31400 Đakovo</izvorni_sadrzaj>
    <derivirana_varijabla naziv="DomainObject.Predmet.ProtustrankaFormatedWithAdressOIB_1"> GRAMAT društvo s ograničenom odgovornošću za trgovinu i usluge, OIB 46256580078, Industrijska zona/bb, 31400 Đakovo</derivirana_varijabla>
  </DomainObject.Predmet.ProtustrankaFormatedWithAdressOIB>
  <DomainObject.Predmet.ProtustrankaWithAdress>
    <izvorni_sadrzaj>GRAMAT društvo s ograničenom odgovornošću za trgovinu i usluge Industrijska zona/bb, 31400 Đakovo</izvorni_sadrzaj>
    <derivirana_varijabla naziv="DomainObject.Predmet.ProtustrankaWithAdress_1">GRAMAT društvo s ograničenom odgovornošću za trgovinu i usluge Industrijska zona/bb, 31400 Đakovo</derivirana_varijabla>
  </DomainObject.Predmet.ProtustrankaWithAdress>
  <DomainObject.Predmet.ProtustrankaWithAdressOIB>
    <izvorni_sadrzaj>GRAMAT društvo s ograničenom odgovornošću za trgovinu i usluge, OIB 46256580078, Industrijska zona/bb, 31400 Đakovo</izvorni_sadrzaj>
    <derivirana_varijabla naziv="DomainObject.Predmet.ProtustrankaWithAdressOIB_1">GRAMAT društvo s ograničenom odgovornošću za trgovinu i usluge, OIB 46256580078, Industrijska zona/bb, 31400 Đakovo</derivirana_varijabla>
  </DomainObject.Predmet.ProtustrankaWithAdressOIB>
  <DomainObject.Predmet.ProtustrankaNazivFormated>
    <izvorni_sadrzaj>GRAMAT društvo s ograničenom odgovornošću za trgovinu i usluge</izvorni_sadrzaj>
    <derivirana_varijabla naziv="DomainObject.Predmet.ProtustrankaNazivFormated_1">GRAMAT društvo s ograničenom odgovornošću za trgovinu i usluge</derivirana_varijabla>
  </DomainObject.Predmet.ProtustrankaNazivFormated>
  <DomainObject.Predmet.ProtustrankaNazivFormatedOIB>
    <izvorni_sadrzaj>GRAMAT društvo s ograničenom odgovornošću za trgovinu i usluge, OIB 46256580078</izvorni_sadrzaj>
    <derivirana_varijabla naziv="DomainObject.Predmet.ProtustrankaNazivFormatedOIB_1">GRAMAT društvo s ograničenom odgovornošću za trgovinu i usluge, OIB 46256580078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društvo s ograničenom odgovornošću za trgovinu i usluge</izvorni_sadrzaj>
    <derivirana_varijabla naziv="DomainObject.Predmet.StrankaFormated_1">  GRAMAT društvo s ograničenom odgovornošću za trgovinu i usluge</derivirana_varijabla>
  </DomainObject.Predmet.StrankaFormated>
  <DomainObject.Predmet.StrankaFormatedOIB>
    <izvorni_sadrzaj>  GRAMAT društvo s ograničenom odgovornošću za trgovinu i usluge, OIB 46256580078</izvorni_sadrzaj>
    <derivirana_varijabla naziv="DomainObject.Predmet.StrankaFormatedOIB_1">  GRAMAT društvo s ograničenom odgovornošću za trgovinu i usluge, OIB 46256580078</derivirana_varijabla>
  </DomainObject.Predmet.StrankaFormatedOIB>
  <DomainObject.Predmet.StrankaFormatedWithAdress>
    <izvorni_sadrzaj> GRAMAT društvo s ograničenom odgovornošću za trgovinu i usluge, Industrijska zona/bb, 31400 Đakovo</izvorni_sadrzaj>
    <derivirana_varijabla naziv="DomainObject.Predmet.StrankaFormatedWithAdress_1"> GRAMAT društvo s ograničenom odgovornošću za trgovinu i usluge, Industrijska zona/bb, 31400 Đakovo</derivirana_varijabla>
  </DomainObject.Predmet.StrankaFormatedWithAdress>
  <DomainObject.Predmet.StrankaFormatedWithAdressOIB>
    <izvorni_sadrzaj> GRAMAT društvo s ograničenom odgovornošću za trgovinu i usluge, OIB 46256580078, Industrijska zona/bb, 31400 Đakovo</izvorni_sadrzaj>
    <derivirana_varijabla naziv="DomainObject.Predmet.StrankaFormatedWithAdressOIB_1"> GRAMAT društvo s ograničenom odgovornošću za trgovinu i usluge, OIB 46256580078, Industrijska zona/bb, 31400 Đakovo</derivirana_varijabla>
  </DomainObject.Predmet.StrankaFormatedWithAdressOIB>
  <DomainObject.Predmet.StrankaWithAdress>
    <izvorni_sadrzaj>GRAMAT društvo s ograničenom odgovornošću za trgovinu i usluge Industrijska zona/bb,31400 Đakovo</izvorni_sadrzaj>
    <derivirana_varijabla naziv="DomainObject.Predmet.StrankaWithAdress_1">GRAMAT društvo s ograničenom odgovornošću za trgovinu i usluge Industrijska zona/bb,31400 Đakovo</derivirana_varijabla>
  </DomainObject.Predmet.StrankaWithAdress>
  <DomainObject.Predmet.StrankaWithAdressOIB>
    <izvorni_sadrzaj>GRAMAT društvo s ograničenom odgovornošću za trgovinu i usluge, OIB 46256580078, Industrijska zona/bb,31400 Đakovo</izvorni_sadrzaj>
    <derivirana_varijabla naziv="DomainObject.Predmet.StrankaWithAdressOIB_1">GRAMAT društvo s ograničenom odgovornošću za trgovinu i usluge, OIB 46256580078, Industrijska zona/bb,31400 Đakovo</derivirana_varijabla>
  </DomainObject.Predmet.StrankaWithAdressOIB>
  <DomainObject.Predmet.StrankaNazivFormated>
    <izvorni_sadrzaj>GRAMAT društvo s ograničenom odgovornošću za trgovinu i usluge</izvorni_sadrzaj>
    <derivirana_varijabla naziv="DomainObject.Predmet.StrankaNazivFormated_1">GRAMAT društvo s ograničenom odgovornošću za trgovinu i usluge</derivirana_varijabla>
  </DomainObject.Predmet.StrankaNazivFormated>
  <DomainObject.Predmet.StrankaNazivFormatedOIB>
    <izvorni_sadrzaj>GRAMAT društvo s ograničenom odgovornošću za trgovinu i usluge, OIB 46256580078</izvorni_sadrzaj>
    <derivirana_varijabla naziv="DomainObject.Predmet.StrankaNazivFormatedOIB_1">GRAMAT društvo s ograničenom odgovornošću za trgovinu i usluge, OIB 46256580078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GRAMAT društvo s ograničenom odgovornošću za trgovinu i usluge</item>
    </izvorni_sadrzaj>
    <derivirana_varijabla naziv="DomainObject.Predmet.StrankaListFormated_1">
      <item>GRAMAT društvo s ograničenom odgovornošću za trgovinu i usluge</item>
    </derivirana_varijabla>
  </DomainObject.Predmet.StrankaListFormated>
  <DomainObject.Predmet.StrankaListFormatedOIB>
    <izvorni_sadrzaj>
      <item>GRAMAT društvo s ograničenom odgovornošću za trgovinu i usluge, OIB 46256580078</item>
    </izvorni_sadrzaj>
    <derivirana_varijabla naziv="DomainObject.Predmet.StrankaListFormatedOIB_1">
      <item>GRAMAT društvo s ograničenom odgovornošću za trgovinu i usluge, OIB 46256580078</item>
    </derivirana_varijabla>
  </DomainObject.Predmet.StrankaListFormatedOIB>
  <DomainObject.Predmet.StrankaListFormatedWithAdress>
    <izvorni_sadrzaj>
      <item>GRAMAT društvo s ograničenom odgovornošću za trgovinu i usluge, Industrijska zona/bb, 31400 Đakovo</item>
    </izvorni_sadrzaj>
    <derivirana_varijabla naziv="DomainObject.Predmet.StrankaListFormatedWithAdress_1">
      <item>GRAMAT društvo s ograničenom odgovornošću za trgovinu i usluge, Industrijska zona/bb, 31400 Đakovo</item>
    </derivirana_varijabla>
  </DomainObject.Predmet.StrankaListFormatedWithAdress>
  <DomainObject.Predmet.StrankaListFormatedWithAdressOIB>
    <izvorni_sadrzaj>
      <item>GRAMAT društvo s ograničenom odgovornošću za trgovinu i usluge, OIB 46256580078, Industrijska zona/bb, 31400 Đakovo</item>
    </izvorni_sadrzaj>
    <derivirana_varijabla naziv="DomainObject.Predmet.StrankaListFormatedWithAdressOIB_1">
      <item>GRAMAT društvo s ograničenom odgovornošću za trgovinu i usluge, OIB 46256580078, Industrijska zona/bb, 31400 Đakovo</item>
    </derivirana_varijabla>
  </DomainObject.Predmet.StrankaListFormatedWithAdressOIB>
  <DomainObject.Predmet.StrankaListNazivFormated>
    <izvorni_sadrzaj>
      <item>GRAMAT društvo s ograničenom odgovornošću za trgovinu i usluge</item>
    </izvorni_sadrzaj>
    <derivirana_varijabla naziv="DomainObject.Predmet.StrankaListNazivFormated_1">
      <item>GRAMAT društvo s ograničenom odgovornošću za trgovinu i usluge</item>
    </derivirana_varijabla>
  </DomainObject.Predmet.StrankaListNazivFormated>
  <DomainObject.Predmet.StrankaListNazivFormatedOIB>
    <izvorni_sadrzaj>
      <item>GRAMAT društvo s ograničenom odgovornošću za trgovinu i usluge, OIB 46256580078</item>
    </izvorni_sadrzaj>
    <derivirana_varijabla naziv="DomainObject.Predmet.StrankaListNazivFormatedOIB_1">
      <item>GRAMAT društvo s ograničenom odgovornošću za trgovinu i usluge, OIB 46256580078</item>
    </derivirana_varijabla>
  </DomainObject.Predmet.StrankaListNazivFormatedOIB>
  <DomainObject.Predmet.ProtuStrankaListFormated>
    <izvorni_sadrzaj>
      <item>GRAMAT društvo s ograničenom odgovornošću za trgovinu i usluge</item>
    </izvorni_sadrzaj>
    <derivirana_varijabla naziv="DomainObject.Predmet.ProtuStrankaListFormated_1">
      <item>GRAMAT društvo s ograničenom odgovornošću za trgovinu i usluge</item>
    </derivirana_varijabla>
  </DomainObject.Predmet.ProtuStrankaListFormated>
  <DomainObject.Predmet.ProtuStrankaListFormatedOIB>
    <izvorni_sadrzaj>
      <item>GRAMAT društvo s ograničenom odgovornošću za trgovinu i usluge, OIB 46256580078</item>
    </izvorni_sadrzaj>
    <derivirana_varijabla naziv="DomainObject.Predmet.ProtuStrankaListFormatedOIB_1">
      <item>GRAMAT društvo s ograničenom odgovornošću za trgovinu i usluge, OIB 46256580078</item>
    </derivirana_varijabla>
  </DomainObject.Predmet.ProtuStrankaListFormatedOIB>
  <DomainObject.Predmet.ProtuStrankaListFormatedWithAdress>
    <izvorni_sadrzaj>
      <item>GRAMAT društvo s ograničenom odgovornošću za trgovinu i usluge, Industrijska zona/bb, 31400 Đakovo</item>
    </izvorni_sadrzaj>
    <derivirana_varijabla naziv="DomainObject.Predmet.ProtuStrankaListFormatedWithAdress_1">
      <item>GRAMAT društvo s ograničenom odgovornošću za trgovinu i usluge, Industrijska zona/bb, 31400 Đakovo</item>
    </derivirana_varijabla>
  </DomainObject.Predmet.ProtuStrankaListFormatedWithAdress>
  <DomainObject.Predmet.ProtuStrankaListFormatedWithAdressOIB>
    <izvorni_sadrzaj>
      <item>GRAMAT društvo s ograničenom odgovornošću za trgovinu i usluge, OIB 46256580078, Industrijska zona/bb, 31400 Đakovo</item>
    </izvorni_sadrzaj>
    <derivirana_varijabla naziv="DomainObject.Predmet.ProtuStrankaListFormatedWithAdressOIB_1">
      <item>GRAMAT društvo s ograničenom odgovornošću za trgovinu i usluge, OIB 46256580078, Industrijska zona/bb, 31400 Đakovo</item>
    </derivirana_varijabla>
  </DomainObject.Predmet.ProtuStrankaListFormatedWithAdressOIB>
  <DomainObject.Predmet.ProtuStrankaListNazivFormated>
    <izvorni_sadrzaj>
      <item>GRAMAT društvo s ograničenom odgovornošću za trgovinu i usluge</item>
    </izvorni_sadrzaj>
    <derivirana_varijabla naziv="DomainObject.Predmet.ProtuStrankaListNazivFormated_1">
      <item>GRAMAT društvo s ograničenom odgovornošću za trgovinu i usluge</item>
    </derivirana_varijabla>
  </DomainObject.Predmet.ProtuStrankaListNazivFormated>
  <DomainObject.Predmet.ProtuStrankaListNazivFormatedOIB>
    <izvorni_sadrzaj>
      <item>GRAMAT društvo s ograničenom odgovornošću za trgovinu i usluge, OIB 46256580078</item>
    </izvorni_sadrzaj>
    <derivirana_varijabla naziv="DomainObject.Predmet.ProtuStrankaListNazivFormatedOIB_1">
      <item>GRAMAT društvo s ograničenom odgovornošću za trgovinu i usluge, OIB 46256580078</item>
    </derivirana_varijabla>
  </DomainObject.Predmet.ProtuStrankaListNazivFormatedOIB>
  <DomainObject.Predmet.OstaliListFormated>
    <izvorni_sadrzaj>
      <item>Tihana Majić</item>
    </izvorni_sadrzaj>
    <derivirana_varijabla naziv="DomainObject.Predmet.OstaliListFormated_1">
      <item>Tihana Majić</item>
    </derivirana_varijabla>
  </DomainObject.Predmet.OstaliListFormated>
  <DomainObject.Predmet.OstaliListFormatedOIB>
    <izvorni_sadrzaj>
      <item>Tihana Majić, OIB 43035003321</item>
    </izvorni_sadrzaj>
    <derivirana_varijabla naziv="DomainObject.Predmet.OstaliListFormatedOIB_1">
      <item>Tihana Majić, OIB 43035003321</item>
    </derivirana_varijabla>
  </DomainObject.Predmet.OstaliListFormatedOIB>
  <DomainObject.Predmet.OstaliListFormatedWithAdress>
    <izvorni_sadrzaj>
      <item>Tihana Majić, Naselje Miroslava Krleže 4, 31000 Osijek</item>
    </izvorni_sadrzaj>
    <derivirana_varijabla naziv="DomainObject.Predmet.OstaliListFormatedWithAdress_1">
      <item>Tihana Majić, Naselje Miroslava Krleže 4, 31000 Osijek</item>
    </derivirana_varijabla>
  </DomainObject.Predmet.OstaliListFormatedWithAdress>
  <DomainObject.Predmet.OstaliListFormatedWithAdressOIB>
    <izvorni_sadrzaj>
      <item>Tihana Majić, OIB 43035003321, Naselje Miroslava Krleže 4, 31000 Osijek</item>
    </izvorni_sadrzaj>
    <derivirana_varijabla naziv="DomainObject.Predmet.OstaliListFormatedWithAdressOIB_1">
      <item>Tihana Majić, OIB 43035003321, Naselje Miroslava Krleže 4, 31000 Osijek</item>
    </derivirana_varijabla>
  </DomainObject.Predmet.OstaliListFormatedWithAdressOIB>
  <DomainObject.Predmet.OstaliListNazivFormated>
    <izvorni_sadrzaj>
      <item>Tihana Majić</item>
    </izvorni_sadrzaj>
    <derivirana_varijabla naziv="DomainObject.Predmet.OstaliListNazivFormated_1">
      <item>Tihana Majić</item>
    </derivirana_varijabla>
  </DomainObject.Predmet.OstaliListNazivFormated>
  <DomainObject.Predmet.OstaliListNazivFormatedOIB>
    <izvorni_sadrzaj>
      <item>Tihana Majić, OIB 43035003321</item>
    </izvorni_sadrzaj>
    <derivirana_varijabla naziv="DomainObject.Predmet.OstaliListNazivFormatedOIB_1">
      <item>Tihana Majić,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GRAMAT društvo s ograničenom odgovornošću za trgovinu i usluge</izvorni_sadrzaj>
    <derivirana_varijabla naziv="DomainObject.Predmet.StrankaIDrugi_1">GRAMAT društvo s ograničenom odgovornošću za trgovinu i usluge</derivirana_varijabla>
  </DomainObject.Predmet.StrankaIDrugi>
  <DomainObject.Predmet.ProtustrankaIDrugi>
    <izvorni_sadrzaj>GRAMAT društvo s ograničenom odgovornošću za trgovinu i usluge</izvorni_sadrzaj>
    <derivirana_varijabla naziv="DomainObject.Predmet.ProtustrankaIDrugi_1">GRAMAT društvo s ograničenom odgovornošću za trgovinu i usluge</derivirana_varijabla>
  </DomainObject.Predmet.ProtustrankaIDrugi>
  <DomainObject.Predmet.StrankaIDrugiAdressOIB>
    <izvorni_sadrzaj>GRAMAT društvo s ograničenom odgovornošću za trgovinu i usluge, OIB 46256580078, Industrijska zona/bb, 31400 Đakovo</izvorni_sadrzaj>
    <derivirana_varijabla naziv="DomainObject.Predmet.StrankaIDrugiAdressOIB_1">GRAMAT društvo s ograničenom odgovornošću za trgovinu i usluge, OIB 46256580078, Industrijska zona/bb, 31400 Đakovo</derivirana_varijabla>
  </DomainObject.Predmet.StrankaIDrugiAdressOIB>
  <DomainObject.Predmet.ProtustrankaIDrugiAdressOIB>
    <izvorni_sadrzaj>GRAMAT društvo s ograničenom odgovornošću za trgovinu i usluge, OIB 46256580078, Industrijska zona/bb, 31400 Đakovo</izvorni_sadrzaj>
    <derivirana_varijabla naziv="DomainObject.Predmet.ProtustrankaIDrugiAdressOIB_1">GRAMAT društvo s ograničenom odgovornošću za trgovinu i usluge, OIB 46256580078,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GRAMAT društvo s ograničenom odgovornošću za trgovinu i usluge</item>
      <item>GRAMAT društvo s ograničenom odgovornošću za trgovinu i usluge</item>
      <item>Tihana Majić</item>
    </izvorni_sadrzaj>
    <derivirana_varijabla naziv="DomainObject.Predmet.SudioniciListNaziv_1">
      <item>GRAMAT društvo s ograničenom odgovornošću za trgovinu i usluge</item>
      <item>GRAMAT društvo s ograničenom odgovornošću za trgovinu i usluge</item>
      <item>Tihana Majić</item>
    </derivirana_varijabla>
  </DomainObject.Predmet.SudioniciListNaziv>
  <DomainObject.Predmet.SudioniciListAdressOIB>
    <izvorni_sadrzaj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izvorni_sadrzaj>
    <derivirana_varijabla naziv="DomainObject.Predmet.SudioniciListAdressOIB_1"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46256580078</item>
      <item>, OIB 46256580078</item>
      <item>, OIB 43035003321</item>
    </izvorni_sadrzaj>
    <derivirana_varijabla naziv="DomainObject.Predmet.SudioniciListNazivOIB_1">
      <item>, OIB 46256580078</item>
      <item>, OIB 46256580078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1924D2-E57F-403E-A5DB-66763E42F7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640</properties:Words>
  <properties:Characters>3493</properties:Characters>
  <properties:Lines>103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2018-03-01T09:48:00Z</dcterms:created>
  <dc:creator>Herman Jadranka</dc:creator>
  <cp:lastModifiedBy>Maja Kocijan</cp:lastModifiedBy>
  <cp:lastPrinted>2018-03-01T09:48:00Z</cp:lastPrinted>
  <dcterms:modified xmlns:xsi="http://www.w3.org/2001/XMLSchema-instance" xsi:type="dcterms:W3CDTF">2018-03-01T10:16:00Z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 Limarija - Sebastijan.docx)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