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c775" w14:paraId="da2c775" w:rsidRDefault="00C10512" w:rsidP="00C10512" w:rsidR="00C10512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10512" w:rsidP="00C10512" w:rsidR="00C10512">
      <w:pPr>
        <w:pStyle w:val="NormaleSPIS"/>
      </w:pPr>
    </w:p>
    <w:p w:rsidRDefault="00C10512" w:rsidP="00C10512" w:rsidR="00C10512">
      <w:pPr>
        <w:spacing w:lineRule="auto" w:line="276" w:after="0"/>
        <w:rPr>
          <w:rFonts w:cs="Times New Roman" w:eastAsia="Calibri"/>
          <w:color w:val="000000"/>
        </w:rPr>
      </w:pPr>
    </w:p>
    <w:p w:rsidRDefault="00C10512" w:rsidP="00C10512" w:rsidR="00C1051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C10512" w:rsidP="00C10512" w:rsidR="00C1051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C10512" w:rsidP="00C10512" w:rsidR="00C1051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C10512" w:rsidP="00C10512" w:rsidR="00C10512">
      <w:pPr>
        <w:spacing w:lineRule="auto" w:line="276" w:after="0"/>
        <w:rPr>
          <w:rFonts w:cs="Times New Roman" w:eastAsia="Calibri"/>
          <w:color w:val="000000"/>
        </w:rPr>
      </w:pPr>
    </w:p>
    <w:p w:rsidRDefault="00C10512" w:rsidP="00C10512" w:rsidR="00C1051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C10512" w:rsidP="00C10512" w:rsidR="00C1051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C10512" w:rsidP="00C10512" w:rsidR="00C10512">
      <w:pPr>
        <w:spacing w:lineRule="auto" w:line="276" w:after="0"/>
        <w:rPr>
          <w:rFonts w:cs="Times New Roman" w:eastAsia="Calibri"/>
          <w:color w:val="000000"/>
        </w:rPr>
      </w:pPr>
    </w:p>
    <w:p w:rsidRDefault="00C10512" w:rsidP="00C10512" w:rsidR="00C10512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C10512" w:rsidP="00C10512" w:rsidR="00C10512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C10512" w:rsidP="00C10512" w:rsidR="00C10512">
      <w:pPr>
        <w:spacing w:lineRule="auto" w:line="276" w:after="0"/>
        <w:rPr>
          <w:rFonts w:cs="Times New Roman" w:eastAsia="Calibri"/>
          <w:color w:val="000000"/>
        </w:rPr>
      </w:pPr>
    </w:p>
    <w:p w:rsidRDefault="00C10512" w:rsidP="00C10512" w:rsidR="00C10512">
      <w:pPr>
        <w:spacing w:lineRule="auto" w:line="276" w:after="0"/>
        <w:rPr>
          <w:rFonts w:cs="Times New Roman" w:eastAsia="Calibri"/>
          <w:color w:val="000000"/>
        </w:rPr>
      </w:pPr>
    </w:p>
    <w:p w:rsidRDefault="00C10512" w:rsidP="00C10512" w:rsidR="00C1051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C10512" w:rsidP="00C10512" w:rsidR="00C10512">
      <w:pPr>
        <w:spacing w:lineRule="auto" w:line="276" w:after="0"/>
        <w:rPr>
          <w:rFonts w:cs="Times New Roman" w:eastAsia="Calibri"/>
          <w:color w:val="000000"/>
        </w:rPr>
      </w:pPr>
    </w:p>
    <w:p w:rsidRDefault="00C10512" w:rsidP="00C10512" w:rsidR="00C10512">
      <w:pPr>
        <w:spacing w:lineRule="auto" w:line="276" w:after="0"/>
        <w:rPr>
          <w:rFonts w:cs="Times New Roman" w:eastAsia="Calibri"/>
          <w:color w:val="000000"/>
        </w:rPr>
      </w:pPr>
    </w:p>
    <w:p w:rsidRDefault="00C10512" w:rsidP="00C10512" w:rsidR="00C10512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C10512" w:rsidP="00C10512" w:rsidR="00C10512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C10512" w:rsidP="00C10512" w:rsidR="00C10512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C10512" w:rsidP="00C10512" w:rsidR="00C10512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C10512" w:rsidR="00C10512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do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otvaranja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C10512" w:rsidR="00C10512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C10512" w:rsidR="00C1051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C10512" w:rsidR="00C1051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C10512" w:rsidP="00C10512" w:rsidR="00C10512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C10512" w:rsidP="00C10512" w:rsidR="00C10512">
      <w:pPr>
        <w:pStyle w:val="NormaleSPIS"/>
      </w:pPr>
    </w:p>
    <w:p w:rsidRDefault="00C10512" w:rsidP="00C10512" w:rsidR="00C10512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C10512" w:rsidP="00C10512" w:rsidR="00C10512">
      <w:pPr>
        <w:pStyle w:val="NormaleSPIS"/>
      </w:pPr>
    </w:p>
    <w:p w:rsidRDefault="00C10512" w:rsidP="00C10512" w:rsidR="00C10512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C10512" w:rsidP="00C10512" w:rsidR="00C10512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C10512" w:rsidP="00C10512" w:rsidR="00C10512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C10512" w:rsidP="00C10512" w:rsidR="00C10512">
      <w:pPr>
        <w:pStyle w:val="NormaleSPIS"/>
        <w:spacing w:after="0"/>
        <w:ind w:firstLine="0"/>
      </w:pPr>
      <w:r>
        <w:t>1. e-Oglasna ploča</w:t>
      </w:r>
    </w:p>
    <w:p w:rsidRDefault="00C10512" w:rsidP="00C10512" w:rsidR="00C10512">
      <w:pPr>
        <w:pStyle w:val="NormaleSPIS"/>
        <w:spacing w:after="0"/>
        <w:ind w:firstLine="0"/>
      </w:pPr>
      <w:r>
        <w:t>2. Spisi navedeni u tabeli iz točke 2.</w:t>
      </w:r>
    </w:p>
    <w:p w:rsidRDefault="00C10512" w:rsidP="00C10512" w:rsidR="00C10512">
      <w:pPr>
        <w:pStyle w:val="NormaleSPIS"/>
        <w:spacing w:after="0"/>
        <w:ind w:firstLine="0"/>
      </w:pPr>
      <w:r>
        <w:t>3. Trgovački sud u Bjelovaru</w:t>
      </w:r>
    </w:p>
    <w:p w:rsidRDefault="00C10512" w:rsidP="00C10512" w:rsidR="00C10512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51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717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St-605/2017-3</izvorni_sadrzaj>
    <derivirana_varijabla naziv="DomainObject.Oznaka_1">St-605/2017-3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St-605/2017</izvorni_sadrzaj>
    <derivirana_varijabla naziv="DomainObject.Predmet.OznakaBroj_1">St-605/2017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POLIPLAST jednostavno društvo s ograničenom odgovornošću za proizvodnju plastike zastupanog po punomoćniku Josip Šebijan</izvorni_sadrzaj>
    <derivirana_varijabla naziv="DomainObject.Predmet.ProtustrankaFormated_1">  POLIPLAST jednostavno društvo s ograničenom odgovornošću za proizvodnju plastike zastupanog po punomoćniku Josip Šebijan</derivirana_varijabla>
  </DomainObject.Predmet.ProtustrankaFormated>
  <DomainObject.Predmet.ProtustrankaFormatedOIB>
    <izvorni_sadrzaj>  POLIPLAST jednostavno društvo s ograničenom odgovornošću za proizvodnju plastike, OIB 65086150822 zastupanog po punomoćniku Josip Šebijan</izvorni_sadrzaj>
    <derivirana_varijabla naziv="DomainObject.Predmet.ProtustrankaFormatedOIB_1">  POLIPLAST jednostavno društvo s ograničenom odgovornošću za proizvodnju plastike, OIB 65086150822 zastupanog po punomoćniku Josip Šebijan</derivirana_varijabla>
  </DomainObject.Predmet.ProtustrankaFormatedOIB>
  <DomainObject.Predmet.ProtustrankaFormatedWithAdress>
    <izvorni_sadrzaj> POLIPLAST jednostavno društvo s ograničenom odgovornošću za proizvodnju plastike, Luka Ludbreška 27, 42230 Luka Ludbreška zastupanog po punomoćniku Josip Šebijan</izvorni_sadrzaj>
    <derivirana_varijabla naziv="DomainObject.Predmet.ProtustrankaFormatedWithAdress_1"> POLIPLAST jednostavno društvo s ograničenom odgovornošću za proizvodnju plastike, Luka Ludbreška 27, 42230 Luka Ludbreška zastupanog po punomoćniku Josip Šebijan</derivirana_varijabla>
  </DomainObject.Predmet.ProtustrankaFormatedWithAdress>
  <DomainObject.Predmet.ProtustrankaFormatedWithAdressOIB>
    <izvorni_sadrzaj> POLIPLAST jednostavno društvo s ograničenom odgovornošću za proizvodnju plastike, OIB 65086150822, Luka Ludbreška 27, 42230 Luka Ludbreška zastupanog po punomoćniku Josip Šebijan</izvorni_sadrzaj>
    <derivirana_varijabla naziv="DomainObject.Predmet.ProtustrankaFormatedWithAdressOIB_1"> POLIPLAST jednostavno društvo s ograničenom odgovornošću za proizvodnju plastike, OIB 65086150822, Luka Ludbreška 27, 42230 Luka Ludbreška zastupanog po punomoćniku Josip Šebijan</derivirana_varijabla>
  </DomainObject.Predmet.ProtustrankaFormatedWithAdressOIB>
  <DomainObject.Predmet.ProtustrankaWithAdress>
    <izvorni_sadrzaj>POLIPLAST jednostavno društvo s ograničenom odgovornošću za proizvodnju plastike Luka Ludbreška 27, 42230 Luka Ludbreška</izvorni_sadrzaj>
    <derivirana_varijabla naziv="DomainObject.Predmet.ProtustrankaWithAdress_1">POLIPLAST jednostavno društvo s ograničenom odgovornošću za proizvodnju plastike Luka Ludbreška 27, 42230 Luka Ludbreška</derivirana_varijabla>
  </DomainObject.Predmet.ProtustrankaWithAdress>
  <DomainObject.Predmet.ProtustrankaWithAdressOIB>
    <izvorni_sadrzaj>POLIPLAST jednostavno društvo s ograničenom odgovornošću za proizvodnju plastike, OIB 65086150822, Luka Ludbreška 27, 42230 Luka Ludbreška</izvorni_sadrzaj>
    <derivirana_varijabla naziv="DomainObject.Predmet.ProtustrankaWithAdressOIB_1">POLIPLAST jednostavno društvo s ograničenom odgovornošću za proizvodnju plastike, OIB 65086150822, Luka Ludbreška 27, 42230 Luka Ludbreška</derivirana_varijabla>
  </DomainObject.Predmet.ProtustrankaWithAdressOIB>
  <DomainObject.Predmet.ProtustrankaNazivFormated>
    <izvorni_sadrzaj>POLIPLAST jednostavno društvo s ograničenom odgovornošću za proizvodnju plastike</izvorni_sadrzaj>
    <derivirana_varijabla naziv="DomainObject.Predmet.ProtustrankaNazivFormated_1">POLIPLAST jednostavno društvo s ograničenom odgovornošću za proizvodnju plastike</derivirana_varijabla>
  </DomainObject.Predmet.ProtustrankaNazivFormated>
  <DomainObject.Predmet.ProtustrankaNazivFormatedOIB>
    <izvorni_sadrzaj>POLIPLAST jednostavno društvo s ograničenom odgovornošću za proizvodnju plastike, OIB 65086150822</izvorni_sadrzaj>
    <derivirana_varijabla naziv="DomainObject.Predmet.ProtustrankaNazivFormatedOIB_1">POLIPLAST jednostavno društvo s ograničenom odgovornošću za proizvodnju plastike, OIB 65086150822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46134.37</izvorni_sadrzaj>
    <derivirana_varijabla naziv="DomainObject.Predmet.TrenutnaVrijednost_1">46134.37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POLIPLAST jednostavno društvo s ograničenom odgovornošću za proizvodnju plastike zastupanog po punomoćniku Josip Šebijan</item>
    </izvorni_sadrzaj>
    <derivirana_varijabla naziv="DomainObject.Predmet.ProtuStrankaListFormated_1">
      <item>POLIPLAST jednostavno društvo s ograničenom odgovornošću za proizvodnju plastike zastupanog po punomoćniku Josip Šebijan</item>
    </derivirana_varijabla>
  </DomainObject.Predmet.ProtuStrankaListFormated>
  <DomainObject.Predmet.ProtuStrankaListFormatedOIB>
    <izvorni_sadrzaj>
      <item>POLIPLAST jednostavno društvo s ograničenom odgovornošću za proizvodnju plastike, OIB 65086150822 zastupanog po punomoćniku Josip Šebijan</item>
    </izvorni_sadrzaj>
    <derivirana_varijabla naziv="DomainObject.Predmet.ProtuStrankaListFormatedOIB_1">
      <item>POLIPLAST jednostavno društvo s ograničenom odgovornošću za proizvodnju plastike, OIB 65086150822 zastupanog po punomoćniku Josip Šebijan</item>
    </derivirana_varijabla>
  </DomainObject.Predmet.ProtuStrankaListFormatedOIB>
  <DomainObject.Predmet.ProtuStrankaListFormatedWithAdress>
    <izvorni_sadrzaj>
      <item>POLIPLAST jednostavno društvo s ograničenom odgovornošću za proizvodnju plastike, Luka Ludbreška 27, 42230 Luka Ludbreška zastupanog po punomoćniku Josip Šebijan</item>
    </izvorni_sadrzaj>
    <derivirana_varijabla naziv="DomainObject.Predmet.ProtuStrankaListFormatedWithAdress_1">
      <item>POLIPLAST jednostavno društvo s ograničenom odgovornošću za proizvodnju plastike, Luka Ludbreška 27, 42230 Luka Ludbreška zastupanog po punomoćniku Josip Šebijan</item>
    </derivirana_varijabla>
  </DomainObject.Predmet.ProtuStrankaListFormatedWithAdress>
  <DomainObject.Predmet.ProtuStrankaListFormatedWithAdressOIB>
    <izvorni_sadrzaj>
      <item>POLIPLAST jednostavno društvo s ograničenom odgovornošću za proizvodnju plastike, OIB 65086150822, Luka Ludbreška 27, 42230 Luka Ludbreška zastupanog po punomoćniku Josip Šebijan</item>
    </izvorni_sadrzaj>
    <derivirana_varijabla naziv="DomainObject.Predmet.ProtuStrankaListFormatedWithAdressOIB_1">
      <item>POLIPLAST jednostavno društvo s ograničenom odgovornošću za proizvodnju plastike, OIB 65086150822, Luka Ludbreška 27, 42230 Luka Ludbreška zastupanog po punomoćniku Josip Šebijan</item>
    </derivirana_varijabla>
  </DomainObject.Predmet.ProtuStrankaListFormatedWithAdressOIB>
  <DomainObject.Predmet.ProtuStrankaListNazivFormated>
    <izvorni_sadrzaj>
      <item>POLIPLAST jednostavno društvo s ograničenom odgovornošću za proizvodnju plastike</item>
    </izvorni_sadrzaj>
    <derivirana_varijabla naziv="DomainObject.Predmet.ProtuStrankaListNazivFormated_1">
      <item>POLIPLAST jednostavno društvo s ograničenom odgovornošću za proizvodnju plastike</item>
    </derivirana_varijabla>
  </DomainObject.Predmet.ProtuStrankaListNazivFormated>
  <DomainObject.Predmet.ProtuStrankaListNazivFormatedOIB>
    <izvorni_sadrzaj>
      <item>POLIPLAST jednostavno društvo s ograničenom odgovornošću za proizvodnju plastike, OIB 65086150822</item>
    </izvorni_sadrzaj>
    <derivirana_varijabla naziv="DomainObject.Predmet.ProtuStrankaListNazivFormatedOIB_1">
      <item>POLIPLAST jednostavno društvo s ograničenom odgovornošću za proizvodnju plastike, OIB 65086150822</item>
    </derivirana_varijabla>
  </DomainObject.Predmet.ProtuStrankaListNazivFormatedOIB>
  <DomainObject.Predmet.OstaliListFormated>
    <izvorni_sadrzaj>
      <item>Sudski registar</item>
      <item>Josip Šebijan punomoćnik sudionika u postupku POLIPLAST jednostavno društvo s ograničenom odgovornošću za proizvodnju plastike</item>
    </izvorni_sadrzaj>
    <derivirana_varijabla naziv="DomainObject.Predmet.OstaliListFormated_1">
      <item>Sudski registar</item>
      <item>Josip Šebijan punomoćnik sudionika u postupku POLIPLAST jednostavno društvo s ograničenom odgovornošću za proizvodnju plastike</item>
    </derivirana_varijabla>
  </DomainObject.Predmet.OstaliListFormated>
  <DomainObject.Predmet.OstaliListFormatedOIB>
    <izvorni_sadrzaj>
      <item>Sudski registar</item>
      <item>Josip Šebijan, OIB 63853761356 punomoćnik sudionika u postupku POLIPLAST jednostavno društvo s ograničenom odgovornošću za proizvodnju plastike</item>
    </izvorni_sadrzaj>
    <derivirana_varijabla naziv="DomainObject.Predmet.OstaliListFormatedOIB_1">
      <item>Sudski registar</item>
      <item>Josip Šebijan, OIB 63853761356 punomoćnik sudionika u postupku POLIPLAST jednostavno društvo s ograničenom odgovornošću za proizvodnju plastike</item>
    </derivirana_varijabla>
  </DomainObject.Predmet.OstaliListFormatedOIB>
  <DomainObject.Predmet.OstaliListFormatedWithAdress>
    <izvorni_sadrzaj>
      <item>Sudski registar</item>
      <item>Josip Šebijan, Luka Ludbreška 27, 42230 Luka Ludbreška punomoćnik sudionika u postupku POLIPLAST jednostavno društvo s ograničenom odgovornošću za proizvodnju plastike</item>
    </izvorni_sadrzaj>
    <derivirana_varijabla naziv="DomainObject.Predmet.OstaliListFormatedWithAdress_1">
      <item>Sudski registar</item>
      <item>Josip Šebijan, Luka Ludbreška 27, 42230 Luka Ludbreška punomoćnik sudionika u postupku POLIPLAST jednostavno društvo s ograničenom odgovornošću za proizvodnju plastike</item>
    </derivirana_varijabla>
  </DomainObject.Predmet.OstaliListFormatedWithAdress>
  <DomainObject.Predmet.OstaliListFormatedWithAdressOIB>
    <izvorni_sadrzaj>
      <item>Sudski registar</item>
      <item>Josip Šebijan, OIB 63853761356, Luka Ludbreška 27, 42230 Luka Ludbreška punomoćnik sudionika u postupku POLIPLAST jednostavno društvo s ograničenom odgovornošću za proizvodnju plastike</item>
    </izvorni_sadrzaj>
    <derivirana_varijabla naziv="DomainObject.Predmet.OstaliListFormatedWithAdressOIB_1">
      <item>Sudski registar</item>
      <item>Josip Šebijan, OIB 63853761356, Luka Ludbreška 27, 42230 Luka Ludbreška punomoćnik sudionika u postupku POLIPLAST jednostavno društvo s ograničenom odgovornošću za proizvodnju plastike</item>
    </derivirana_varijabla>
  </DomainObject.Predmet.OstaliListFormatedWithAdressOIB>
  <DomainObject.Predmet.OstaliListNazivFormated>
    <izvorni_sadrzaj>
      <item>Sudski registar</item>
      <item>Josip Šebijan</item>
    </izvorni_sadrzaj>
    <derivirana_varijabla naziv="DomainObject.Predmet.OstaliListNazivFormated_1">
      <item>Sudski registar</item>
      <item>Josip Šebijan</item>
    </derivirana_varijabla>
  </DomainObject.Predmet.OstaliListNazivFormated>
  <DomainObject.Predmet.OstaliListNazivFormatedOIB>
    <izvorni_sadrzaj>
      <item>Sudski registar</item>
      <item>Josip Šebijan, OIB 63853761356</item>
    </izvorni_sadrzaj>
    <derivirana_varijabla naziv="DomainObject.Predmet.OstaliListNazivFormatedOIB_1">
      <item>Sudski registar</item>
      <item>Josip Šebijan, OIB 63853761356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St-605/2017-3</izvorni_sadrzaj>
    <derivirana_varijabla naziv="DomainObject.PoslovniBrojDokumenta_1">St-605/2017-3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POLIPLAST jednostavno društvo s ograničenom odgovornošću za proizvodnju plastike</izvorni_sadrzaj>
    <derivirana_varijabla naziv="DomainObject.Predmet.ProtustrankaIDrugi_1">POLIPLAST jednostavno društvo s ograničenom odgovornošću za proizvodnju plastike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POLIPLAST jednostavno društvo s ograničenom odgovornošću za proizvodnju plastike, OIB 65086150822, Luka Ludbreška 27, 42230 Luka Ludbreška</izvorni_sadrzaj>
    <derivirana_varijabla naziv="DomainObject.Predmet.ProtustrankaIDrugiAdressOIB_1">POLIPLAST jednostavno društvo s ograničenom odgovornošću za proizvodnju plastike, OIB 65086150822, Luka Ludbreška 27, 42230 Luka Ludbreška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POLIPLAST jednostavno društvo s ograničenom odgovornošću za proizvodnju plastike</item>
      <item>Sudski registar</item>
      <item>Josip Šebijan</item>
    </izvorni_sadrzaj>
    <derivirana_varijabla naziv="DomainObject.Predmet.SudioniciListNaziv_1">
      <item>Financijska agencija</item>
      <item>POLIPLAST jednostavno društvo s ograničenom odgovornošću za proizvodnju plastike</item>
      <item>Sudski registar</item>
      <item>Josip Šebijan</item>
    </derivirana_varijabla>
  </DomainObject.Predmet.SudioniciListNaziv>
  <DomainObject.Predmet.SudioniciListAdressOIB>
    <izvorni_sadrzaj>
      <item>Financijska agencija, OIB 85821130368, Ulica grada Vukovara 70,10000 Zagreb</item>
      <item>POLIPLAST jednostavno društvo s ograničenom odgovornošću za proizvodnju plastike, OIB 65086150822, Luka Ludbreška 27,42230 Luka Ludbreška</item>
      <item>Sudski registar</item>
      <item>Josip Šebijan, OIB 63853761356, Luka Ludbreška 27,42230 Luka Ludbreška</item>
    </izvorni_sadrzaj>
    <derivirana_varijabla naziv="DomainObject.Predmet.SudioniciListAdressOIB_1">
      <item>Financijska agencija, OIB 85821130368, Ulica grada Vukovara 70,10000 Zagreb</item>
      <item>POLIPLAST jednostavno društvo s ograničenom odgovornošću za proizvodnju plastike, OIB 65086150822, Luka Ludbreška 27,42230 Luka Ludbreška</item>
      <item>Sudski registar</item>
      <item>Josip Šebijan, OIB 63853761356, Luka Ludbreška 27,42230 Luka Ludbreška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FD6DAA-37CF-4FBC-9412-7CEFBC8F65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2017-12-27T10:54:00Z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St-605/2017-3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