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205e" w14:paraId="1eb205e" w:rsidRDefault="00071A3D" w:rsidP="00071A3D" w:rsidR="00071A3D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>. br.: 1 St-</w:t>
      </w:r>
      <w:r w:rsidR="00B2118F">
        <w:t>100</w:t>
      </w:r>
      <w:r>
        <w:t>/14-</w:t>
      </w:r>
      <w:r w:rsidR="00B2118F">
        <w:t>50</w:t>
      </w:r>
    </w:p>
    <w:p w:rsidRDefault="00071A3D" w:rsidP="006B65E7" w:rsidR="00071A3D"/>
    <w:p w:rsidRDefault="00071A3D" w:rsidP="006B65E7" w:rsidR="00071A3D"/>
    <w:p w:rsidRDefault="00071A3D" w:rsidP="006B65E7" w:rsidR="00071A3D"/>
    <w:p w:rsidRDefault="006B65E7" w:rsidP="006B65E7" w:rsidR="006B65E7">
      <w:r>
        <w:t>REPUBLIKA HRVATSKA</w:t>
      </w:r>
    </w:p>
    <w:p w:rsidRDefault="006B65E7" w:rsidP="006B65E7" w:rsidR="006B65E7">
      <w:r>
        <w:t>TRGOVAČKI SUD U ZADRU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65E7" w:rsidP="006B65E7" w:rsidR="006B65E7">
      <w:pPr>
        <w:jc w:val="center"/>
      </w:pPr>
    </w:p>
    <w:p w:rsidRDefault="006B65E7" w:rsidP="006B65E7" w:rsidR="006B65E7">
      <w:pPr>
        <w:jc w:val="center"/>
      </w:pPr>
      <w:r>
        <w:t>R E P U B L I K A   H R V A T S K A</w:t>
      </w:r>
    </w:p>
    <w:p w:rsidRDefault="006B65E7" w:rsidP="006B65E7" w:rsidR="006B65E7">
      <w:pPr>
        <w:jc w:val="center"/>
      </w:pPr>
    </w:p>
    <w:p w:rsidRDefault="006B65E7" w:rsidP="006B65E7" w:rsidR="006B65E7">
      <w:pPr>
        <w:jc w:val="center"/>
      </w:pPr>
      <w:r>
        <w:t>R J E Š E N J E</w:t>
      </w:r>
    </w:p>
    <w:p w:rsidRDefault="006B65E7" w:rsidP="006B65E7" w:rsidR="006B65E7"/>
    <w:p w:rsidRDefault="006B65E7" w:rsidP="006B65E7" w:rsidR="006B65E7">
      <w:pPr>
        <w:jc w:val="both"/>
      </w:pPr>
      <w:r>
        <w:tab/>
        <w:t xml:space="preserve">Trgovački sud u Zadru (OIB: 39670464653), po  stečajnom sucu Ardeni </w:t>
      </w:r>
      <w:proofErr w:type="spellStart"/>
      <w:r>
        <w:t>Bajlo</w:t>
      </w:r>
      <w:proofErr w:type="spellEnd"/>
      <w:r>
        <w:t xml:space="preserve"> u stečajnom postupku nad imovinom dužnika </w:t>
      </w:r>
      <w:r>
        <w:tab/>
      </w:r>
      <w:r w:rsidR="00B2118F">
        <w:t xml:space="preserve">DONAT-DEB d.o.o. Zadar, Ulica Alberta </w:t>
      </w:r>
      <w:proofErr w:type="spellStart"/>
      <w:r w:rsidR="00B2118F">
        <w:t>Hallera</w:t>
      </w:r>
      <w:proofErr w:type="spellEnd"/>
      <w:r w:rsidR="00B2118F">
        <w:t xml:space="preserve"> 9, OIB: 24039228827, koga zastupa stečajni upravitelj Edvin Šimunov</w:t>
      </w:r>
      <w:r>
        <w:t xml:space="preserve">, dana </w:t>
      </w:r>
      <w:r w:rsidR="00B2118F">
        <w:t>04. rujna</w:t>
      </w:r>
      <w:r>
        <w:t xml:space="preserve"> 2015. godine, </w:t>
      </w:r>
    </w:p>
    <w:p w:rsidRDefault="006B65E7" w:rsidP="006B65E7" w:rsidR="006B65E7">
      <w:pPr>
        <w:jc w:val="center"/>
      </w:pPr>
    </w:p>
    <w:p w:rsidRDefault="006B65E7" w:rsidP="006B65E7" w:rsidR="006B65E7">
      <w:pPr>
        <w:jc w:val="center"/>
      </w:pPr>
      <w:r>
        <w:t>r i j e š i o   j e</w:t>
      </w:r>
    </w:p>
    <w:p w:rsidRDefault="006B65E7" w:rsidP="006B65E7" w:rsidR="006B65E7">
      <w:pPr>
        <w:ind w:firstLine="708"/>
        <w:jc w:val="both"/>
      </w:pPr>
    </w:p>
    <w:p w:rsidRDefault="006B65E7" w:rsidP="006B65E7" w:rsidR="006B65E7">
      <w:pPr>
        <w:ind w:firstLine="708"/>
        <w:jc w:val="both"/>
      </w:pPr>
      <w:r>
        <w:t xml:space="preserve">I Saziva se Skupština vjerovnika i to za dan : </w:t>
      </w:r>
    </w:p>
    <w:p w:rsidRDefault="006B65E7" w:rsidP="006B65E7" w:rsidR="006B65E7">
      <w:pPr>
        <w:tabs>
          <w:tab w:pos="1755" w:val="left"/>
        </w:tabs>
        <w:ind w:firstLine="708"/>
        <w:jc w:val="both"/>
      </w:pPr>
      <w:r>
        <w:tab/>
      </w:r>
    </w:p>
    <w:p w:rsidRDefault="00071A3D" w:rsidP="006B65E7" w:rsidR="006B65E7">
      <w:pPr>
        <w:ind w:firstLine="708"/>
        <w:jc w:val="center"/>
      </w:pPr>
      <w:r>
        <w:t>06. listopada</w:t>
      </w:r>
      <w:r w:rsidR="006B65E7">
        <w:t xml:space="preserve"> 2015. godine u 10,</w:t>
      </w:r>
      <w:r w:rsidR="00B2118F">
        <w:t>30</w:t>
      </w:r>
      <w:r w:rsidR="006B65E7">
        <w:t xml:space="preserve"> sati, koja će se održati u sudnici broj 26/I, Trgovačkog suda u Zadru, Ul. Franje Tuđmana br. 35</w:t>
      </w:r>
    </w:p>
    <w:p w:rsidRDefault="006B65E7" w:rsidP="006B65E7" w:rsidR="006B65E7">
      <w:pPr>
        <w:ind w:firstLine="708"/>
        <w:jc w:val="both"/>
      </w:pPr>
    </w:p>
    <w:p w:rsidRDefault="006B65E7" w:rsidP="006B65E7" w:rsidR="006B65E7">
      <w:pPr>
        <w:ind w:firstLine="708"/>
        <w:jc w:val="both"/>
      </w:pPr>
      <w:r>
        <w:t xml:space="preserve"> sa slijedećim dnevnim redom:</w:t>
      </w:r>
    </w:p>
    <w:p w:rsidRDefault="006B65E7" w:rsidP="006B65E7" w:rsidR="006B65E7">
      <w:pPr>
        <w:ind w:firstLine="708"/>
        <w:jc w:val="both"/>
      </w:pPr>
    </w:p>
    <w:p w:rsidRDefault="006B65E7" w:rsidP="006B65E7" w:rsidR="006B65E7">
      <w:pPr>
        <w:numPr>
          <w:ilvl w:val="0"/>
          <w:numId w:val="4"/>
        </w:numPr>
        <w:jc w:val="both"/>
      </w:pPr>
      <w:r>
        <w:t>Izvješće stečajnog upravitelja o dosadašnjem tijeku postupka</w:t>
      </w:r>
    </w:p>
    <w:p w:rsidRDefault="006B65E7" w:rsidP="006B65E7" w:rsidR="006B65E7">
      <w:pPr>
        <w:ind w:firstLine="708"/>
        <w:jc w:val="both"/>
      </w:pPr>
    </w:p>
    <w:p w:rsidRDefault="006B65E7" w:rsidP="006B65E7" w:rsidR="006B65E7">
      <w:pPr>
        <w:numPr>
          <w:ilvl w:val="0"/>
          <w:numId w:val="4"/>
        </w:numPr>
        <w:jc w:val="both"/>
      </w:pPr>
      <w:r>
        <w:t>Donošenje odluke o prijedlogu stečajnog upravitelja za obustavu i zaključenje stečajnog postupka radi nedostatnosti mase za pokriće troškova postupka (čl. 203. Stečajnog zakona)</w:t>
      </w:r>
    </w:p>
    <w:p w:rsidRDefault="006B65E7" w:rsidP="006B65E7" w:rsidR="006B65E7">
      <w:pPr>
        <w:pStyle w:val="Odlomakpopisa"/>
      </w:pPr>
    </w:p>
    <w:p w:rsidRDefault="006B65E7" w:rsidP="006B65E7" w:rsidR="006B65E7">
      <w:pPr>
        <w:ind w:firstLine="708"/>
        <w:jc w:val="both"/>
      </w:pPr>
      <w:r>
        <w:t xml:space="preserve">II </w:t>
      </w:r>
      <w:r w:rsidR="00071A3D">
        <w:t xml:space="preserve"> </w:t>
      </w:r>
      <w:r>
        <w:t>Na ročište se pozivaju svi vjerovnici stečajnog dužnika,</w:t>
      </w:r>
    </w:p>
    <w:p w:rsidRDefault="006B65E7" w:rsidP="006B65E7" w:rsidR="006B65E7">
      <w:pPr>
        <w:jc w:val="both"/>
      </w:pPr>
    </w:p>
    <w:p w:rsidRDefault="006B65E7" w:rsidP="006B65E7" w:rsidR="006B65E7" w:rsidRPr="00E478AA">
      <w:pPr>
        <w:ind w:left="708"/>
        <w:jc w:val="both"/>
      </w:pPr>
      <w:r w:rsidRPr="00E478AA">
        <w:t xml:space="preserve">III Ovo će se rješenje objaviti </w:t>
      </w:r>
      <w:r w:rsidR="00071A3D" w:rsidRPr="00E478AA">
        <w:t>na</w:t>
      </w:r>
      <w:r w:rsidRPr="00E478AA">
        <w:t xml:space="preserve"> e-oglasnoj ploči suda, a što svim vjerovnicima služi kao poziv na zakazano ročište.</w:t>
      </w:r>
    </w:p>
    <w:p w:rsidRDefault="006B65E7" w:rsidP="006B65E7" w:rsidR="006B65E7">
      <w:pPr>
        <w:jc w:val="both"/>
      </w:pPr>
    </w:p>
    <w:p w:rsidRDefault="006B65E7" w:rsidP="006B65E7" w:rsidR="006B65E7">
      <w:pPr>
        <w:jc w:val="center"/>
      </w:pPr>
      <w:r>
        <w:t xml:space="preserve">U Zadru, dana </w:t>
      </w:r>
      <w:r w:rsidR="00B2118F">
        <w:t xml:space="preserve">04. rujna </w:t>
      </w:r>
      <w:r>
        <w:t>2015. godine.</w:t>
      </w:r>
    </w:p>
    <w:p w:rsidRDefault="006B65E7" w:rsidP="006B65E7" w:rsidR="006B65E7"/>
    <w:p w:rsidRDefault="006B65E7" w:rsidP="006B65E7" w:rsidR="006B65E7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6B65E7" w:rsidP="006B65E7" w:rsidR="006B65E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6B65E7" w:rsidP="006B65E7" w:rsidR="006B65E7">
      <w:pPr>
        <w:ind w:firstLine="708" w:left="5664"/>
        <w:jc w:val="right"/>
      </w:pPr>
    </w:p>
    <w:p w:rsidRDefault="006B65E7" w:rsidP="006B65E7" w:rsidR="006B65E7">
      <w:pPr>
        <w:ind w:firstLine="708" w:left="5664"/>
      </w:pPr>
    </w:p>
    <w:p w:rsidRDefault="006B65E7" w:rsidP="006B65E7" w:rsidR="006B65E7">
      <w:r>
        <w:t>POUKA O PRAVNOM LIJEKU</w:t>
      </w:r>
    </w:p>
    <w:p w:rsidRDefault="006B65E7" w:rsidP="006B65E7" w:rsidR="006B65E7">
      <w:r>
        <w:t>Protiv ovog rješenja nije dopuštena žalba (čl. 42. Stečajnog zakona).</w:t>
      </w:r>
    </w:p>
    <w:p w:rsidRDefault="006B65E7" w:rsidP="006B65E7" w:rsidR="006B65E7"/>
    <w:p w:rsidRDefault="006B65E7" w:rsidP="006B65E7" w:rsidR="006B65E7">
      <w:r>
        <w:t xml:space="preserve">Dostaviti : </w:t>
      </w:r>
    </w:p>
    <w:p w:rsidRDefault="006B65E7" w:rsidP="006B65E7" w:rsidR="006B65E7">
      <w:pPr>
        <w:numPr>
          <w:ilvl w:val="0"/>
          <w:numId w:val="5"/>
        </w:numPr>
      </w:pPr>
      <w:r>
        <w:t>stečajnom upravitelju</w:t>
      </w:r>
    </w:p>
    <w:p w:rsidRDefault="00071A3D" w:rsidP="006B65E7" w:rsidR="006B65E7">
      <w:pPr>
        <w:numPr>
          <w:ilvl w:val="0"/>
          <w:numId w:val="5"/>
        </w:numPr>
      </w:pPr>
      <w:r>
        <w:t>e-</w:t>
      </w:r>
      <w:r w:rsidR="006B65E7">
        <w:t>oglasna ploča</w:t>
      </w:r>
    </w:p>
    <w:p w:rsidRDefault="006B65E7" w:rsidP="006B65E7" w:rsidR="0001058A" w:rsidRPr="006B65E7">
      <w:pPr>
        <w:numPr>
          <w:ilvl w:val="0"/>
          <w:numId w:val="5"/>
        </w:numPr>
      </w:pPr>
      <w:r>
        <w:t>U spis</w:t>
      </w:r>
    </w:p>
    <w:sectPr w:rsidR="0001058A" w:rsidRPr="006B65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058A"/>
    <w:rsid w:val="00013720"/>
    <w:rsid w:val="00024210"/>
    <w:rsid w:val="00031F76"/>
    <w:rsid w:val="0005489C"/>
    <w:rsid w:val="00071A3D"/>
    <w:rsid w:val="00094CB1"/>
    <w:rsid w:val="000A70B5"/>
    <w:rsid w:val="000F0A0C"/>
    <w:rsid w:val="001073C3"/>
    <w:rsid w:val="001517B9"/>
    <w:rsid w:val="00282E78"/>
    <w:rsid w:val="00350B7D"/>
    <w:rsid w:val="00354FB7"/>
    <w:rsid w:val="0035517A"/>
    <w:rsid w:val="003A2066"/>
    <w:rsid w:val="003B53C6"/>
    <w:rsid w:val="003C5E26"/>
    <w:rsid w:val="0042160C"/>
    <w:rsid w:val="0047406D"/>
    <w:rsid w:val="004C40CB"/>
    <w:rsid w:val="0050564B"/>
    <w:rsid w:val="00505ABF"/>
    <w:rsid w:val="0055034A"/>
    <w:rsid w:val="005615F3"/>
    <w:rsid w:val="005678C9"/>
    <w:rsid w:val="00616543"/>
    <w:rsid w:val="00617AEF"/>
    <w:rsid w:val="006212F8"/>
    <w:rsid w:val="00625DE4"/>
    <w:rsid w:val="00654814"/>
    <w:rsid w:val="00660CBB"/>
    <w:rsid w:val="006732A8"/>
    <w:rsid w:val="006849E1"/>
    <w:rsid w:val="00685A91"/>
    <w:rsid w:val="00696CDD"/>
    <w:rsid w:val="006B65E7"/>
    <w:rsid w:val="00717E92"/>
    <w:rsid w:val="0073119F"/>
    <w:rsid w:val="00751B9E"/>
    <w:rsid w:val="0076194D"/>
    <w:rsid w:val="007D005F"/>
    <w:rsid w:val="007D43BC"/>
    <w:rsid w:val="007F452B"/>
    <w:rsid w:val="008040CD"/>
    <w:rsid w:val="00832214"/>
    <w:rsid w:val="00833B90"/>
    <w:rsid w:val="00860C24"/>
    <w:rsid w:val="008842E7"/>
    <w:rsid w:val="0089303D"/>
    <w:rsid w:val="00897088"/>
    <w:rsid w:val="008B7BFA"/>
    <w:rsid w:val="008F5C16"/>
    <w:rsid w:val="00900A99"/>
    <w:rsid w:val="00905DE1"/>
    <w:rsid w:val="009100D0"/>
    <w:rsid w:val="00935B4A"/>
    <w:rsid w:val="0094118D"/>
    <w:rsid w:val="00960B67"/>
    <w:rsid w:val="00972B7B"/>
    <w:rsid w:val="009D56F5"/>
    <w:rsid w:val="00A2324F"/>
    <w:rsid w:val="00A32E51"/>
    <w:rsid w:val="00A46C9F"/>
    <w:rsid w:val="00A60C0F"/>
    <w:rsid w:val="00A67362"/>
    <w:rsid w:val="00A9193B"/>
    <w:rsid w:val="00AD59E4"/>
    <w:rsid w:val="00AE6125"/>
    <w:rsid w:val="00AF31C7"/>
    <w:rsid w:val="00B0518E"/>
    <w:rsid w:val="00B06C21"/>
    <w:rsid w:val="00B2118F"/>
    <w:rsid w:val="00B3534C"/>
    <w:rsid w:val="00BD0889"/>
    <w:rsid w:val="00BF480C"/>
    <w:rsid w:val="00C46DB5"/>
    <w:rsid w:val="00C836D6"/>
    <w:rsid w:val="00C838FB"/>
    <w:rsid w:val="00CA3534"/>
    <w:rsid w:val="00CB253E"/>
    <w:rsid w:val="00CD17FE"/>
    <w:rsid w:val="00CD562B"/>
    <w:rsid w:val="00CE0B1E"/>
    <w:rsid w:val="00D1098D"/>
    <w:rsid w:val="00DC4F3A"/>
    <w:rsid w:val="00E01F30"/>
    <w:rsid w:val="00E478AA"/>
    <w:rsid w:val="00E82DF1"/>
    <w:rsid w:val="00ED4CA0"/>
    <w:rsid w:val="00ED5404"/>
    <w:rsid w:val="00F04696"/>
    <w:rsid w:val="00F3116E"/>
    <w:rsid w:val="00F572D3"/>
    <w:rsid w:val="00F61DAC"/>
    <w:rsid w:val="00F7355C"/>
    <w:rsid w:val="00F9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38F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F0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A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A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A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A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38F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F0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A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A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A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A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3404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St-100/2014</izvorni_sadrzaj>
    <derivirana_varijabla naziv="DomainObject.Predmet.OznakaBroj_1">St-100/2014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DONAT-DEB, društvo s ograničenom odgovornošću za trgovinu, ugostiteljstvo i usluge</izvorni_sadrzaj>
    <derivirana_varijabla naziv="DomainObject.Predmet.ProtustrankaFormated_1">  DONAT-DEB, društvo s ograničenom odgovornošću za trgovinu, ugostiteljstvo i usluge</derivirana_varijabla>
  </DomainObject.Predmet.ProtustrankaFormated>
  <DomainObject.Predmet.ProtustrankaFormatedOIB>
    <izvorni_sadrzaj>  DONAT-DEB, društvo s ograničenom odgovornošću za trgovinu, ugostiteljstvo i usluge, OIB 24039228827</izvorni_sadrzaj>
    <derivirana_varijabla naziv="DomainObject.Predmet.ProtustrankaFormatedOIB_1">  DONAT-DEB, društvo s ograničenom odgovornošću za trgovinu, ugostiteljstvo i usluge, OIB 24039228827</derivirana_varijabla>
  </DomainObject.Predmet.ProtustrankaFormatedOIB>
  <DomainObject.Predmet.ProtustrankaFormatedWithAdress>
    <izvorni_sadrzaj> DONAT-DEB, društvo s ograničenom odgovornošću za trgovinu, ugostiteljstvo i usluge, Ulica Alberta Hallera 9, 23000 Zadar</izvorni_sadrzaj>
    <derivirana_varijabla naziv="DomainObject.Predmet.ProtustrankaFormatedWithAdress_1"> DONAT-DEB, društvo s ograničenom odgovornošću za trgovinu, ugostiteljstvo i usluge, Ulica Alberta Hallera 9, 23000 Zadar</derivirana_varijabla>
  </DomainObject.Predmet.ProtustrankaFormatedWithAdress>
  <DomainObject.Predmet.ProtustrankaFormatedWithAdressOIB>
    <izvorni_sadrzaj> DONAT-DEB, društvo s ograničenom odgovornošću za trgovinu, ugostiteljstvo i usluge, OIB 24039228827, Ulica Alberta Hallera 9, 23000 Zadar</izvorni_sadrzaj>
    <derivirana_varijabla naziv="DomainObject.Predmet.ProtustrankaFormatedWithAdressOIB_1"> DONAT-DEB, društvo s ograničenom odgovornošću za trgovinu, ugostiteljstvo i usluge, OIB 24039228827, Ulica Alberta Hallera 9, 23000 Zadar</derivirana_varijabla>
  </DomainObject.Predmet.ProtustrankaFormatedWithAdressOIB>
  <DomainObject.Predmet.ProtustrankaWithAdress>
    <izvorni_sadrzaj>DONAT-DEB, društvo s ograničenom odgovornošću za trgovinu, ugostiteljstvo i usluge Ulica Alberta Hallera 9, 23000 Zadar</izvorni_sadrzaj>
    <derivirana_varijabla naziv="DomainObject.Predmet.ProtustrankaWithAdress_1">DONAT-DEB, društvo s ograničenom odgovornošću za trgovinu, ugostiteljstvo i usluge Ulica Alberta Hallera 9, 23000 Zadar</derivirana_varijabla>
  </DomainObject.Predmet.ProtustrankaWithAdress>
  <DomainObject.Predmet.ProtustrankaWithAdressOIB>
    <izvorni_sadrzaj>DONAT-DEB, društvo s ograničenom odgovornošću za trgovinu, ugostiteljstvo i usluge, OIB 24039228827, Ulica Alberta Hallera 9, 23000 Zadar</izvorni_sadrzaj>
    <derivirana_varijabla naziv="DomainObject.Predmet.ProtustrankaWithAdressOIB_1">DONAT-DEB, društvo s ograničenom odgovornošću za trgovinu, ugostiteljstvo i usluge, OIB 24039228827, Ulica Alberta Hallera 9, 23000 Zadar</derivirana_varijabla>
  </DomainObject.Predmet.ProtustrankaWithAdressOIB>
  <DomainObject.Predmet.ProtustrankaNazivFormated>
    <izvorni_sadrzaj>DONAT-DEB, društvo s ograničenom odgovornošću za trgovinu, ugostiteljstvo i usluge</izvorni_sadrzaj>
    <derivirana_varijabla naziv="DomainObject.Predmet.ProtustrankaNazivFormated_1">DONAT-DEB, društvo s ograničenom odgovornošću za trgovinu, ugostiteljstvo i usluge</derivirana_varijabla>
  </DomainObject.Predmet.ProtustrankaNazivFormated>
  <DomainObject.Predmet.ProtustrankaNazivFormatedOIB>
    <izvorni_sadrzaj>DONAT-DEB, društvo s ograničenom odgovornošću za trgovinu, ugostiteljstvo i usluge, OIB 24039228827</izvorni_sadrzaj>
    <derivirana_varijabla naziv="DomainObject.Predmet.ProtustrankaNazivFormatedOIB_1">DONAT-DEB, društvo s ograničenom odgovornošću za trgovinu, ugostiteljstvo i usluge, OIB 24039228827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vijeće; GRAD ZADAR</izvorni_sadrzaj>
    <derivirana_varijabla naziv="DomainObject.Predmet.StrankaFormated_1">  FINA, REGIONALNI CENTAR SPLIT, Nagodbeno vijeće; GRAD ZADAR</derivirana_varijabla>
  </DomainObject.Predmet.StrankaFormated>
  <DomainObject.Predmet.StrankaFormatedOIB>
    <izvorni_sadrzaj>  FINA, REGIONALNI CENTAR SPLIT, Nagodbeno vijeće, OIB 85821130368; GRAD ZADAR, OIB 09933651854</izvorni_sadrzaj>
    <derivirana_varijabla naziv="DomainObject.Predmet.StrankaFormatedOIB_1">  FINA, REGIONALNI CENTAR SPLIT, Nagodbeno vijeće, OIB 85821130368; GRAD ZADAR, OIB 09933651854</derivirana_varijabla>
  </DomainObject.Predmet.StrankaFormatedOIB>
  <DomainObject.Predmet.StrankaFormatedWithAdress>
    <izvorni_sadrzaj> FINA, REGIONALNI CENTAR SPLIT, Nagodbeno vijeće; GRAD ZADAR, Narodni trg 1, 23000 Zadar</izvorni_sadrzaj>
    <derivirana_varijabla naziv="DomainObject.Predmet.StrankaFormatedWithAdress_1"> FINA, REGIONALNI CENTAR SPLIT, Nagodbeno vijeće; GRAD ZADAR, Narodni trg 1, 23000 Zadar</derivirana_varijabla>
  </DomainObject.Predmet.StrankaFormatedWithAdress>
  <DomainObject.Predmet.StrankaFormatedWithAdressOIB>
    <izvorni_sadrzaj> FINA, REGIONALNI CENTAR SPLIT, Nagodbeno vijeće, OIB 85821130368; GRAD ZADAR, OIB 09933651854, Narodni trg 1, 23000 Zadar</izvorni_sadrzaj>
    <derivirana_varijabla naziv="DomainObject.Predmet.StrankaFormatedWithAdressOIB_1"> FINA, REGIONALNI CENTAR SPLIT, Nagodbeno vijeće, OIB 85821130368; GRAD ZADAR, OIB 09933651854, Narodni trg 1, 23000 Zadar</derivirana_varijabla>
  </DomainObject.Predmet.StrankaFormatedWithAdressOIB>
  <DomainObject.Predmet.StrankaWithAdress>
    <izvorni_sadrzaj>FINA, REGIONALNI CENTAR SPLIT, Nagodbeno vijeće ,GRAD ZADAR Narodni trg 1,23000 Zadar</izvorni_sadrzaj>
    <derivirana_varijabla naziv="DomainObject.Predmet.StrankaWithAdress_1">FINA, REGIONALNI CENTAR SPLIT, Nagodbeno vijeće ,GRAD ZADAR Narodni trg 1,23000 Zadar</derivirana_varijabla>
  </DomainObject.Predmet.StrankaWithAdress>
  <DomainObject.Predmet.StrankaWithAdressOIB>
    <izvorni_sadrzaj>FINA, REGIONALNI CENTAR SPLIT, Nagodbeno vijeće, OIB 85821130368,GRAD ZADAR, OIB 09933651854, Narodni trg 1,23000 Zadar</izvorni_sadrzaj>
    <derivirana_varijabla naziv="DomainObject.Predmet.StrankaWithAdressOIB_1">FINA, REGIONALNI CENTAR SPLIT, Nagodbeno vijeće, OIB 85821130368,GRAD ZADAR, OIB 09933651854, Narodni trg 1,23000 Zadar</derivirana_varijabla>
  </DomainObject.Predmet.StrankaWithAdressOIB>
  <DomainObject.Predmet.StrankaNazivFormated>
    <izvorni_sadrzaj>FINA, REGIONALNI CENTAR SPLIT, Nagodbeno vijeće,GRAD ZADAR</izvorni_sadrzaj>
    <derivirana_varijabla naziv="DomainObject.Predmet.StrankaNazivFormated_1">FINA, REGIONALNI CENTAR SPLIT, Nagodbeno vijeće,GRAD ZADAR</derivirana_varijabla>
  </DomainObject.Predmet.StrankaNazivFormated>
  <DomainObject.Predmet.StrankaNazivFormatedOIB>
    <izvorni_sadrzaj>FINA, REGIONALNI CENTAR SPLIT, Nagodbeno vijeće, OIB 85821130368,GRAD ZADAR, OIB 09933651854</izvorni_sadrzaj>
    <derivirana_varijabla naziv="DomainObject.Predmet.StrankaNazivFormatedOIB_1">FINA, REGIONALNI CENTAR SPLIT, Nagodbeno vijeće, OIB 85821130368,GRAD ZADAR, OIB 09933651854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FINA, REGIONALNI CENTAR SPLIT, Nagodbeno vijeće</item>
      <item>GRAD ZADAR</item>
    </izvorni_sadrzaj>
    <derivirana_varijabla naziv="DomainObject.Predmet.StrankaListFormated_1">
      <item>FINA, REGIONALNI CENTAR SPLIT, Nagodbeno vijeće</item>
      <item>GRAD ZADAR</item>
    </derivirana_varijabla>
  </DomainObject.Predmet.StrankaListFormated>
  <DomainObject.Predmet.StrankaListFormatedOIB>
    <izvorni_sadrzaj>
      <item>FINA, REGIONALNI CENTAR SPLIT, Nagodbeno vijeće, OIB 85821130368</item>
      <item>GRAD ZADAR, OIB 09933651854</item>
    </izvorni_sadrzaj>
    <derivirana_varijabla naziv="DomainObject.Predmet.StrankaListFormatedOIB_1">
      <item>FINA, REGIONALNI CENTAR SPLIT, Nagodbeno vijeće, OIB 85821130368</item>
      <item>GRAD ZADAR, OIB 09933651854</item>
    </derivirana_varijabla>
  </DomainObject.Predmet.StrankaListFormatedOIB>
  <DomainObject.Predmet.StrankaListFormatedWithAdress>
    <izvorni_sadrzaj>
      <item>FINA, REGIONALNI CENTAR SPLIT, Nagodbeno vijeće</item>
      <item>GRAD ZADAR, Narodni trg 1, 23000 Zadar</item>
    </izvorni_sadrzaj>
    <derivirana_varijabla naziv="DomainObject.Predmet.StrankaListFormatedWithAdress_1">
      <item>FINA, REGIONALNI CENTAR SPLIT, Nagodbeno vijeće</item>
      <item>GRAD ZADAR, Narodni trg 1, 23000 Zadar</item>
    </derivirana_varijabla>
  </DomainObject.Predmet.StrankaListFormatedWithAdress>
  <DomainObject.Predmet.StrankaListFormatedWithAdressOIB>
    <izvorni_sadrzaj>
      <item>FINA, REGIONALNI CENTAR SPLIT, Nagodbeno vijeće, OIB 85821130368</item>
      <item>GRAD ZADAR, OIB 09933651854, Narodni trg 1, 23000 Zadar</item>
    </izvorni_sadrzaj>
    <derivirana_varijabla naziv="DomainObject.Predmet.StrankaListFormatedWithAdressOIB_1">
      <item>FINA, REGIONALNI CENTAR SPLIT, Nagodbeno vijeće, OIB 85821130368</item>
      <item>GRAD ZADAR, OIB 09933651854, Narodni trg 1, 23000 Zadar</item>
    </derivirana_varijabla>
  </DomainObject.Predmet.StrankaListFormatedWithAdressOIB>
  <DomainObject.Predmet.StrankaListNazivFormated>
    <izvorni_sadrzaj>
      <item>FINA, REGIONALNI CENTAR SPLIT, Nagodbeno vijeće</item>
      <item>GRAD ZADAR</item>
    </izvorni_sadrzaj>
    <derivirana_varijabla naziv="DomainObject.Predmet.StrankaListNazivFormated_1">
      <item>FINA, REGIONALNI CENTAR SPLIT, Nagodbeno vijeće</item>
      <item>GRAD ZADAR</item>
    </derivirana_varijabla>
  </DomainObject.Predmet.StrankaListNazivFormated>
  <DomainObject.Predmet.StrankaListNazivFormatedOIB>
    <izvorni_sadrzaj>
      <item>FINA, REGIONALNI CENTAR SPLIT, Nagodbeno vijeće, OIB 85821130368</item>
      <item>GRAD ZADAR, OIB 09933651854</item>
    </izvorni_sadrzaj>
    <derivirana_varijabla naziv="DomainObject.Predmet.StrankaListNazivFormatedOIB_1">
      <item>FINA, REGIONALNI CENTAR SPLIT, Nagodbeno vijeće, OIB 85821130368</item>
      <item>GRAD ZADAR, OIB 09933651854</item>
    </derivirana_varijabla>
  </DomainObject.Predmet.StrankaListNazivFormatedOIB>
  <DomainObject.Predmet.ProtuStrankaListFormated>
    <izvorni_sadrzaj>
      <item>DONAT-DEB, društvo s ograničenom odgovornošću za trgovinu, ugostiteljstvo i usluge</item>
    </izvorni_sadrzaj>
    <derivirana_varijabla naziv="DomainObject.Predmet.ProtuStrankaListFormated_1">
      <item>DONAT-DEB, društvo s ograničenom odgovornošću za trgovinu, ugostiteljstvo i usluge</item>
    </derivirana_varijabla>
  </DomainObject.Predmet.ProtuStrankaListFormated>
  <DomainObject.Predmet.ProtuStrankaListFormatedOIB>
    <izvorni_sadrzaj>
      <item>DONAT-DEB, društvo s ograničenom odgovornošću za trgovinu, ugostiteljstvo i usluge, OIB 24039228827</item>
    </izvorni_sadrzaj>
    <derivirana_varijabla naziv="DomainObject.Predmet.ProtuStrankaListFormatedOIB_1">
      <item>DONAT-DEB, društvo s ograničenom odgovornošću za trgovinu, ugostiteljstvo i usluge, OIB 24039228827</item>
    </derivirana_varijabla>
  </DomainObject.Predmet.ProtuStrankaListFormatedOIB>
  <DomainObject.Predmet.ProtuStrankaListFormatedWithAdress>
    <izvorni_sadrzaj>
      <item>DONAT-DEB, društvo s ograničenom odgovornošću za trgovinu, ugostiteljstvo i usluge, Ulica Alberta Hallera 9, 23000 Zadar</item>
    </izvorni_sadrzaj>
    <derivirana_varijabla naziv="DomainObject.Predmet.ProtuStrankaListFormatedWithAdress_1">
      <item>DONAT-DEB, društvo s ograničenom odgovornošću za trgovinu, ugostiteljstvo i usluge, Ulica Alberta Hallera 9, 23000 Zadar</item>
    </derivirana_varijabla>
  </DomainObject.Predmet.ProtuStrankaListFormatedWithAdress>
  <DomainObject.Predmet.ProtuStrankaListFormatedWithAdressOIB>
    <izvorni_sadrzaj>
      <item>DONAT-DEB, društvo s ograničenom odgovornošću za trgovinu, ugostiteljstvo i usluge, OIB 24039228827, Ulica Alberta Hallera 9, 23000 Zadar</item>
    </izvorni_sadrzaj>
    <derivirana_varijabla naziv="DomainObject.Predmet.ProtuStrankaListFormatedWithAdressOIB_1">
      <item>DONAT-DEB, društvo s ograničenom odgovornošću za trgovinu, ugostiteljstvo i usluge, OIB 24039228827, Ulica Alberta Hallera 9, 23000 Zadar</item>
    </derivirana_varijabla>
  </DomainObject.Predmet.ProtuStrankaListFormatedWithAdressOIB>
  <DomainObject.Predmet.ProtuStrankaListNazivFormated>
    <izvorni_sadrzaj>
      <item>DONAT-DEB, društvo s ograničenom odgovornošću za trgovinu, ugostiteljstvo i usluge</item>
    </izvorni_sadrzaj>
    <derivirana_varijabla naziv="DomainObject.Predmet.ProtuStrankaListNazivFormated_1">
      <item>DONAT-DEB, društvo s ograničenom odgovornošću za trgovinu, ugostiteljstvo i usluge</item>
    </derivirana_varijabla>
  </DomainObject.Predmet.ProtuStrankaListNazivFormated>
  <DomainObject.Predmet.ProtuStrankaListNazivFormatedOIB>
    <izvorni_sadrzaj>
      <item>DONAT-DEB, društvo s ograničenom odgovornošću za trgovinu, ugostiteljstvo i usluge, OIB 24039228827</item>
    </izvorni_sadrzaj>
    <derivirana_varijabla naziv="DomainObject.Predmet.ProtuStrankaListNazivFormatedOIB_1">
      <item>DONAT-DEB, društvo s ograničenom odgovornošću za trgovinu, ugostiteljstvo i usluge, OIB 24039228827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Šimunov, Poljanska Ulica 9, 23000 Zadar</item>
    </izvorni_sadrzaj>
    <derivirana_varijabla naziv="DomainObject.Predmet.OstaliListFormatedWithAdress_1">
      <item>Edvin Šimunov, Poljanska Ulica 9, 23000 Zadar</item>
    </derivirana_varijabla>
  </DomainObject.Predmet.OstaliListFormatedWithAdress>
  <DomainObject.Predmet.OstaliListFormatedWithAdressOIB>
    <izvorni_sadrzaj>
      <item>Edvin Šimunov, OIB 68167380523, Poljanska Ulica 9, 23000 Zadar</item>
    </izvorni_sadrzaj>
    <derivirana_varijabla naziv="DomainObject.Predmet.OstaliListFormatedWithAdressOIB_1">
      <item>Edvin Šimunov, OIB 68167380523, Poljanska Ulica 9,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 i dr.</izvorni_sadrzaj>
    <derivirana_varijabla naziv="DomainObject.Predmet.StrankaIDrugi_1">FINA, REGIONALNI CENTAR SPLIT, Nagodbeno vijeće i dr.</derivirana_varijabla>
  </DomainObject.Predmet.StrankaIDrugi>
  <DomainObject.Predmet.ProtustrankaIDrugi>
    <izvorni_sadrzaj>DONAT-DEB, društvo s ograničenom odgovornošću za trgovinu, ugostiteljstvo i usluge</izvorni_sadrzaj>
    <derivirana_varijabla naziv="DomainObject.Predmet.ProtustrankaIDrugi_1">DONAT-DEB, društvo s ograničenom odgovornošću za trgovinu, ugostiteljstvo i usluge</derivirana_varijabla>
  </DomainObject.Predmet.ProtustrankaIDrugi>
  <DomainObject.Predmet.StrankaIDrugiAdressOIB>
    <izvorni_sadrzaj>FINA, REGIONALNI CENTAR SPLIT, Nagodbeno vijeće, OIB 85821130368 i dr.</izvorni_sadrzaj>
    <derivirana_varijabla naziv="DomainObject.Predmet.StrankaIDrugiAdressOIB_1">FINA, REGIONALNI CENTAR SPLIT, Nagodbeno vijeće, OIB 85821130368 i dr.</derivirana_varijabla>
  </DomainObject.Predmet.StrankaIDrugiAdressOIB>
  <DomainObject.Predmet.ProtustrankaIDrugiAdressOIB>
    <izvorni_sadrzaj>DONAT-DEB, društvo s ograničenom odgovornošću za trgovinu, ugostiteljstvo i usluge, OIB 24039228827, Ulica Alberta Hallera 9, 23000 Zadar</izvorni_sadrzaj>
    <derivirana_varijabla naziv="DomainObject.Predmet.ProtustrankaIDrugiAdressOIB_1">DONAT-DEB, društvo s ograničenom odgovornošću za trgovinu, ugostiteljstvo i usluge, OIB 24039228827, Ulica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</item>
      <item>DONAT-DEB, društvo s ograničenom odgovornošću za trgovinu, ugostiteljstvo i usluge</item>
      <item>Edvin Šimunov</item>
      <item>GRAD ZADAR</item>
    </izvorni_sadrzaj>
    <derivirana_varijabla naziv="DomainObject.Predmet.SudioniciListNaziv_1">
      <item>FINA, REGIONALNI CENTAR SPLIT, Nagodbeno vijeće</item>
      <item>DONAT-DEB, društvo s ograničenom odgovornošću za trgovinu, ugostiteljstvo i usluge</item>
      <item>Edvin Šimunov</item>
      <item>GRAD ZADAR</item>
    </derivirana_varijabla>
  </DomainObject.Predmet.SudioniciListNaziv>
  <DomainObject.Predmet.SudioniciListAdressOIB>
    <izvorni_sadrzaj>
      <item>FINA, REGIONALNI CENTAR SPLIT, Nagodbeno vijeće, OIB 85821130368</item>
      <item>DONAT-DEB, društvo s ograničenom odgovornošću za trgovinu, ugostiteljstvo i usluge, OIB 24039228827, Ulica Alberta Hallera 9,23000 Zadar</item>
      <item>Edvin Šimunov, OIB 68167380523, Poljanska Ulica 9,23000 Zadar</item>
      <item>GRAD ZADAR, OIB 09933651854, Narodni trg 1,23000 Zadar</item>
    </izvorni_sadrzaj>
    <derivirana_varijabla naziv="DomainObject.Predmet.SudioniciListAdressOIB_1">
      <item>FINA, REGIONALNI CENTAR SPLIT, Nagodbeno vijeće, OIB 85821130368</item>
      <item>DONAT-DEB, društvo s ograničenom odgovornošću za trgovinu, ugostiteljstvo i usluge, OIB 24039228827, Ulica Alberta Hallera 9,23000 Zadar</item>
      <item>Edvin Šimunov, OIB 68167380523, Poljanska Ulica 9,23000 Zadar</item>
      <item>GRAD ZADAR, OIB 09933651854, Narodni trg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24039228827</item>
      <item>, OIB 68167380523</item>
      <item>, OIB 09933651854</item>
    </izvorni_sadrzaj>
    <derivirana_varijabla naziv="DomainObject.Predmet.SudioniciListNazivOIB_1">
      <item>, OIB 85821130368</item>
      <item>, OIB 24039228827</item>
      <item>, OIB 68167380523</item>
      <item>, OIB 09933651854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216</properties:Words>
  <properties:Characters>1032</properties:Characters>
  <properties:Lines>49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2015-09-04T08:22:00Z</dcterms:created>
  <dc:creator>Korisnik</dc:creator>
  <cp:lastModifiedBy>wsadmin</cp:lastModifiedBy>
  <cp:lastPrinted>2015-03-30T09:04:00Z</cp:lastPrinted>
  <dcterms:modified xmlns:xsi="http://www.w3.org/2001/XMLSchema-instance" xsi:type="dcterms:W3CDTF">2015-09-07T06:50:00Z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