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8aed" w14:paraId="3768ae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7841E4" w:rsidRPr="007841E4">
        <w:t>NOVA MARIS j.d.o.o. PULA</w:t>
      </w:r>
      <w:r w:rsidR="0025102F">
        <w:t xml:space="preserve">, </w:t>
      </w:r>
      <w:r w:rsidR="007841E4">
        <w:t xml:space="preserve">Pula, Varoš 3, OIB: </w:t>
      </w:r>
      <w:r w:rsidR="007841E4" w:rsidRPr="007841E4">
        <w:t>40816019807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7841E4" w:rsidRPr="007841E4">
        <w:t>NOVA MARIS j.d.o.o. PULA</w:t>
      </w:r>
      <w:r w:rsidR="007841E4">
        <w:t xml:space="preserve">, Pula, Varoš 3, OIB: </w:t>
      </w:r>
      <w:r w:rsidR="007841E4" w:rsidRPr="007841E4">
        <w:t>40816019807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8283A">
        <w:rPr>
          <w:b/>
          <w:lang w:val="pl-PL"/>
        </w:rPr>
        <w:t>7</w:t>
      </w:r>
      <w:r w:rsidR="00B17BB5" w:rsidRPr="0077472A">
        <w:rPr>
          <w:b/>
          <w:lang w:val="pl-PL"/>
        </w:rPr>
        <w:t xml:space="preserve">. </w:t>
      </w:r>
      <w:r w:rsidR="0098283A">
        <w:rPr>
          <w:b/>
          <w:lang w:val="pl-PL"/>
        </w:rPr>
        <w:t>rujan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341D4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832603">
        <w:rPr>
          <w:b/>
          <w:lang w:val="pl-PL"/>
        </w:rPr>
        <w:t>0</w:t>
      </w:r>
      <w:r w:rsidR="006663D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7841E4" w:rsidRPr="007841E4">
        <w:t>NOVA MARIS j.d.o.o. PULA</w:t>
      </w:r>
      <w:r w:rsidR="007841E4">
        <w:t xml:space="preserve">, Pula, Varoš 3, OIB: </w:t>
      </w:r>
      <w:r w:rsidR="007841E4" w:rsidRPr="007841E4">
        <w:t>40816019807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CA630F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98283A">
        <w:rPr>
          <w:lang w:val="sv-SE"/>
        </w:rPr>
        <w:t xml:space="preserve">Miroslav Pavletić, Pula, Varoš 3, OIB: </w:t>
      </w:r>
      <w:r w:rsidR="00991058">
        <w:rPr>
          <w:lang w:val="sv-SE"/>
        </w:rPr>
        <w:t>77343216702</w:t>
      </w:r>
      <w:r w:rsidR="004E0998">
        <w:rPr>
          <w:lang w:val="sv-SE"/>
        </w:rPr>
        <w:t xml:space="preserve">. 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991058">
        <w:rPr>
          <w:lang w:val="sv-SE"/>
        </w:rPr>
        <w:t>Miroslav Pavletić, Pula</w:t>
      </w:r>
      <w:r w:rsidR="008E1C38">
        <w:rPr>
          <w:lang w:val="sv-SE"/>
        </w:rPr>
        <w:t xml:space="preserve">, </w:t>
      </w:r>
      <w:r w:rsidR="003D0471">
        <w:rPr>
          <w:lang w:val="sv-SE"/>
        </w:rPr>
        <w:t xml:space="preserve">Varoš 3,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3D0471">
        <w:rPr>
          <w:lang w:val="sv-SE"/>
        </w:rPr>
        <w:t>Miroslavu Pavletiću, Pula</w:t>
      </w:r>
      <w:r w:rsidR="003D112F">
        <w:rPr>
          <w:lang w:val="sv-SE"/>
        </w:rPr>
        <w:t xml:space="preserve">, </w:t>
      </w:r>
      <w:r w:rsidR="003D0471">
        <w:rPr>
          <w:lang w:val="sv-SE"/>
        </w:rPr>
        <w:t xml:space="preserve">Varoš 3,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613B0">
        <w:t>2</w:t>
      </w:r>
      <w:r w:rsidR="00CA630F">
        <w:t>2</w:t>
      </w:r>
      <w:r w:rsidR="003E00AF" w:rsidRPr="0077472A">
        <w:t xml:space="preserve">. </w:t>
      </w:r>
      <w:r w:rsidR="00CA630F">
        <w:t>srpnja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BB739F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7841E4" w:rsidRPr="007841E4">
        <w:t>NOVA MARIS j.d.o.o. PULA</w:t>
      </w:r>
      <w:r w:rsidR="007841E4">
        <w:t xml:space="preserve">, Pula, Varoš 3, OIB: </w:t>
      </w:r>
      <w:r w:rsidR="007841E4" w:rsidRPr="007841E4">
        <w:t>40816019807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CA630F">
        <w:rPr>
          <w:lang w:val="sv-SE"/>
        </w:rPr>
        <w:t>Miroslav Pavletić, Pula, Varoš 3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CA630F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A5E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7841E4">
          <w:t>Posl. broj: 4 St-904/2016-3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841E4">
      <w:t>904/2016-3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B74B1"/>
    <w:rsid w:val="003D047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341D4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50A5E"/>
    <w:rsid w:val="0077472A"/>
    <w:rsid w:val="00783BDA"/>
    <w:rsid w:val="007841E4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283A"/>
    <w:rsid w:val="00985388"/>
    <w:rsid w:val="00985C0A"/>
    <w:rsid w:val="00986F40"/>
    <w:rsid w:val="00987DD0"/>
    <w:rsid w:val="00990EFA"/>
    <w:rsid w:val="00991058"/>
    <w:rsid w:val="0099723F"/>
    <w:rsid w:val="009A5878"/>
    <w:rsid w:val="009B356E"/>
    <w:rsid w:val="009C5E0F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B739F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A630F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141D5-1FD7-476E-B1FE-24EF6F57A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3256</properties:Characters>
  <properties:Lines>87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2016-07-22T08:37:00Z</dcterms:created>
  <dc:creator>Jasmina Matika</dc:creator>
  <cp:lastModifiedBy>Sanja Prodan</cp:lastModifiedBy>
  <cp:lastPrinted>2016-07-22T08:45:00Z</cp:lastPrinted>
  <dcterms:modified xmlns:xsi="http://www.w3.org/2001/XMLSchema-instance" xsi:type="dcterms:W3CDTF">2016-07-22T08:45:00Z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