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34fb" w14:paraId="b9134fb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74A2E">
        <w:t>3105</w:t>
      </w:r>
      <w:r w:rsidR="00A9631C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A93D44" w:rsidP="00546D4A" w:rsidR="00A93D44">
      <w:pPr>
        <w:tabs>
          <w:tab w:pos="851" w:val="left"/>
          <w:tab w:pos="4050" w:val="left"/>
        </w:tabs>
        <w:jc w:val="center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466764">
        <w:t xml:space="preserve">postupku </w:t>
      </w:r>
      <w:r>
        <w:t xml:space="preserve">nad dužnikom </w:t>
      </w:r>
      <w:r w:rsidR="00074A2E">
        <w:t>UDRUGA ZA PRAVNU POMOĆ I SAVJETOVANJE OSOBA SLABIJEG IMOVINSKOG STATUSA PRO BONO U LIKVIDACIJI, Zagreb, Petrinjska 83, OIB 25953927106</w:t>
      </w:r>
      <w:r w:rsidR="00700359">
        <w:t>,</w:t>
      </w:r>
      <w:r>
        <w:t xml:space="preserve"> dana </w:t>
      </w:r>
      <w:r w:rsidR="00466764">
        <w:t>11. travnja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074A2E">
        <w:t>UDRUGA ZA PRAVNU POMOĆ I SAVJETOVANJE OSOBA SLABIJEG IMOVINSKOG STATUSA PRO BONO U LIKVIDACIJI, Zagreb, Petrinjska 83, OIB 25953927106</w:t>
      </w:r>
      <w:r>
        <w:t xml:space="preserve">. Stečajni postupak je otvoren dana </w:t>
      </w:r>
      <w:r w:rsidR="00466764">
        <w:t>11. travnja</w:t>
      </w:r>
      <w:r>
        <w:t xml:space="preserve"> 2016. godine u </w:t>
      </w:r>
      <w:r w:rsidR="00466764">
        <w:t>10,</w:t>
      </w:r>
      <w:r w:rsidR="00074A2E">
        <w:t>50</w:t>
      </w:r>
      <w:r w:rsidR="008744F6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074A2E">
        <w:t>Ivan Prpić, Zagreb, Hruševečka ulica 11, OIB 16795120342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074A2E">
        <w:t>UDRUGA ZA PRAVNU POMOĆ I SAVJETOVANJE OSOBA SLABIJEG IMOVINSKOG STATUSA PRO BONO U LIKVIDACIJI, Zagreb, Petrinjska 83, OIB 25953927106</w:t>
      </w:r>
      <w:r w:rsidR="00CF18EB">
        <w:t>,</w:t>
      </w:r>
      <w:r w:rsidR="00ED1BC8">
        <w:t xml:space="preserve"> </w:t>
      </w:r>
      <w:r>
        <w:t xml:space="preserve">s danom </w:t>
      </w:r>
      <w:r w:rsidR="00466764">
        <w:t>11. travnja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074A2E">
        <w:t>UDRUGA ZA PRAVNU POMOĆ I SAVJETOVANJE OSOBA SLABIJEG IMOVINSKOG STATUSA PRO BONO U LIKVIDACIJI, Zagreb, Petrinjska 83, OIB 25953927106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74A2E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074A2E">
        <w:t>UDRUGA ZA PRAVNU POMOĆ I SAVJETOVANJE OSOBA SLABIJEG IMOVINSKOG STATUSA PRO BONO U LIKVIDACIJI, Zagreb, Petrinjska 83, OIB 25953927106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24315E">
        <w:t>3</w:t>
      </w:r>
      <w:r w:rsidR="00466764">
        <w:t>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074A2E">
        <w:t>8</w:t>
      </w:r>
      <w:r w:rsidR="00A21A9A">
        <w:t xml:space="preserve">. </w:t>
      </w:r>
      <w:r w:rsidR="00466764">
        <w:t>veljače</w:t>
      </w:r>
      <w:r w:rsidR="00A21A9A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4315E">
        <w:t>3</w:t>
      </w:r>
      <w:r w:rsidR="00466764">
        <w:t>. veljače 2016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466764">
        <w:t>11. travnja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F63419" w:rsidR="00D54B36">
      <w:pPr>
        <w:jc w:val="right"/>
      </w:pPr>
      <w:r>
        <w:t xml:space="preserve">                                                                         Goranka Boljkovac</w:t>
      </w:r>
    </w:p>
    <w:p w:rsidRDefault="00F63419" w:rsidP="00F63419" w:rsidR="00F63419">
      <w:pPr>
        <w:jc w:val="right"/>
      </w:pPr>
    </w:p>
    <w:p w:rsidRDefault="00F63419" w:rsidP="00F63419" w:rsidR="00F63419">
      <w:pPr>
        <w:jc w:val="right"/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074A2E">
        <w:t>Ivan Prpić</w:t>
      </w:r>
    </w:p>
    <w:sectPr w:rsidSect="00074A2E" w:rsidR="00416614" w:rsidRPr="00EB6168">
      <w:headerReference w:type="even" r:id="rId10"/>
      <w:headerReference w:type="defaul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4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74A2E">
      <w:t>3105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74A2E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4315E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62838"/>
    <w:rsid w:val="00466764"/>
    <w:rsid w:val="00477EED"/>
    <w:rsid w:val="0048665C"/>
    <w:rsid w:val="00492EC1"/>
    <w:rsid w:val="004B0E11"/>
    <w:rsid w:val="004B4514"/>
    <w:rsid w:val="004B47A9"/>
    <w:rsid w:val="004D27C4"/>
    <w:rsid w:val="004D7DF4"/>
    <w:rsid w:val="004F09D3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4F6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09FF"/>
    <w:rsid w:val="00955EB6"/>
    <w:rsid w:val="0097396D"/>
    <w:rsid w:val="009A0E71"/>
    <w:rsid w:val="009A774A"/>
    <w:rsid w:val="009B67A0"/>
    <w:rsid w:val="009C5541"/>
    <w:rsid w:val="009D4D18"/>
    <w:rsid w:val="00A21A9A"/>
    <w:rsid w:val="00A23C37"/>
    <w:rsid w:val="00A26EB7"/>
    <w:rsid w:val="00A30BD2"/>
    <w:rsid w:val="00A310DE"/>
    <w:rsid w:val="00A93D44"/>
    <w:rsid w:val="00A940BE"/>
    <w:rsid w:val="00A9631C"/>
    <w:rsid w:val="00AC3E6B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C3AD2"/>
    <w:rsid w:val="00BD6C70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C60D8"/>
    <w:rsid w:val="00CE44F5"/>
    <w:rsid w:val="00CF18EB"/>
    <w:rsid w:val="00D07876"/>
    <w:rsid w:val="00D17D8D"/>
    <w:rsid w:val="00D23620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63419"/>
    <w:rsid w:val="00F66C39"/>
    <w:rsid w:val="00F746A9"/>
    <w:rsid w:val="00F86FC3"/>
    <w:rsid w:val="00FB5822"/>
    <w:rsid w:val="00FD2BCA"/>
    <w:rsid w:val="00FF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St-3105/2015</izvorni_sadrzaj>
    <derivirana_varijabla naziv="DomainObject.Predmet.OznakaBroj_1">St-3105/2015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pravnu pomoć i savjetovanje osoba slabijeg imovinskog statusa PRO BONO u likvidaciji</izvorni_sadrzaj>
    <derivirana_varijabla naziv="DomainObject.Predmet.ProtustrankaFormated_1">  Udruga za pravnu pomoć i savjetovanje osoba slabijeg imovinskog statusa PRO BONO u likvidaciji</derivirana_varijabla>
  </DomainObject.Predmet.ProtustrankaFormated>
  <DomainObject.Predmet.ProtustrankaFormatedOIB>
    <izvorni_sadrzaj>  Udruga za pravnu pomoć i savjetovanje osoba slabijeg imovinskog statusa PRO BONO u likvidaciji, OIB 25953927106</izvorni_sadrzaj>
    <derivirana_varijabla naziv="DomainObject.Predmet.ProtustrankaFormatedOIB_1">  Udruga za pravnu pomoć i savjetovanje osoba slabijeg imovinskog statusa PRO BONO u likvidaciji, OIB 25953927106</derivirana_varijabla>
  </DomainObject.Predmet.ProtustrankaFormatedOIB>
  <DomainObject.Predmet.ProtustrankaFormatedWithAdress>
    <izvorni_sadrzaj> Udruga za pravnu pomoć i savjetovanje osoba slabijeg imovinskog statusa PRO BONO u likvidaciji, Petrinjska 83, 10000 Zagreb</izvorni_sadrzaj>
    <derivirana_varijabla naziv="DomainObject.Predmet.ProtustrankaFormatedWithAdress_1"> Udruga za pravnu pomoć i savjetovanje osoba slabijeg imovinskog statusa PRO BONO u likvidaciji, Petrinjska 83, 10000 Zagreb</derivirana_varijabla>
  </DomainObject.Predmet.ProtustrankaFormatedWithAdress>
  <DomainObject.Predmet.ProtustrankaFormatedWithAdressOIB>
    <izvorni_sadrzaj> Udruga za pravnu pomoć i savjetovanje osoba slabijeg imovinskog statusa PRO BONO u likvidaciji, OIB 25953927106, Petrinjska 83, 10000 Zagreb</izvorni_sadrzaj>
    <derivirana_varijabla naziv="DomainObject.Predmet.ProtustrankaFormatedWithAdressOIB_1"> Udruga za pravnu pomoć i savjetovanje osoba slabijeg imovinskog statusa PRO BONO u likvidaciji, OIB 25953927106, Petrinjska 83, 10000 Zagreb</derivirana_varijabla>
  </DomainObject.Predmet.ProtustrankaFormatedWithAdressOIB>
  <DomainObject.Predmet.ProtustrankaWithAdress>
    <izvorni_sadrzaj>Udruga za pravnu pomoć i savjetovanje osoba slabijeg imovinskog statusa PRO BONO u likvidaciji Petrinjska 83, 10000 Zagreb</izvorni_sadrzaj>
    <derivirana_varijabla naziv="DomainObject.Predmet.ProtustrankaWithAdress_1">Udruga za pravnu pomoć i savjetovanje osoba slabijeg imovinskog statusa PRO BONO u likvidaciji Petrinjska 83, 10000 Zagreb</derivirana_varijabla>
  </DomainObject.Predmet.ProtustrankaWithAdress>
  <DomainObject.Predmet.ProtustrankaWithAdressOIB>
    <izvorni_sadrzaj>Udruga za pravnu pomoć i savjetovanje osoba slabijeg imovinskog statusa PRO BONO u likvidaciji, OIB 25953927106, Petrinjska 83, 10000 Zagreb</izvorni_sadrzaj>
    <derivirana_varijabla naziv="DomainObject.Predmet.ProtustrankaWithAdressOIB_1">Udruga za pravnu pomoć i savjetovanje osoba slabijeg imovinskog statusa PRO BONO u likvidaciji, OIB 25953927106, Petrinjska 83, 10000 Zagreb</derivirana_varijabla>
  </DomainObject.Predmet.ProtustrankaWithAdressOIB>
  <DomainObject.Predmet.ProtustrankaNazivFormated>
    <izvorni_sadrzaj>Udruga za pravnu pomoć i savjetovanje osoba slabijeg imovinskog statusa PRO BONO u likvidaciji</izvorni_sadrzaj>
    <derivirana_varijabla naziv="DomainObject.Predmet.ProtustrankaNazivFormated_1">Udruga za pravnu pomoć i savjetovanje osoba slabijeg imovinskog statusa PRO BONO u likvidaciji</derivirana_varijabla>
  </DomainObject.Predmet.ProtustrankaNazivFormated>
  <DomainObject.Predmet.ProtustrankaNazivFormatedOIB>
    <izvorni_sadrzaj>Udruga za pravnu pomoć i savjetovanje osoba slabijeg imovinskog statusa PRO BONO u likvidaciji, OIB 25953927106</izvorni_sadrzaj>
    <derivirana_varijabla naziv="DomainObject.Predmet.ProtustrankaNazivFormatedOIB_1">Udruga za pravnu pomoć i savjetovanje osoba slabijeg imovinskog statusa PRO BONO u likvidaciji, OIB 25953927106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pravnu pomoć i savjetovanje osoba slabijeg imovinskog statusa PRO BONO u likvidaciji</item>
    </izvorni_sadrzaj>
    <derivirana_varijabla naziv="DomainObject.Predmet.ProtuStrankaListFormated_1">
      <item>Udruga za pravnu pomoć i savjetovanje osoba slabijeg imovinskog statusa PRO BONO u likvidaciji</item>
    </derivirana_varijabla>
  </DomainObject.Predmet.ProtuStrankaListFormated>
  <DomainObject.Predmet.ProtuStrankaListFormatedOIB>
    <izvorni_sadrzaj>
      <item>Udruga za pravnu pomoć i savjetovanje osoba slabijeg imovinskog statusa PRO BONO u likvidaciji, OIB 25953927106</item>
    </izvorni_sadrzaj>
    <derivirana_varijabla naziv="DomainObject.Predmet.ProtuStrankaListFormatedOIB_1">
      <item>Udruga za pravnu pomoć i savjetovanje osoba slabijeg imovinskog statusa PRO BONO u likvidaciji, OIB 25953927106</item>
    </derivirana_varijabla>
  </DomainObject.Predmet.ProtuStrankaListFormatedOIB>
  <DomainObject.Predmet.ProtuStrankaListFormatedWithAdress>
    <izvorni_sadrzaj>
      <item>Udruga za pravnu pomoć i savjetovanje osoba slabijeg imovinskog statusa PRO BONO u likvidaciji, Petrinjska 83, 10000 Zagreb</item>
    </izvorni_sadrzaj>
    <derivirana_varijabla naziv="DomainObject.Predmet.ProtuStrankaListFormatedWithAdress_1">
      <item>Udruga za pravnu pomoć i savjetovanje osoba slabijeg imovinskog statusa PRO BONO u likvidaciji, Petrinjska 83, 10000 Zagreb</item>
    </derivirana_varijabla>
  </DomainObject.Predmet.ProtuStrankaListFormatedWithAdress>
  <DomainObject.Predmet.ProtuStrankaListFormatedWithAdressOIB>
    <izvorni_sadrzaj>
      <item>Udruga za pravnu pomoć i savjetovanje osoba slabijeg imovinskog statusa PRO BONO u likvidaciji, OIB 25953927106, Petrinjska 83, 10000 Zagreb</item>
    </izvorni_sadrzaj>
    <derivirana_varijabla naziv="DomainObject.Predmet.ProtuStrankaListFormatedWithAdressOIB_1">
      <item>Udruga za pravnu pomoć i savjetovanje osoba slabijeg imovinskog statusa PRO BONO u likvidaciji, OIB 25953927106, Petrinjska 83, 10000 Zagreb</item>
    </derivirana_varijabla>
  </DomainObject.Predmet.ProtuStrankaListFormatedWithAdressOIB>
  <DomainObject.Predmet.ProtuStrankaListNazivFormated>
    <izvorni_sadrzaj>
      <item>Udruga za pravnu pomoć i savjetovanje osoba slabijeg imovinskog statusa PRO BONO u likvidaciji</item>
    </izvorni_sadrzaj>
    <derivirana_varijabla naziv="DomainObject.Predmet.ProtuStrankaListNazivFormated_1">
      <item>Udruga za pravnu pomoć i savjetovanje osoba slabijeg imovinskog statusa PRO BONO u likvidaciji</item>
    </derivirana_varijabla>
  </DomainObject.Predmet.ProtuStrankaListNazivFormated>
  <DomainObject.Predmet.ProtuStrankaListNazivFormatedOIB>
    <izvorni_sadrzaj>
      <item>Udruga za pravnu pomoć i savjetovanje osoba slabijeg imovinskog statusa PRO BONO u likvidaciji, OIB 25953927106</item>
    </izvorni_sadrzaj>
    <derivirana_varijabla naziv="DomainObject.Predmet.ProtuStrankaListNazivFormatedOIB_1">
      <item>Udruga za pravnu pomoć i savjetovanje osoba slabijeg imovinskog statusa PRO BONO u likvidaciji, OIB 25953927106</item>
    </derivirana_varijabla>
  </DomainObject.Predmet.ProtuStrankaListNazivFormatedOIB>
  <DomainObject.Predmet.OstaliListFormated>
    <izvorni_sadrzaj>
      <item>Mate Popović</item>
    </izvorni_sadrzaj>
    <derivirana_varijabla naziv="DomainObject.Predmet.OstaliListFormated_1">
      <item>Mate Popović</item>
    </derivirana_varijabla>
  </DomainObject.Predmet.OstaliListFormated>
  <DomainObject.Predmet.OstaliListFormatedOIB>
    <izvorni_sadrzaj>
      <item>Mate Popović</item>
    </izvorni_sadrzaj>
    <derivirana_varijabla naziv="DomainObject.Predmet.OstaliListFormatedOIB_1">
      <item>Mate Popović</item>
    </derivirana_varijabla>
  </DomainObject.Predmet.OstaliListFormatedOIB>
  <DomainObject.Predmet.OstaliListFormatedWithAdress>
    <izvorni_sadrzaj>
      <item>Mate Popović</item>
    </izvorni_sadrzaj>
    <derivirana_varijabla naziv="DomainObject.Predmet.OstaliListFormatedWithAdress_1">
      <item>Mate Popović</item>
    </derivirana_varijabla>
  </DomainObject.Predmet.OstaliListFormatedWithAdress>
  <DomainObject.Predmet.OstaliListFormatedWithAdressOIB>
    <izvorni_sadrzaj>
      <item>Mate Popović</item>
    </izvorni_sadrzaj>
    <derivirana_varijabla naziv="DomainObject.Predmet.OstaliListFormatedWithAdressOIB_1">
      <item>Mate Popović</item>
    </derivirana_varijabla>
  </DomainObject.Predmet.OstaliListFormatedWithAdressOIB>
  <DomainObject.Predmet.OstaliListNazivFormated>
    <izvorni_sadrzaj>
      <item>Mate Popović</item>
    </izvorni_sadrzaj>
    <derivirana_varijabla naziv="DomainObject.Predmet.OstaliListNazivFormated_1">
      <item>Mate Popović</item>
    </derivirana_varijabla>
  </DomainObject.Predmet.OstaliListNazivFormated>
  <DomainObject.Predmet.OstaliListNazivFormatedOIB>
    <izvorni_sadrzaj>
      <item>Mate Popović</item>
    </izvorni_sadrzaj>
    <derivirana_varijabla naziv="DomainObject.Predmet.OstaliListNazivFormatedOIB_1">
      <item>Mate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pravnu pomoć i savjetovanje osoba slabijeg imovinskog statusa PRO BONO u likvidaciji</izvorni_sadrzaj>
    <derivirana_varijabla naziv="DomainObject.Predmet.ProtustrankaIDrugi_1">Udruga za pravnu pomoć i savjetovanje osoba slabijeg imovinskog statusa PRO BONO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pravnu pomoć i savjetovanje osoba slabijeg imovinskog statusa PRO BONO u likvidaciji, OIB 25953927106, Petrinjska 83, 10000 Zagreb</izvorni_sadrzaj>
    <derivirana_varijabla naziv="DomainObject.Predmet.ProtustrankaIDrugiAdressOIB_1">Udruga za pravnu pomoć i savjetovanje osoba slabijeg imovinskog statusa PRO BONO u likvidaciji, OIB 25953927106, Petrinjska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pravnu pomoć i savjetovanje osoba slabijeg imovinskog statusa PRO BONO u likvidaciji</item>
      <item>Mate Popović</item>
    </izvorni_sadrzaj>
    <derivirana_varijabla naziv="DomainObject.Predmet.SudioniciListNaziv_1">
      <item>FINA Regionalni centar Zagreb</item>
      <item>Udruga za pravnu pomoć i savjetovanje osoba slabijeg imovinskog statusa PRO BONO u likvidaciji</item>
      <item>Mate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pravnu pomoć i savjetovanje osoba slabijeg imovinskog statusa PRO BONO u likvidaciji, OIB 25953927106, Petrinjska 83,10000 Zagreb</item>
      <item>Mate Popović</item>
    </izvorni_sadrzaj>
    <derivirana_varijabla naziv="DomainObject.Predmet.SudioniciListAdressOIB_1">
      <item>FINA Regionalni centar Zagreb, OIB 85821130368, Trg svibanjskih žrtava 1995. 1,10000 Zagreb</item>
      <item>Udruga za pravnu pomoć i savjetovanje osoba slabijeg imovinskog statusa PRO BONO u likvidaciji, OIB 25953927106, Petrinjska 83,10000 Zagreb</item>
      <item>Mate Popović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25953927106</item>
      <item>, OIB null</item>
    </izvorni_sadrzaj>
    <derivirana_varijabla naziv="DomainObject.Predmet.SudioniciListNazivOIB_1">
      <item>, OIB 85821130368</item>
      <item>, OIB 25953927106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3439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2016-04-11T08:50:00Z</dcterms:created>
  <dc:creator>gboljkovac</dc:creator>
  <cp:lastModifiedBy>Goranka Boljkovac</cp:lastModifiedBy>
  <cp:lastPrinted>2016-04-11T08:50:00Z</cp:lastPrinted>
  <dcterms:modified xmlns:xsi="http://www.w3.org/2001/XMLSchema-instance" xsi:type="dcterms:W3CDTF">2016-04-11T08:51:00Z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