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a00e" w14:paraId="b16a00e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CA79FC">
        <w:rPr>
          <w:rFonts w:hAnsi="Times New Roman" w:ascii="Times New Roman"/>
        </w:rPr>
        <w:t>7404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BA5447">
        <w:rPr>
          <w:rFonts w:hAnsi="Times New Roman" w:ascii="Times New Roman"/>
        </w:rPr>
        <w:t>7</w:t>
      </w:r>
      <w:r w:rsidR="00CA79FC">
        <w:rPr>
          <w:rFonts w:hAnsi="Times New Roman" w:ascii="Times New Roman"/>
        </w:rPr>
        <w:t>404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A79FC">
        <w:rPr>
          <w:rFonts w:hAnsi="Times New Roman" w:ascii="Times New Roman"/>
        </w:rPr>
        <w:t>LIBERO-CENTAR ZAGREB d.o.o. Zagreb, Kranjčevićeva 4, OIB:</w:t>
      </w:r>
      <w:r w:rsidR="00CA79FC">
        <w:t xml:space="preserve"> </w:t>
      </w:r>
      <w:r w:rsidR="00CA79FC">
        <w:rPr>
          <w:rFonts w:hAnsi="Times New Roman" w:ascii="Times New Roman"/>
        </w:rPr>
        <w:t>53133149610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AD3EA1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CA79FC">
        <w:rPr>
          <w:rFonts w:hAnsi="Times New Roman" w:ascii="Times New Roman"/>
        </w:rPr>
        <w:t>182.045,15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AA437D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302FCB"/>
    <w:rsid w:val="00346AE6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716C64"/>
    <w:rsid w:val="00731BBD"/>
    <w:rsid w:val="00746847"/>
    <w:rsid w:val="00775495"/>
    <w:rsid w:val="007A17F2"/>
    <w:rsid w:val="00891887"/>
    <w:rsid w:val="008E495A"/>
    <w:rsid w:val="009F44E3"/>
    <w:rsid w:val="00A85A17"/>
    <w:rsid w:val="00AA437D"/>
    <w:rsid w:val="00AC469F"/>
    <w:rsid w:val="00AD3EA1"/>
    <w:rsid w:val="00B17B44"/>
    <w:rsid w:val="00B536E9"/>
    <w:rsid w:val="00B7675D"/>
    <w:rsid w:val="00B77BD6"/>
    <w:rsid w:val="00B948E9"/>
    <w:rsid w:val="00BA5447"/>
    <w:rsid w:val="00BC72D0"/>
    <w:rsid w:val="00C0577C"/>
    <w:rsid w:val="00C0664C"/>
    <w:rsid w:val="00C123C6"/>
    <w:rsid w:val="00C361B1"/>
    <w:rsid w:val="00CA0E6F"/>
    <w:rsid w:val="00CA79FC"/>
    <w:rsid w:val="00D30F3D"/>
    <w:rsid w:val="00D46A3C"/>
    <w:rsid w:val="00D537C4"/>
    <w:rsid w:val="00D815F6"/>
    <w:rsid w:val="00DA4230"/>
    <w:rsid w:val="00DE4144"/>
    <w:rsid w:val="00DF73A9"/>
    <w:rsid w:val="00E06921"/>
    <w:rsid w:val="00E50650"/>
    <w:rsid w:val="00EE266E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46A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A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A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A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A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46A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A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A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A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A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7404</izvorni_sadrzaj>
    <derivirana_varijabla naziv="DomainObject.Predmet.Broj_1">7404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St-7404/2015</izvorni_sadrzaj>
    <derivirana_varijabla naziv="DomainObject.Predmet.OznakaBroj_1">St-7404/2015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LIBERO-CENTAR ZAGREB d.o.o.</izvorni_sadrzaj>
    <derivirana_varijabla naziv="DomainObject.Predmet.ProtustrankaFormated_1">  LIBERO-CENTAR ZAGREB d.o.o.</derivirana_varijabla>
  </DomainObject.Predmet.ProtustrankaFormated>
  <DomainObject.Predmet.ProtustrankaFormatedOIB>
    <izvorni_sadrzaj>  LIBERO-CENTAR ZAGREB d.o.o., OIB 53133149610</izvorni_sadrzaj>
    <derivirana_varijabla naziv="DomainObject.Predmet.ProtustrankaFormatedOIB_1">  LIBERO-CENTAR ZAGREB d.o.o., OIB 53133149610</derivirana_varijabla>
  </DomainObject.Predmet.ProtustrankaFormatedOIB>
  <DomainObject.Predmet.ProtustrankaFormatedWithAdress>
    <izvorni_sadrzaj> LIBERO-CENTAR ZAGREB d.o.o., Kranjčevićeva 4, 10000 Zagreb</izvorni_sadrzaj>
    <derivirana_varijabla naziv="DomainObject.Predmet.ProtustrankaFormatedWithAdress_1"> LIBERO-CENTAR ZAGREB d.o.o., Kranjčevićeva 4, 10000 Zagreb</derivirana_varijabla>
  </DomainObject.Predmet.ProtustrankaFormatedWithAdress>
  <DomainObject.Predmet.ProtustrankaFormatedWithAdressOIB>
    <izvorni_sadrzaj> LIBERO-CENTAR ZAGREB d.o.o., OIB 53133149610, Kranjčevićeva 4, 10000 Zagreb</izvorni_sadrzaj>
    <derivirana_varijabla naziv="DomainObject.Predmet.ProtustrankaFormatedWithAdressOIB_1"> LIBERO-CENTAR ZAGREB d.o.o., OIB 53133149610, Kranjčevićeva 4, 10000 Zagreb</derivirana_varijabla>
  </DomainObject.Predmet.ProtustrankaFormatedWithAdressOIB>
  <DomainObject.Predmet.ProtustrankaWithAdress>
    <izvorni_sadrzaj>LIBERO-CENTAR ZAGREB d.o.o. Kranjčevićeva 4, 10000 Zagreb</izvorni_sadrzaj>
    <derivirana_varijabla naziv="DomainObject.Predmet.ProtustrankaWithAdress_1">LIBERO-CENTAR ZAGREB d.o.o. Kranjčevićeva 4, 10000 Zagreb</derivirana_varijabla>
  </DomainObject.Predmet.ProtustrankaWithAdress>
  <DomainObject.Predmet.ProtustrankaWithAdressOIB>
    <izvorni_sadrzaj>LIBERO-CENTAR ZAGREB d.o.o., OIB 53133149610, Kranjčevićeva 4, 10000 Zagreb</izvorni_sadrzaj>
    <derivirana_varijabla naziv="DomainObject.Predmet.ProtustrankaWithAdressOIB_1">LIBERO-CENTAR ZAGREB d.o.o., OIB 53133149610, Kranjčevićeva 4, 10000 Zagreb</derivirana_varijabla>
  </DomainObject.Predmet.ProtustrankaWithAdressOIB>
  <DomainObject.Predmet.ProtustrankaNazivFormated>
    <izvorni_sadrzaj>LIBERO-CENTAR ZAGREB d.o.o.</izvorni_sadrzaj>
    <derivirana_varijabla naziv="DomainObject.Predmet.ProtustrankaNazivFormated_1">LIBERO-CENTAR ZAGREB d.o.o.</derivirana_varijabla>
  </DomainObject.Predmet.ProtustrankaNazivFormated>
  <DomainObject.Predmet.ProtustrankaNazivFormatedOIB>
    <izvorni_sadrzaj>LIBERO-CENTAR ZAGREB d.o.o., OIB 53133149610</izvorni_sadrzaj>
    <derivirana_varijabla naziv="DomainObject.Predmet.ProtustrankaNazivFormatedOIB_1">LIBERO-CENTAR ZAGREB d.o.o., OIB 53133149610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LIBERO-CENTAR ZAGREB d.o.o.</item>
    </izvorni_sadrzaj>
    <derivirana_varijabla naziv="DomainObject.Predmet.ProtuStrankaListFormated_1">
      <item>LIBERO-CENTAR ZAGREB d.o.o.</item>
    </derivirana_varijabla>
  </DomainObject.Predmet.ProtuStrankaListFormated>
  <DomainObject.Predmet.ProtuStrankaListFormatedOIB>
    <izvorni_sadrzaj>
      <item>LIBERO-CENTAR ZAGREB d.o.o., OIB 53133149610</item>
    </izvorni_sadrzaj>
    <derivirana_varijabla naziv="DomainObject.Predmet.ProtuStrankaListFormatedOIB_1">
      <item>LIBERO-CENTAR ZAGREB d.o.o., OIB 53133149610</item>
    </derivirana_varijabla>
  </DomainObject.Predmet.ProtuStrankaListFormatedOIB>
  <DomainObject.Predmet.ProtuStrankaListFormatedWithAdress>
    <izvorni_sadrzaj>
      <item>LIBERO-CENTAR ZAGREB d.o.o., Kranjčevićeva 4, 10000 Zagreb</item>
    </izvorni_sadrzaj>
    <derivirana_varijabla naziv="DomainObject.Predmet.ProtuStrankaListFormatedWithAdress_1">
      <item>LIBERO-CENTAR ZAGREB d.o.o., Kranjčevićeva 4, 10000 Zagreb</item>
    </derivirana_varijabla>
  </DomainObject.Predmet.ProtuStrankaListFormatedWithAdress>
  <DomainObject.Predmet.ProtuStrankaListFormatedWithAdressOIB>
    <izvorni_sadrzaj>
      <item>LIBERO-CENTAR ZAGREB d.o.o., OIB 53133149610, Kranjčevićeva 4, 10000 Zagreb</item>
    </izvorni_sadrzaj>
    <derivirana_varijabla naziv="DomainObject.Predmet.ProtuStrankaListFormatedWithAdressOIB_1">
      <item>LIBERO-CENTAR ZAGREB d.o.o., OIB 53133149610, Kranjčevićeva 4, 10000 Zagreb</item>
    </derivirana_varijabla>
  </DomainObject.Predmet.ProtuStrankaListFormatedWithAdressOIB>
  <DomainObject.Predmet.ProtuStrankaListNazivFormated>
    <izvorni_sadrzaj>
      <item>LIBERO-CENTAR ZAGREB d.o.o.</item>
    </izvorni_sadrzaj>
    <derivirana_varijabla naziv="DomainObject.Predmet.ProtuStrankaListNazivFormated_1">
      <item>LIBERO-CENTAR ZAGREB d.o.o.</item>
    </derivirana_varijabla>
  </DomainObject.Predmet.ProtuStrankaListNazivFormated>
  <DomainObject.Predmet.ProtuStrankaListNazivFormatedOIB>
    <izvorni_sadrzaj>
      <item>LIBERO-CENTAR ZAGREB d.o.o., OIB 53133149610</item>
    </izvorni_sadrzaj>
    <derivirana_varijabla naziv="DomainObject.Predmet.ProtuStrankaListNazivFormatedOIB_1">
      <item>LIBERO-CENTAR ZAGREB d.o.o., OIB 53133149610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LIBERO-CENTAR ZAGREB d.o.o.</izvorni_sadrzaj>
    <derivirana_varijabla naziv="DomainObject.Predmet.ProtustrankaIDrugi_1">LIBERO-CENTAR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LIBERO-CENTAR ZAGREB d.o.o., OIB 53133149610, Kranjčevićeva 4, 10000 Zagreb</izvorni_sadrzaj>
    <derivirana_varijabla naziv="DomainObject.Predmet.ProtustrankaIDrugiAdressOIB_1">LIBERO-CENTAR ZAGREB d.o.o., OIB 53133149610, Kranjčevićeva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LIBERO-CENTAR ZAGREB d.o.o.</item>
    </izvorni_sadrzaj>
    <derivirana_varijabla naziv="DomainObject.Predmet.SudioniciListNaziv_1">
      <item>FINA Regionalni centar Zagreb</item>
      <item>LIBERO-CENTAR ZAGREB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LIBERO-CENTAR ZAGREB d.o.o., OIB 53133149610, Kranjčevićeva 4,10000 Zagreb</item>
    </izvorni_sadrzaj>
    <derivirana_varijabla naziv="DomainObject.Predmet.SudioniciListAdressOIB_1">
      <item>FINA Regionalni centar Zagreb, OIB 85821130368, Trg svibanjskih žrtava 1995. br. 1,10000 Zagreb</item>
      <item>LIBERO-CENTAR ZAGREB d.o.o., OIB 53133149610, Kranjčevićeva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53133149610</item>
    </izvorni_sadrzaj>
    <derivirana_varijabla naziv="DomainObject.Predmet.SudioniciListNazivOIB_1">
      <item>, OIB 85821130368</item>
      <item>, OIB 53133149610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1423</properties:Characters>
  <properties:Lines>48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2015-12-20T20:07:00Z</dcterms:created>
  <dc:creator>Gordana Grčić</dc:creator>
  <cp:lastModifiedBy>Gordana Grčić</cp:lastModifiedBy>
  <cp:lastPrinted>2015-12-16T17:58:00Z</cp:lastPrinted>
  <dcterms:modified xmlns:xsi="http://www.w3.org/2001/XMLSchema-instance" xsi:type="dcterms:W3CDTF">2015-12-21T11:04:00Z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