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B41BDD" w:rsidR="005440C2" w:rsidRPr="007778D3">
      <w:pPr>
        <w:jc w:val="right"/>
      </w:pPr>
      <w:bookmarkStart w:name="_GoBack" w:id="0"/>
      <w:bookmarkEnd w:id="0"/>
      <w:r w:rsidRPr="007778D3">
        <w:tab/>
      </w:r>
      <w:r w:rsidRPr="007778D3">
        <w:tab/>
      </w:r>
      <w:r w:rsidRPr="007778D3">
        <w:tab/>
      </w:r>
      <w:r w:rsidRPr="007778D3">
        <w:tab/>
      </w:r>
      <w:r w:rsidRPr="007778D3">
        <w:tab/>
      </w:r>
      <w:r w:rsidRPr="007778D3">
        <w:tab/>
      </w:r>
      <w:r w:rsidRPr="007778D3">
        <w:tab/>
      </w:r>
      <w:r w:rsidR="00522F9B" w:rsidRPr="007778D3">
        <w:t xml:space="preserve">                                 1</w:t>
      </w:r>
      <w:r w:rsidRPr="007778D3">
        <w:t xml:space="preserve"> </w:t>
      </w:r>
      <w:r w:rsidR="00106EA8" w:rsidRPr="007778D3">
        <w:t>St-</w:t>
      </w:r>
      <w:r w:rsidR="00B41BDD">
        <w:t>428/13-18</w:t>
      </w:r>
    </w:p>
    <w:p w:rsidRDefault="005440C2" w:rsidP="005440C2" w:rsidR="005440C2" w:rsidRPr="007778D3"/>
    <w:p w:rsidRDefault="005440C2" w:rsidP="005440C2" w:rsidR="005440C2" w:rsidRPr="007778D3">
      <w:pPr>
        <w:jc w:val="center"/>
      </w:pPr>
    </w:p>
    <w:p w:rsidRDefault="005440C2" w:rsidP="005440C2" w:rsidR="005440C2" w:rsidRPr="007778D3">
      <w:pPr>
        <w:jc w:val="center"/>
      </w:pPr>
    </w:p>
    <w:p w:rsidRDefault="005440C2" w:rsidP="00B752F0" w:rsidR="005440C2" w:rsidRPr="007778D3">
      <w:r w:rsidRPr="007778D3">
        <w:t>R E P U B L I K A  H R V A T S K A</w:t>
      </w:r>
    </w:p>
    <w:p w:rsidRDefault="00106EA8" w:rsidP="00B752F0" w:rsidR="00106EA8" w:rsidRPr="007778D3">
      <w:r w:rsidRPr="007778D3">
        <w:t>TRGOVAČKI SUD U ZADRU</w:t>
      </w:r>
    </w:p>
    <w:p w:rsidRDefault="007778D3" w:rsidP="00B752F0" w:rsidR="007778D3" w:rsidRPr="007778D3">
      <w:r w:rsidRPr="007778D3">
        <w:t>Dr. Franje</w:t>
      </w:r>
      <w:r w:rsidR="00691DA0">
        <w:t xml:space="preserve"> </w:t>
      </w:r>
      <w:r w:rsidRPr="007778D3">
        <w:t>Tuđmana 35</w:t>
      </w:r>
    </w:p>
    <w:p w:rsidRDefault="001C74EE" w:rsidP="00B752F0" w:rsidR="001C74EE"/>
    <w:p w:rsidRDefault="007778D3" w:rsidP="007778D3" w:rsidR="007778D3" w:rsidRPr="008C3132">
      <w:pPr>
        <w:jc w:val="center"/>
      </w:pPr>
      <w:r>
        <w:t xml:space="preserve">U  I M E  R E P U B L I K E  H R V A T S K E </w:t>
      </w:r>
    </w:p>
    <w:p w:rsidRDefault="005440C2" w:rsidP="00B752F0" w:rsidR="005440C2" w:rsidRPr="007778D3"/>
    <w:p w:rsidRDefault="000B00EE" w:rsidP="005440C2" w:rsidR="001C74EE" w:rsidRPr="007778D3">
      <w:pPr>
        <w:jc w:val="center"/>
      </w:pPr>
      <w:r w:rsidRPr="007778D3">
        <w:t xml:space="preserve">R J E Š E NJ E </w:t>
      </w:r>
    </w:p>
    <w:p w:rsidRDefault="005440C2" w:rsidP="005440C2" w:rsidR="005440C2" w:rsidRPr="007778D3"/>
    <w:p w:rsidRDefault="005440C2" w:rsidP="005440C2" w:rsidR="005440C2" w:rsidRPr="007778D3">
      <w:pPr>
        <w:jc w:val="both"/>
      </w:pPr>
      <w:r w:rsidRPr="007778D3">
        <w:tab/>
        <w:t xml:space="preserve">TRGOVAČKI SUD U ZADRU, </w:t>
      </w:r>
      <w:r w:rsidR="00323307" w:rsidRPr="007778D3">
        <w:t>po stečajnom su</w:t>
      </w:r>
      <w:r w:rsidR="00106EA8" w:rsidRPr="007778D3">
        <w:t>cu Ardeni Bajlo, u skraćenom stečajnom postupku nad dužnikom</w:t>
      </w:r>
      <w:r w:rsidR="007778D3">
        <w:t xml:space="preserve"> </w:t>
      </w:r>
      <w:r w:rsidR="007C2FFC">
        <w:t>MEDIUM</w:t>
      </w:r>
      <w:r w:rsidR="00691DA0">
        <w:t xml:space="preserve"> d.o.o., Zadar, </w:t>
      </w:r>
      <w:r w:rsidR="007C2FFC">
        <w:t>Zrinsko-Frankopanska 10</w:t>
      </w:r>
      <w:r w:rsidR="00691DA0">
        <w:t xml:space="preserve">, Zadar, </w:t>
      </w:r>
      <w:r w:rsidR="007C2FFC">
        <w:t xml:space="preserve">MBS: 110024250, </w:t>
      </w:r>
      <w:r w:rsidR="00106EA8" w:rsidRPr="007778D3">
        <w:t>OIB:</w:t>
      </w:r>
      <w:r w:rsidR="007778D3">
        <w:t xml:space="preserve"> </w:t>
      </w:r>
      <w:r w:rsidR="007C2FFC">
        <w:t>72719745386</w:t>
      </w:r>
      <w:r w:rsidR="00106EA8" w:rsidRPr="007778D3">
        <w:t xml:space="preserve">, </w:t>
      </w:r>
      <w:r w:rsidRPr="007778D3">
        <w:t xml:space="preserve"> </w:t>
      </w:r>
      <w:r w:rsidR="00F63692" w:rsidRPr="007778D3">
        <w:t xml:space="preserve">dana </w:t>
      </w:r>
      <w:r w:rsidR="007C2FFC">
        <w:t>02. travnja</w:t>
      </w:r>
      <w:r w:rsidR="00CE3469">
        <w:t xml:space="preserve"> 2015</w:t>
      </w:r>
      <w:r w:rsidRPr="007778D3">
        <w:t>. godine.</w:t>
      </w:r>
    </w:p>
    <w:p w:rsidRDefault="005440C2" w:rsidP="005440C2" w:rsidR="005440C2" w:rsidRPr="007778D3">
      <w:pPr>
        <w:jc w:val="both"/>
      </w:pPr>
    </w:p>
    <w:p w:rsidRDefault="005440C2" w:rsidP="005440C2" w:rsidR="005440C2" w:rsidRPr="007778D3">
      <w:pPr>
        <w:jc w:val="center"/>
      </w:pPr>
      <w:r w:rsidRPr="007778D3">
        <w:t>r i j e š i o  j e</w:t>
      </w:r>
    </w:p>
    <w:p w:rsidRDefault="005440C2" w:rsidP="005440C2" w:rsidR="005440C2" w:rsidRPr="007778D3">
      <w:pPr>
        <w:jc w:val="both"/>
      </w:pPr>
    </w:p>
    <w:p w:rsidRDefault="00EC1006" w:rsidP="00B41BDD" w:rsidR="00EC1006" w:rsidRPr="007778D3">
      <w:pPr>
        <w:ind w:hanging="705" w:left="705"/>
        <w:jc w:val="both"/>
      </w:pPr>
      <w:r w:rsidRPr="007778D3">
        <w:t>I</w:t>
      </w:r>
      <w:r w:rsidR="00CE3469">
        <w:t>.</w:t>
      </w:r>
      <w:r w:rsidR="00B41BDD">
        <w:t xml:space="preserve">       </w:t>
      </w:r>
      <w:r w:rsidR="00B41BDD">
        <w:tab/>
      </w:r>
      <w:r w:rsidRPr="007778D3">
        <w:t xml:space="preserve">Otvara se stečajni postupak nad dužnikom </w:t>
      </w:r>
      <w:r w:rsidR="007C2FFC">
        <w:t xml:space="preserve">MEDIUM d.o.o., Zadar, Zrinsko-Frankopanska 10, Zadar, MBS: 110024250, </w:t>
      </w:r>
      <w:r w:rsidR="007C2FFC" w:rsidRPr="007778D3">
        <w:t>OIB:</w:t>
      </w:r>
      <w:r w:rsidR="007C2FFC">
        <w:t xml:space="preserve"> 72719745386</w:t>
      </w:r>
      <w:r w:rsidRPr="007778D3">
        <w:t xml:space="preserve">. Stečajni postupak otvoren je </w:t>
      </w:r>
      <w:r w:rsidR="007C2FFC">
        <w:t xml:space="preserve">02. travnja </w:t>
      </w:r>
      <w:r w:rsidR="00CE3469">
        <w:t>2015</w:t>
      </w:r>
      <w:r w:rsidRPr="007778D3">
        <w:t xml:space="preserve">. godine u </w:t>
      </w:r>
      <w:r w:rsidRPr="00FA36DE">
        <w:t xml:space="preserve">14 sati i </w:t>
      </w:r>
      <w:r w:rsidR="007C2FFC">
        <w:t>0</w:t>
      </w:r>
      <w:r w:rsidR="00EE2153">
        <w:t>0</w:t>
      </w:r>
      <w:r w:rsidRPr="00FA36DE">
        <w:t xml:space="preserve"> minuta</w:t>
      </w:r>
      <w:r w:rsidRPr="007778D3">
        <w:t xml:space="preserve"> kada je </w:t>
      </w:r>
      <w:r w:rsidR="00944E41" w:rsidRPr="007778D3">
        <w:t>o</w:t>
      </w:r>
      <w:r w:rsidRPr="007778D3">
        <w:t>vo rješenje i oglas o otvaranju stečajnog postupka istaknuto na oglasnoj ploči suda.</w:t>
      </w:r>
    </w:p>
    <w:p w:rsidRDefault="00EC1006" w:rsidP="00EC1006" w:rsidR="00EC1006" w:rsidRPr="007778D3">
      <w:pPr>
        <w:jc w:val="both"/>
      </w:pPr>
    </w:p>
    <w:p w:rsidRDefault="007778D3" w:rsidP="00B41BDD" w:rsidR="00EC1006" w:rsidRPr="00EE2153">
      <w:pPr>
        <w:ind w:hanging="705" w:left="705"/>
        <w:jc w:val="both"/>
      </w:pPr>
      <w:r>
        <w:t>II</w:t>
      </w:r>
      <w:r w:rsidR="00CE3469">
        <w:t>.</w:t>
      </w:r>
      <w:r w:rsidR="00B41BDD">
        <w:t xml:space="preserve">   </w:t>
      </w:r>
      <w:r w:rsidR="00B41BDD">
        <w:tab/>
      </w:r>
      <w:r w:rsidR="00B41BDD" w:rsidRPr="0022320B">
        <w:t>Ivanka Bosotina, Dalmatinskog sabora 3,</w:t>
      </w:r>
      <w:r w:rsidR="007C2FFC">
        <w:t xml:space="preserve"> </w:t>
      </w:r>
      <w:r w:rsidR="00B41BDD" w:rsidRPr="0022320B">
        <w:t>Zadar,</w:t>
      </w:r>
      <w:r w:rsidR="007C2FFC">
        <w:t xml:space="preserve"> </w:t>
      </w:r>
      <w:r w:rsidR="00B41BDD" w:rsidRPr="0022320B">
        <w:t>datum rođenja:</w:t>
      </w:r>
      <w:r w:rsidR="00324E27">
        <w:t xml:space="preserve"> </w:t>
      </w:r>
      <w:r w:rsidR="00B41BDD" w:rsidRPr="0022320B">
        <w:t>02.10.1961. godine, mjesto rođenja:</w:t>
      </w:r>
      <w:r w:rsidR="00324E27">
        <w:t xml:space="preserve"> </w:t>
      </w:r>
      <w:r w:rsidR="00B41BDD" w:rsidRPr="0022320B">
        <w:t>Zadar, broj osobne iskaznice:</w:t>
      </w:r>
      <w:r w:rsidR="007C2FFC">
        <w:t xml:space="preserve"> </w:t>
      </w:r>
      <w:r w:rsidR="00B41BDD" w:rsidRPr="0022320B">
        <w:t>100216014, izdana od strane:</w:t>
      </w:r>
      <w:r w:rsidR="00B41BDD">
        <w:t xml:space="preserve"> PU Zadarska, OIB: 81654623800</w:t>
      </w:r>
      <w:r w:rsidR="00944E41" w:rsidRPr="00EE2153">
        <w:t xml:space="preserve">, </w:t>
      </w:r>
      <w:r w:rsidR="00EC1006" w:rsidRPr="00EE2153">
        <w:t>imenuje se za stečajnog upravitelja.</w:t>
      </w:r>
    </w:p>
    <w:p w:rsidRDefault="00EC1006" w:rsidP="00EC1006" w:rsidR="00EC1006" w:rsidRPr="007778D3">
      <w:pPr>
        <w:jc w:val="both"/>
      </w:pPr>
    </w:p>
    <w:p w:rsidRDefault="00EC1006" w:rsidP="00EC1006" w:rsidR="00EC1006" w:rsidRPr="007778D3">
      <w:pPr>
        <w:jc w:val="both"/>
      </w:pPr>
      <w:r w:rsidRPr="007778D3">
        <w:t>III</w:t>
      </w:r>
      <w:r w:rsidR="00CE3469">
        <w:t>.</w:t>
      </w:r>
      <w:r w:rsidRPr="007778D3">
        <w:t xml:space="preserve"> </w:t>
      </w:r>
      <w:r w:rsidRPr="007778D3">
        <w:tab/>
        <w:t xml:space="preserve">Zaključuje se stečajni postupak nad dužnikom </w:t>
      </w:r>
      <w:r w:rsidR="007C2FFC">
        <w:t>MEDIUM d.o.o., Zadar</w:t>
      </w:r>
      <w:r w:rsidRPr="007778D3">
        <w:t>.</w:t>
      </w:r>
    </w:p>
    <w:p w:rsidRDefault="00EC1006" w:rsidP="00EC1006" w:rsidR="00EC1006" w:rsidRPr="007778D3">
      <w:pPr>
        <w:jc w:val="both"/>
      </w:pPr>
    </w:p>
    <w:p w:rsidRDefault="00EC1006" w:rsidP="00EC1006" w:rsidR="00EC1006" w:rsidRPr="007778D3">
      <w:pPr>
        <w:jc w:val="both"/>
      </w:pPr>
      <w:r w:rsidRPr="007778D3">
        <w:t>IV</w:t>
      </w:r>
      <w:r w:rsidR="00CE3469">
        <w:t>.</w:t>
      </w:r>
      <w:r w:rsidRPr="007778D3">
        <w:t xml:space="preserve"> </w:t>
      </w:r>
      <w:r w:rsidRPr="007778D3">
        <w:tab/>
        <w:t>Dio nastalih troškova postupka isplatit će se iz fonda 39A – dodatne pristojbe.</w:t>
      </w:r>
    </w:p>
    <w:p w:rsidRDefault="00EC1006" w:rsidP="00EC1006" w:rsidR="00EC1006" w:rsidRPr="007778D3">
      <w:pPr>
        <w:jc w:val="both"/>
      </w:pPr>
    </w:p>
    <w:p w:rsidRDefault="00EC1006" w:rsidP="00CE3469" w:rsidR="00EC1006" w:rsidRPr="007778D3">
      <w:pPr>
        <w:ind w:hanging="705" w:left="705"/>
        <w:jc w:val="both"/>
      </w:pPr>
      <w:r w:rsidRPr="007778D3">
        <w:t>V</w:t>
      </w:r>
      <w:r w:rsidR="00CE3469">
        <w:t>.</w:t>
      </w:r>
      <w:r w:rsidRPr="007778D3">
        <w:t xml:space="preserve"> </w:t>
      </w:r>
      <w:r w:rsidRPr="007778D3">
        <w:tab/>
        <w:t>Ovo rješenje će se javno objaviti i dostavlja se sudskom registru radi brisanja stečajnog dužnika iz registra.</w:t>
      </w:r>
    </w:p>
    <w:p w:rsidRDefault="00EC1006" w:rsidP="00EC1006" w:rsidR="00EC1006" w:rsidRPr="007778D3">
      <w:pPr>
        <w:jc w:val="both"/>
      </w:pPr>
    </w:p>
    <w:p w:rsidRDefault="00EC1006" w:rsidP="00EC1006" w:rsidR="00CE3469">
      <w:pPr>
        <w:jc w:val="both"/>
      </w:pPr>
      <w:r w:rsidRPr="007778D3">
        <w:t>VI</w:t>
      </w:r>
      <w:r w:rsidR="00CE3469">
        <w:t>.</w:t>
      </w:r>
      <w:r w:rsidRPr="007778D3">
        <w:t xml:space="preserve">      Otvaranje stečajnog postupka i imenovanje stečajnog upravitelja upisat će se u</w:t>
      </w:r>
      <w:r w:rsidR="00CE3469">
        <w:t xml:space="preserve"> </w:t>
      </w:r>
      <w:r w:rsidRPr="007778D3">
        <w:t>sudski</w:t>
      </w:r>
    </w:p>
    <w:p w:rsidRDefault="00EC1006" w:rsidP="00CE3469" w:rsidR="00EC1006" w:rsidRPr="007778D3">
      <w:pPr>
        <w:ind w:firstLine="3" w:left="705"/>
        <w:jc w:val="both"/>
      </w:pPr>
      <w:r w:rsidRPr="007778D3">
        <w:t>registar ovog suda, zemljišne knjige, upisnik brodova, upisnik brodova u          izgradnji, upisnik zrakoplova i upisnik prava intelektualnog vlasništva.</w:t>
      </w:r>
    </w:p>
    <w:p w:rsidRDefault="00EC1006" w:rsidP="00EC1006" w:rsidR="00EC1006" w:rsidRPr="007778D3">
      <w:pPr>
        <w:ind w:hanging="705" w:left="705"/>
        <w:jc w:val="both"/>
      </w:pPr>
    </w:p>
    <w:p w:rsidRDefault="0009335A" w:rsidP="005440C2" w:rsidR="005440C2" w:rsidRPr="007778D3">
      <w:pPr>
        <w:ind w:hanging="705" w:left="705"/>
        <w:jc w:val="center"/>
      </w:pPr>
      <w:r w:rsidRPr="007778D3">
        <w:t>Obrazloženje</w:t>
      </w:r>
    </w:p>
    <w:p w:rsidRDefault="005440C2" w:rsidP="005440C2" w:rsidR="005440C2" w:rsidRPr="007778D3">
      <w:pPr>
        <w:ind w:hanging="705" w:left="705"/>
        <w:jc w:val="both"/>
      </w:pPr>
    </w:p>
    <w:p w:rsidRDefault="005440C2" w:rsidP="005440C2" w:rsidR="000E4993" w:rsidRPr="007778D3">
      <w:pPr>
        <w:jc w:val="both"/>
      </w:pPr>
      <w:r w:rsidRPr="007778D3">
        <w:tab/>
      </w:r>
      <w:r w:rsidR="00106EA8" w:rsidRPr="007778D3">
        <w:t xml:space="preserve">Povodom zahtjeva Ministarstva financija – Porezne uprave područni ured Zadar od dana </w:t>
      </w:r>
      <w:r w:rsidR="007C2FFC">
        <w:t>30. travnja</w:t>
      </w:r>
      <w:r w:rsidR="00594CDA" w:rsidRPr="007778D3">
        <w:t xml:space="preserve"> 201</w:t>
      </w:r>
      <w:r w:rsidR="000B00EE" w:rsidRPr="007778D3">
        <w:t>3</w:t>
      </w:r>
      <w:r w:rsidR="00106EA8" w:rsidRPr="007778D3">
        <w:t>. godine pokrenut je skraćeni stečajni postupak nad dužnikom</w:t>
      </w:r>
      <w:r w:rsidR="002833C6" w:rsidRPr="007778D3">
        <w:t xml:space="preserve"> </w:t>
      </w:r>
      <w:r w:rsidR="007C2FFC">
        <w:t>MEDIUM d.o.o., Zadar</w:t>
      </w:r>
      <w:r w:rsidR="000E4993" w:rsidRPr="007778D3">
        <w:t>.</w:t>
      </w:r>
    </w:p>
    <w:p w:rsidRDefault="005440C2" w:rsidP="000820F6" w:rsidR="00A04CA8" w:rsidRPr="007778D3">
      <w:pPr>
        <w:jc w:val="both"/>
      </w:pPr>
      <w:r w:rsidRPr="007778D3">
        <w:tab/>
      </w:r>
      <w:r w:rsidR="00A04CA8" w:rsidRPr="007778D3">
        <w:t xml:space="preserve">Rješenjem </w:t>
      </w:r>
      <w:r w:rsidR="00106EA8" w:rsidRPr="007778D3">
        <w:t>ovog s</w:t>
      </w:r>
      <w:r w:rsidRPr="007778D3">
        <w:t>ud</w:t>
      </w:r>
      <w:r w:rsidR="00106EA8" w:rsidRPr="007778D3">
        <w:t xml:space="preserve">a od </w:t>
      </w:r>
      <w:r w:rsidR="007C2FFC">
        <w:t>28. kolovoza</w:t>
      </w:r>
      <w:r w:rsidR="00594CDA" w:rsidRPr="007778D3">
        <w:t xml:space="preserve"> 201</w:t>
      </w:r>
      <w:r w:rsidR="000B00EE" w:rsidRPr="007778D3">
        <w:t>3</w:t>
      </w:r>
      <w:r w:rsidR="00106EA8" w:rsidRPr="007778D3">
        <w:t xml:space="preserve">. godine </w:t>
      </w:r>
      <w:r w:rsidR="00A04CA8" w:rsidRPr="007778D3">
        <w:t>pokrenut je skraćeni stečajni postupak.</w:t>
      </w:r>
    </w:p>
    <w:p w:rsidRDefault="00A04CA8" w:rsidP="00CE3469" w:rsidR="00106EA8" w:rsidRPr="00EE2153">
      <w:pPr>
        <w:jc w:val="both"/>
      </w:pPr>
      <w:r w:rsidRPr="007778D3">
        <w:t xml:space="preserve">            Zaključkom ovog suda od </w:t>
      </w:r>
      <w:r w:rsidR="007C2FFC">
        <w:t>25. ožujka</w:t>
      </w:r>
      <w:r w:rsidRPr="007778D3">
        <w:t xml:space="preserve"> 201</w:t>
      </w:r>
      <w:r w:rsidR="00CE3469">
        <w:t>4</w:t>
      </w:r>
      <w:r w:rsidRPr="007778D3">
        <w:t xml:space="preserve">. godine </w:t>
      </w:r>
      <w:r w:rsidR="005440C2" w:rsidRPr="007778D3">
        <w:t>pozv</w:t>
      </w:r>
      <w:r w:rsidR="00106EA8" w:rsidRPr="007778D3">
        <w:t>ani</w:t>
      </w:r>
      <w:r w:rsidR="005440C2" w:rsidRPr="007778D3">
        <w:t xml:space="preserve"> </w:t>
      </w:r>
      <w:r w:rsidR="00106EA8" w:rsidRPr="007778D3">
        <w:t xml:space="preserve">su </w:t>
      </w:r>
      <w:r w:rsidR="005440C2" w:rsidRPr="007778D3">
        <w:t>članov</w:t>
      </w:r>
      <w:r w:rsidR="00106EA8" w:rsidRPr="007778D3">
        <w:t>i</w:t>
      </w:r>
      <w:r w:rsidR="005440C2" w:rsidRPr="007778D3">
        <w:t xml:space="preserve"> uprave da dostave javnobilježnički ovjereni prokazni popis imovine u roku od 15 dana</w:t>
      </w:r>
      <w:r w:rsidR="0009335A" w:rsidRPr="007778D3">
        <w:t xml:space="preserve">. </w:t>
      </w:r>
      <w:r w:rsidR="000820F6" w:rsidRPr="007778D3">
        <w:t>Iz dostavljenog prokaznog popisa imovine proizlazi da steča</w:t>
      </w:r>
      <w:r w:rsidR="00CE3469">
        <w:t xml:space="preserve">jni </w:t>
      </w:r>
      <w:r w:rsidR="00CE3469" w:rsidRPr="00A147B9">
        <w:t xml:space="preserve">dužnik </w:t>
      </w:r>
      <w:r w:rsidR="00EE2153" w:rsidRPr="00EE2153">
        <w:t>nema imovine</w:t>
      </w:r>
      <w:r w:rsidR="00EE2153">
        <w:t xml:space="preserve"> kojom bi se mogli podmiriti troškovi postupka.</w:t>
      </w:r>
    </w:p>
    <w:p w:rsidRDefault="005440C2" w:rsidP="00CE3469" w:rsidR="00106EA8" w:rsidRPr="007778D3">
      <w:pPr>
        <w:ind w:firstLine="708"/>
        <w:jc w:val="both"/>
      </w:pPr>
      <w:r w:rsidRPr="007778D3">
        <w:lastRenderedPageBreak/>
        <w:t>Ist</w:t>
      </w:r>
      <w:r w:rsidR="00106EA8" w:rsidRPr="007778D3">
        <w:t xml:space="preserve">im rješenjem </w:t>
      </w:r>
      <w:r w:rsidRPr="007778D3">
        <w:t xml:space="preserve">sud </w:t>
      </w:r>
      <w:r w:rsidR="00106EA8" w:rsidRPr="007778D3">
        <w:t xml:space="preserve">je </w:t>
      </w:r>
      <w:r w:rsidRPr="007778D3">
        <w:t xml:space="preserve">pozvao vjerovnike da u skladu sa člankom </w:t>
      </w:r>
      <w:r w:rsidR="00106EA8" w:rsidRPr="007778D3">
        <w:t>335. h.</w:t>
      </w:r>
      <w:r w:rsidRPr="007778D3">
        <w:t xml:space="preserve"> stavak </w:t>
      </w:r>
      <w:r w:rsidR="00106EA8" w:rsidRPr="007778D3">
        <w:t>1</w:t>
      </w:r>
      <w:r w:rsidRPr="007778D3">
        <w:t xml:space="preserve">. Stečajnog zakona </w:t>
      </w:r>
      <w:r w:rsidR="00CE3469" w:rsidRPr="00447174">
        <w:t>(Narodne novine broj 44/96, 29/99, 129/00, 123/03, 82/06, 116/10, 25/12 i 133/12)</w:t>
      </w:r>
      <w:r w:rsidR="00CE3469">
        <w:t xml:space="preserve"> </w:t>
      </w:r>
      <w:r w:rsidRPr="007778D3">
        <w:t>najkasnije u roku od četrdeset pet (45) dana od objave poziva u Narodnim novinama predlože otvaranje stečajnog postupka i predujme sredstva potrebna za pokriće troškova provedbe stečajnog postupka. Poziv vjerovnicima je objavljen u Narodnim novinama</w:t>
      </w:r>
      <w:r w:rsidR="008C2D27" w:rsidRPr="007778D3">
        <w:t xml:space="preserve"> br. </w:t>
      </w:r>
      <w:r w:rsidR="007C2FFC">
        <w:t>11</w:t>
      </w:r>
      <w:r w:rsidR="00311905" w:rsidRPr="007778D3">
        <w:t>.</w:t>
      </w:r>
      <w:r w:rsidR="008C2D27" w:rsidRPr="007778D3">
        <w:t xml:space="preserve"> </w:t>
      </w:r>
      <w:r w:rsidR="004C2509" w:rsidRPr="007778D3">
        <w:t xml:space="preserve">od </w:t>
      </w:r>
      <w:r w:rsidR="007C2FFC">
        <w:t>30. siječnja 2015</w:t>
      </w:r>
      <w:r w:rsidR="008C2D27" w:rsidRPr="007778D3">
        <w:t>.</w:t>
      </w:r>
      <w:r w:rsidR="00106EA8" w:rsidRPr="007778D3">
        <w:t xml:space="preserve"> </w:t>
      </w:r>
      <w:r w:rsidR="004C2509" w:rsidRPr="007778D3">
        <w:t>g</w:t>
      </w:r>
      <w:r w:rsidR="00106EA8" w:rsidRPr="007778D3">
        <w:t>odine.</w:t>
      </w:r>
      <w:r w:rsidRPr="007778D3">
        <w:t xml:space="preserve"> </w:t>
      </w:r>
    </w:p>
    <w:p w:rsidRDefault="00106EA8" w:rsidP="00CE3469" w:rsidR="005440C2" w:rsidRPr="007778D3">
      <w:pPr>
        <w:ind w:firstLine="708"/>
        <w:jc w:val="both"/>
      </w:pPr>
      <w:r w:rsidRPr="007778D3">
        <w:t>U određenom roku niti jedan vjerovnik nije podnio prijedlog za otv</w:t>
      </w:r>
      <w:r w:rsidR="00913D34" w:rsidRPr="007778D3">
        <w:t>aranje stečajnog postupka, a rok je protekao</w:t>
      </w:r>
      <w:r w:rsidR="00FD6BEE" w:rsidRPr="007778D3">
        <w:t xml:space="preserve"> </w:t>
      </w:r>
      <w:r w:rsidR="007C2FFC">
        <w:t>16. ožujka</w:t>
      </w:r>
      <w:r w:rsidR="00EE2153" w:rsidRPr="00EE2153">
        <w:t xml:space="preserve"> 2015.</w:t>
      </w:r>
      <w:r w:rsidR="000B00EE" w:rsidRPr="007778D3">
        <w:t xml:space="preserve"> </w:t>
      </w:r>
      <w:r w:rsidR="00913D34" w:rsidRPr="007778D3">
        <w:t>godine.</w:t>
      </w:r>
    </w:p>
    <w:p w:rsidRDefault="002F4BE9" w:rsidP="005440C2" w:rsidR="002F4BE9" w:rsidRPr="007778D3">
      <w:pPr>
        <w:jc w:val="both"/>
      </w:pPr>
      <w:r w:rsidRPr="007778D3">
        <w:t xml:space="preserve">         </w:t>
      </w:r>
      <w:r w:rsidR="00B56C54" w:rsidRPr="007778D3">
        <w:t xml:space="preserve"> </w:t>
      </w:r>
      <w:r w:rsidR="005541E9" w:rsidRPr="007778D3">
        <w:t xml:space="preserve">Obzirom da su ispunjeni uvjeti iz članka 335.h. Stečajnog zakona, dakle obzirom da iz prokaznog popisa imovine proizlazi da stečajni dužnik nema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5440C2" w:rsidP="005440C2" w:rsidR="00EC1006" w:rsidRPr="007778D3">
      <w:pPr>
        <w:jc w:val="both"/>
      </w:pPr>
      <w:r w:rsidRPr="007778D3">
        <w:tab/>
        <w:t>Kako sukladno članku 54. u stavku 2. Stečajnog zakona, rješenje o otvaranju stečajnog postupka</w:t>
      </w:r>
      <w:r w:rsidR="00927C43" w:rsidRPr="007778D3">
        <w:t xml:space="preserve"> sadrži i</w:t>
      </w:r>
      <w:r w:rsidRPr="007778D3">
        <w:t xml:space="preserve"> prezime i ime i adresu stečajnog upravitelja, </w:t>
      </w:r>
      <w:r w:rsidR="00927C43" w:rsidRPr="007778D3">
        <w:t xml:space="preserve">to je </w:t>
      </w:r>
      <w:r w:rsidRPr="007778D3">
        <w:t>r</w:t>
      </w:r>
      <w:r w:rsidR="00691DA0">
        <w:t>i</w:t>
      </w:r>
      <w:r w:rsidRPr="007778D3">
        <w:t>ješeno kao u točki II izreke.</w:t>
      </w:r>
      <w:r w:rsidR="00927C43" w:rsidRPr="007778D3">
        <w:t xml:space="preserve"> Osim toga, r</w:t>
      </w:r>
      <w:r w:rsidRPr="007778D3">
        <w:t xml:space="preserve">azlog imenovanja stečajnog upravitelja, </w:t>
      </w:r>
      <w:r w:rsidR="007C2FFC">
        <w:t>uvjetovan je</w:t>
      </w:r>
      <w:r w:rsidRPr="007778D3">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EC1006" w:rsidP="00CE3469" w:rsidR="005440C2" w:rsidRPr="007778D3">
      <w:pPr>
        <w:ind w:firstLine="708"/>
        <w:jc w:val="both"/>
      </w:pPr>
      <w:r w:rsidRPr="007778D3">
        <w:t>Nalog iz točke VI</w:t>
      </w:r>
      <w:r w:rsidR="00CE3469">
        <w:t>.</w:t>
      </w:r>
      <w:r w:rsidRPr="007778D3">
        <w:t xml:space="preserve"> ovog rješenja temelji se na odredbi članka 54. stavak 6. Stečajnog zakona.</w:t>
      </w:r>
    </w:p>
    <w:p w:rsidRDefault="000820F6" w:rsidP="000820F6" w:rsidR="000820F6" w:rsidRPr="007778D3">
      <w:pPr>
        <w:jc w:val="both"/>
      </w:pPr>
      <w:r w:rsidRPr="007778D3">
        <w:t xml:space="preserve">           Stoga je odlučeno kao u izreci.</w:t>
      </w:r>
    </w:p>
    <w:p w:rsidRDefault="000820F6" w:rsidP="005440C2" w:rsidR="005440C2" w:rsidRPr="007778D3">
      <w:pPr>
        <w:ind w:hanging="705" w:left="705"/>
        <w:jc w:val="both"/>
      </w:pPr>
      <w:r w:rsidRPr="007778D3">
        <w:t xml:space="preserve"> </w:t>
      </w:r>
    </w:p>
    <w:p w:rsidRDefault="005440C2" w:rsidP="005440C2" w:rsidR="005440C2" w:rsidRPr="007778D3">
      <w:pPr>
        <w:ind w:hanging="705" w:left="705"/>
        <w:jc w:val="center"/>
      </w:pPr>
      <w:r w:rsidRPr="007778D3">
        <w:t xml:space="preserve">U Zadru, </w:t>
      </w:r>
      <w:r w:rsidR="007C2FFC">
        <w:t xml:space="preserve">02. travnja </w:t>
      </w:r>
      <w:r w:rsidR="00CE3469">
        <w:t>2015</w:t>
      </w:r>
      <w:r w:rsidRPr="007778D3">
        <w:t>.</w:t>
      </w:r>
      <w:r w:rsidR="00CE3469">
        <w:t xml:space="preserve"> </w:t>
      </w:r>
      <w:r w:rsidRPr="007778D3">
        <w:t>g</w:t>
      </w:r>
      <w:r w:rsidR="002F4BE9" w:rsidRPr="007778D3">
        <w:t>odine</w:t>
      </w:r>
      <w:r w:rsidRPr="007778D3">
        <w:t>.</w:t>
      </w:r>
    </w:p>
    <w:p w:rsidRDefault="005440C2" w:rsidP="005440C2" w:rsidR="005440C2" w:rsidRPr="007778D3">
      <w:pPr>
        <w:ind w:hanging="705" w:left="705"/>
        <w:jc w:val="both"/>
      </w:pPr>
    </w:p>
    <w:p w:rsidRDefault="000565F8" w:rsidP="007C2FFC" w:rsidR="005440C2" w:rsidRPr="007778D3">
      <w:pPr>
        <w:jc w:val="right"/>
      </w:pPr>
      <w:r>
        <w:tab/>
      </w:r>
      <w:r>
        <w:tab/>
      </w:r>
      <w:r>
        <w:tab/>
      </w:r>
      <w:r>
        <w:tab/>
      </w:r>
      <w:r>
        <w:tab/>
      </w:r>
      <w:r w:rsidR="002F4BE9" w:rsidRPr="007778D3">
        <w:t>Stečajni sudac:</w:t>
      </w:r>
    </w:p>
    <w:p w:rsidRDefault="000565F8" w:rsidP="007C2FFC" w:rsidR="0049439E" w:rsidRPr="007778D3">
      <w:pPr>
        <w:jc w:val="right"/>
      </w:pPr>
      <w:r>
        <w:tab/>
      </w:r>
      <w:r>
        <w:tab/>
      </w:r>
      <w:r>
        <w:tab/>
      </w:r>
      <w:r>
        <w:tab/>
      </w:r>
      <w:r>
        <w:tab/>
      </w:r>
      <w:r>
        <w:tab/>
      </w:r>
      <w:r>
        <w:tab/>
      </w:r>
      <w:r>
        <w:tab/>
      </w:r>
      <w:r w:rsidR="002F4BE9" w:rsidRPr="007778D3">
        <w:t>Ardena Bajlo</w:t>
      </w:r>
    </w:p>
    <w:p w:rsidRDefault="0049439E" w:rsidP="0049439E" w:rsidR="0049439E" w:rsidRPr="007778D3">
      <w:pPr>
        <w:ind w:firstLine="708" w:left="4956"/>
      </w:pPr>
    </w:p>
    <w:p w:rsidRDefault="003F7C84" w:rsidP="00CE3469" w:rsidR="003F7C84" w:rsidRPr="007778D3"/>
    <w:p w:rsidRDefault="005440C2" w:rsidP="005440C2" w:rsidR="005440C2" w:rsidRPr="007778D3">
      <w:pPr>
        <w:ind w:hanging="705" w:left="705"/>
        <w:jc w:val="both"/>
      </w:pPr>
      <w:r w:rsidRPr="007778D3">
        <w:t>UPUTA O PRAVNOM LIJEKU:</w:t>
      </w:r>
    </w:p>
    <w:p w:rsidRDefault="005440C2" w:rsidP="00CE3469" w:rsidR="001C74EE" w:rsidRPr="007778D3">
      <w:pPr>
        <w:jc w:val="both"/>
      </w:pPr>
      <w:r w:rsidRPr="007778D3">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dna od prijema rješenja.</w:t>
      </w:r>
    </w:p>
    <w:p w:rsidRDefault="005440C2" w:rsidP="005440C2" w:rsidR="005440C2">
      <w:pPr>
        <w:ind w:firstLine="705"/>
        <w:jc w:val="both"/>
      </w:pPr>
      <w:r w:rsidRPr="007778D3">
        <w:t xml:space="preserve">Protiv rješenja o zaključenju stečajnog postupka dopuštena je žalba u roku od 8 dana. </w:t>
      </w:r>
    </w:p>
    <w:p w:rsidRDefault="00CE3469" w:rsidP="005440C2" w:rsidR="00CE3469" w:rsidRPr="007778D3">
      <w:pPr>
        <w:ind w:firstLine="705"/>
        <w:jc w:val="both"/>
      </w:pPr>
    </w:p>
    <w:p w:rsidRDefault="002D06E5" w:rsidP="002D06E5" w:rsidR="002D06E5" w:rsidRPr="007778D3">
      <w:pPr>
        <w:ind w:hanging="705" w:left="705"/>
        <w:jc w:val="both"/>
      </w:pPr>
      <w:r w:rsidRPr="007778D3">
        <w:t>Dostaviti:</w:t>
      </w:r>
    </w:p>
    <w:p w:rsidRDefault="002D06E5" w:rsidP="002D06E5" w:rsidR="002D06E5" w:rsidRPr="007778D3">
      <w:pPr>
        <w:numPr>
          <w:ilvl w:val="0"/>
          <w:numId w:val="1"/>
        </w:numPr>
      </w:pPr>
      <w:r w:rsidRPr="007778D3">
        <w:t>Stečajnom upravitelju uz potvrdu o imenovanju</w:t>
      </w:r>
    </w:p>
    <w:p w:rsidRDefault="002D06E5" w:rsidP="002D06E5" w:rsidR="002D06E5" w:rsidRPr="007778D3">
      <w:pPr>
        <w:numPr>
          <w:ilvl w:val="0"/>
          <w:numId w:val="1"/>
        </w:numPr>
      </w:pPr>
      <w:r w:rsidRPr="007778D3">
        <w:t xml:space="preserve">Stečajnom dužniku </w:t>
      </w:r>
    </w:p>
    <w:p w:rsidRDefault="002D06E5" w:rsidP="002D06E5" w:rsidR="002D06E5" w:rsidRPr="007778D3">
      <w:pPr>
        <w:numPr>
          <w:ilvl w:val="0"/>
          <w:numId w:val="1"/>
        </w:numPr>
      </w:pPr>
      <w:r w:rsidRPr="007778D3">
        <w:t>FINA,</w:t>
      </w:r>
    </w:p>
    <w:p w:rsidRDefault="002D06E5" w:rsidP="002D06E5" w:rsidR="002D06E5" w:rsidRPr="007778D3">
      <w:pPr>
        <w:numPr>
          <w:ilvl w:val="0"/>
          <w:numId w:val="1"/>
        </w:numPr>
      </w:pPr>
      <w:r w:rsidRPr="007778D3">
        <w:t>ŽDO - Zadar</w:t>
      </w:r>
    </w:p>
    <w:p w:rsidRDefault="002D06E5" w:rsidP="002D06E5" w:rsidR="002D06E5" w:rsidRPr="007778D3">
      <w:pPr>
        <w:numPr>
          <w:ilvl w:val="0"/>
          <w:numId w:val="1"/>
        </w:numPr>
      </w:pPr>
      <w:r w:rsidRPr="007778D3">
        <w:t>Poreznoj upravi Zadar</w:t>
      </w:r>
    </w:p>
    <w:p w:rsidRDefault="002D06E5" w:rsidP="002D06E5" w:rsidR="002D06E5" w:rsidRPr="007778D3">
      <w:pPr>
        <w:numPr>
          <w:ilvl w:val="0"/>
          <w:numId w:val="1"/>
        </w:numPr>
      </w:pPr>
      <w:r w:rsidRPr="007778D3">
        <w:t xml:space="preserve">Općinski sud Zadar, </w:t>
      </w:r>
    </w:p>
    <w:p w:rsidRDefault="002D06E5" w:rsidP="002D06E5" w:rsidR="002D06E5" w:rsidRPr="007778D3">
      <w:pPr>
        <w:numPr>
          <w:ilvl w:val="0"/>
          <w:numId w:val="1"/>
        </w:numPr>
      </w:pPr>
      <w:r w:rsidRPr="007778D3">
        <w:t xml:space="preserve">Općinski sud Zadar, Zemljišno knjižni odjel </w:t>
      </w:r>
    </w:p>
    <w:p w:rsidRDefault="002D06E5" w:rsidP="002D06E5" w:rsidR="002D06E5" w:rsidRPr="007778D3">
      <w:pPr>
        <w:numPr>
          <w:ilvl w:val="0"/>
          <w:numId w:val="1"/>
        </w:numPr>
      </w:pPr>
      <w:r w:rsidRPr="007778D3">
        <w:t>Lučkoj kapetaniji – registru brodova,</w:t>
      </w:r>
    </w:p>
    <w:p w:rsidRDefault="00CE3469" w:rsidP="00CE3469" w:rsidR="00CE3469" w:rsidRPr="006A5EFE">
      <w:pPr>
        <w:numPr>
          <w:ilvl w:val="0"/>
          <w:numId w:val="1"/>
        </w:numPr>
      </w:pPr>
      <w:r>
        <w:t xml:space="preserve">Registru suda s naznakom stavljanja na ogl. ploču (elektronski i neposredno) i </w:t>
      </w:r>
      <w:r w:rsidRPr="006A5EFE">
        <w:t xml:space="preserve"> po pravomoćnosti,</w:t>
      </w:r>
    </w:p>
    <w:p w:rsidRDefault="007233A5" w:rsidP="002D06E5" w:rsidR="002D06E5" w:rsidRPr="007778D3">
      <w:pPr>
        <w:numPr>
          <w:ilvl w:val="0"/>
          <w:numId w:val="1"/>
        </w:numPr>
      </w:pPr>
      <w:r>
        <w:t>E-o</w:t>
      </w:r>
      <w:r w:rsidR="002D06E5" w:rsidRPr="007778D3">
        <w:t xml:space="preserve">glasna ploča </w:t>
      </w:r>
    </w:p>
    <w:p w:rsidRDefault="002D06E5" w:rsidP="002D06E5" w:rsidR="002D06E5" w:rsidRPr="007778D3">
      <w:pPr>
        <w:numPr>
          <w:ilvl w:val="0"/>
          <w:numId w:val="1"/>
        </w:numPr>
      </w:pPr>
      <w:r w:rsidRPr="007778D3">
        <w:t>Pisarnica suda-ovdje</w:t>
      </w:r>
    </w:p>
    <w:p w:rsidRDefault="002D06E5" w:rsidP="002D06E5" w:rsidR="002D06E5" w:rsidRPr="007778D3">
      <w:pPr>
        <w:numPr>
          <w:ilvl w:val="0"/>
          <w:numId w:val="1"/>
        </w:numPr>
      </w:pPr>
      <w:r w:rsidRPr="007778D3">
        <w:lastRenderedPageBreak/>
        <w:t>Javna objava</w:t>
      </w:r>
    </w:p>
    <w:p w:rsidRDefault="002D06E5" w:rsidP="002D06E5" w:rsidR="002D06E5" w:rsidRPr="007778D3">
      <w:pPr>
        <w:numPr>
          <w:ilvl w:val="0"/>
          <w:numId w:val="1"/>
        </w:numPr>
      </w:pPr>
      <w:r w:rsidRPr="007778D3">
        <w:t>Hrvatska agencija za civilno zrakoplovstvo 10 000 Zagreb Ulica grada Vukovara 284</w:t>
      </w:r>
    </w:p>
    <w:p w:rsidRDefault="002D06E5" w:rsidP="002D06E5" w:rsidR="002D06E5" w:rsidRPr="007778D3">
      <w:pPr>
        <w:numPr>
          <w:ilvl w:val="0"/>
          <w:numId w:val="1"/>
        </w:numPr>
      </w:pPr>
      <w:r w:rsidRPr="007778D3">
        <w:t>Državni zavoda za intelektualno vlasništvo, Ulica grada Vukovara 78, 10 000 Zagreb</w:t>
      </w:r>
    </w:p>
    <w:p w:rsidRDefault="002D06E5" w:rsidP="002D06E5" w:rsidR="002D06E5" w:rsidRPr="007778D3">
      <w:pPr>
        <w:numPr>
          <w:ilvl w:val="0"/>
          <w:numId w:val="1"/>
        </w:numPr>
      </w:pPr>
      <w:r w:rsidRPr="007778D3">
        <w:t>Ministarstvo pravosuđa RH</w:t>
      </w:r>
    </w:p>
    <w:p w:rsidRDefault="002D06E5" w:rsidP="00CE3469" w:rsidR="002D06E5" w:rsidRPr="007778D3">
      <w:pPr>
        <w:numPr>
          <w:ilvl w:val="0"/>
          <w:numId w:val="1"/>
        </w:numPr>
        <w:jc w:val="both"/>
      </w:pPr>
      <w:r w:rsidRPr="007778D3">
        <w:t>u spis</w:t>
      </w:r>
    </w:p>
    <w:p w:rsidRDefault="002D06E5" w:rsidP="005440C2" w:rsidR="002D06E5" w:rsidRPr="007778D3">
      <w:pPr>
        <w:ind w:firstLine="705"/>
        <w:jc w:val="both"/>
      </w:pPr>
    </w:p>
    <w:sectPr w:rsidSect="00522F9B" w:rsidR="002D06E5" w:rsidRPr="007778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795CBA" w:rsidR="00795CBA">
      <w:r>
        <w:separator/>
      </w:r>
    </w:p>
  </w:endnote>
  <w:endnote w:id="0" w:type="continuationSeparator">
    <w:p w:rsidRDefault="00795CBA" w:rsidR="00795CBA">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795CBA" w:rsidR="00795CBA">
      <w:r>
        <w:separator/>
      </w:r>
    </w:p>
  </w:footnote>
  <w:footnote w:id="0" w:type="continuationSeparator">
    <w:p w:rsidRDefault="00795CBA" w:rsidR="00795CBA">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0F0638" w:rsidP="006D028F" w:rsidR="000F06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F0638" w:rsidR="000F0638">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0F0638" w:rsidP="006D028F" w:rsidR="000F06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240C">
      <w:rPr>
        <w:rStyle w:val="Brojstranice"/>
        <w:noProof/>
      </w:rPr>
      <w:t>3</w:t>
    </w:r>
    <w:r>
      <w:rPr>
        <w:rStyle w:val="Brojstranice"/>
      </w:rPr>
      <w:fldChar w:fldCharType="end"/>
    </w:r>
  </w:p>
  <w:p w:rsidRDefault="000F0638" w:rsidR="000F0638" w:rsidRPr="007778D3">
    <w:pPr>
      <w:pStyle w:val="Zaglavlje"/>
    </w:pPr>
    <w:r>
      <w:rPr>
        <w:rFonts w:cs="Arial" w:hAnsi="Arial" w:ascii="Arial"/>
      </w:rPr>
      <w:t xml:space="preserve">                                                                                   </w:t>
    </w:r>
    <w:r w:rsidR="001C74EE">
      <w:rPr>
        <w:rFonts w:cs="Arial" w:hAnsi="Arial" w:ascii="Arial"/>
      </w:rPr>
      <w:t xml:space="preserve">                  </w:t>
    </w:r>
    <w:r w:rsidR="001C74EE" w:rsidRPr="007778D3">
      <w:t>1</w:t>
    </w:r>
    <w:r w:rsidR="007778D3">
      <w:t xml:space="preserve"> </w:t>
    </w:r>
    <w:r w:rsidR="001C74EE" w:rsidRPr="007778D3">
      <w:t>St-</w:t>
    </w:r>
    <w:r w:rsidR="007C2FFC">
      <w:t>428/13-18</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15B0F1E"/>
    <w:multiLevelType w:val="hybridMultilevel"/>
    <w:tmpl w:val="68088D56"/>
    <w:lvl w:tplc="041A0013" w:ilvl="0">
      <w:start w:val="1"/>
      <w:numFmt w:val="upperRoman"/>
      <w:lvlText w:val="%1."/>
      <w:lvlJc w:val="righ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C0A84"/>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7D8704B3"/>
    <w:multiLevelType w:val="hybridMultilevel"/>
    <w:tmpl w:val="0DB08BF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65F8"/>
    <w:rsid w:val="000820F6"/>
    <w:rsid w:val="0009335A"/>
    <w:rsid w:val="000B00EE"/>
    <w:rsid w:val="000E4993"/>
    <w:rsid w:val="000F0638"/>
    <w:rsid w:val="00106EA8"/>
    <w:rsid w:val="00111B17"/>
    <w:rsid w:val="0014396B"/>
    <w:rsid w:val="00152E89"/>
    <w:rsid w:val="00160672"/>
    <w:rsid w:val="00185C69"/>
    <w:rsid w:val="001C2BC7"/>
    <w:rsid w:val="001C74EE"/>
    <w:rsid w:val="001F1AD6"/>
    <w:rsid w:val="00206D93"/>
    <w:rsid w:val="00212EAD"/>
    <w:rsid w:val="002833C6"/>
    <w:rsid w:val="002D06E5"/>
    <w:rsid w:val="002F4BE9"/>
    <w:rsid w:val="00311905"/>
    <w:rsid w:val="00323307"/>
    <w:rsid w:val="00324E27"/>
    <w:rsid w:val="00373A48"/>
    <w:rsid w:val="003F7C84"/>
    <w:rsid w:val="00484B04"/>
    <w:rsid w:val="0049439E"/>
    <w:rsid w:val="004C2509"/>
    <w:rsid w:val="00522F9B"/>
    <w:rsid w:val="00533980"/>
    <w:rsid w:val="005440C2"/>
    <w:rsid w:val="005541E9"/>
    <w:rsid w:val="00594CDA"/>
    <w:rsid w:val="00691DA0"/>
    <w:rsid w:val="006A482C"/>
    <w:rsid w:val="006B5DE1"/>
    <w:rsid w:val="006D028F"/>
    <w:rsid w:val="007233A5"/>
    <w:rsid w:val="007525CC"/>
    <w:rsid w:val="007778D3"/>
    <w:rsid w:val="00795CBA"/>
    <w:rsid w:val="007C2FFC"/>
    <w:rsid w:val="00861E17"/>
    <w:rsid w:val="008C2D27"/>
    <w:rsid w:val="008C67CA"/>
    <w:rsid w:val="00913D34"/>
    <w:rsid w:val="00927C43"/>
    <w:rsid w:val="00944E41"/>
    <w:rsid w:val="00947DF7"/>
    <w:rsid w:val="0095115A"/>
    <w:rsid w:val="00951389"/>
    <w:rsid w:val="00967606"/>
    <w:rsid w:val="00974B89"/>
    <w:rsid w:val="009E0707"/>
    <w:rsid w:val="00A04CA8"/>
    <w:rsid w:val="00A147B9"/>
    <w:rsid w:val="00A15332"/>
    <w:rsid w:val="00A241EB"/>
    <w:rsid w:val="00AA2DA4"/>
    <w:rsid w:val="00B143E3"/>
    <w:rsid w:val="00B326FD"/>
    <w:rsid w:val="00B417EB"/>
    <w:rsid w:val="00B41BDD"/>
    <w:rsid w:val="00B56C54"/>
    <w:rsid w:val="00B635DB"/>
    <w:rsid w:val="00B64E35"/>
    <w:rsid w:val="00B752F0"/>
    <w:rsid w:val="00BB11A5"/>
    <w:rsid w:val="00BF67B7"/>
    <w:rsid w:val="00C574F7"/>
    <w:rsid w:val="00C669ED"/>
    <w:rsid w:val="00C76472"/>
    <w:rsid w:val="00CB4D3D"/>
    <w:rsid w:val="00CE3469"/>
    <w:rsid w:val="00D05005"/>
    <w:rsid w:val="00D2606B"/>
    <w:rsid w:val="00D4135E"/>
    <w:rsid w:val="00D61480"/>
    <w:rsid w:val="00DA3EEA"/>
    <w:rsid w:val="00DC1ECB"/>
    <w:rsid w:val="00DC22AF"/>
    <w:rsid w:val="00E221E2"/>
    <w:rsid w:val="00E36D70"/>
    <w:rsid w:val="00E6240C"/>
    <w:rsid w:val="00E8758E"/>
    <w:rsid w:val="00E90835"/>
    <w:rsid w:val="00EC1006"/>
    <w:rsid w:val="00EE2153"/>
    <w:rsid w:val="00F63692"/>
    <w:rsid w:val="00F7277C"/>
    <w:rsid w:val="00F73AE3"/>
    <w:rsid w:val="00F743EC"/>
    <w:rsid w:val="00F84ADB"/>
    <w:rsid w:val="00FA36DE"/>
    <w:rsid w:val="00FD6BE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22F9B"/>
    <w:pPr>
      <w:tabs>
        <w:tab w:pos="4536" w:val="center"/>
        <w:tab w:pos="9072" w:val="right"/>
      </w:tabs>
    </w:pPr>
  </w:style>
  <w:style w:styleId="Brojstranice" w:type="character">
    <w:name w:val="page number"/>
    <w:basedOn w:val="Zadanifontodlomka"/>
    <w:rsid w:val="00522F9B"/>
  </w:style>
  <w:style w:styleId="Podnoje" w:type="paragraph">
    <w:name w:val="footer"/>
    <w:basedOn w:val="Normal"/>
    <w:rsid w:val="00522F9B"/>
    <w:pPr>
      <w:tabs>
        <w:tab w:pos="4536" w:val="center"/>
        <w:tab w:pos="9072" w:val="right"/>
      </w:tabs>
    </w:pPr>
  </w:style>
  <w:style w:styleId="Tekstbalonia" w:type="paragraph">
    <w:name w:val="Balloon Text"/>
    <w:basedOn w:val="Normal"/>
    <w:semiHidden/>
    <w:rsid w:val="00522F9B"/>
    <w:rPr>
      <w:rFonts w:cs="Tahoma" w:hAnsi="Tahoma" w:ascii="Tahoma"/>
      <w:sz w:val="16"/>
      <w:szCs w:val="16"/>
    </w:rPr>
  </w:style>
  <w:style w:styleId="Tekstrezerviranogmjesta" w:type="character">
    <w:name w:val="Placeholder Text"/>
    <w:basedOn w:val="Zadanifontodlomka"/>
    <w:uiPriority w:val="99"/>
    <w:semiHidden/>
    <w:rsid w:val="00E6240C"/>
    <w:rPr>
      <w:color w:val="808080"/>
      <w:bdr w:space="0" w:sz="0" w:color="auto" w:val="none"/>
      <w:shd w:fill="auto" w:color="auto" w:val="clear"/>
    </w:rPr>
  </w:style>
  <w:style w:customStyle="true" w:styleId="eSPISCCParagraphDefaultFont" w:type="character">
    <w:name w:val="eSPIS_CC_Paragraph Default Font"/>
    <w:basedOn w:val="Zadanifontodlomka"/>
    <w:rsid w:val="00E624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240C"/>
    <w:rPr>
      <w:bdr w:space="0" w:sz="0" w:color="auto" w:val="none"/>
      <w:shd w:fill="FFFFCC" w:color="auto" w:val="clear"/>
      <w:lang w:val="hr-HR"/>
    </w:rPr>
  </w:style>
  <w:style w:customStyle="true" w:styleId="PozadinaSvijetloCrvena" w:type="character">
    <w:name w:val="Pozadina_SvijetloCrvena"/>
    <w:basedOn w:val="eSPISCCParagraphDefaultFont"/>
    <w:rsid w:val="00E624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24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522F9B"/>
    <w:pPr>
      <w:tabs>
        <w:tab w:val="center" w:pos="4536"/>
        <w:tab w:val="right" w:pos="9072"/>
      </w:tabs>
    </w:pPr>
  </w:style>
  <w:style w:type="character" w:styleId="Brojstranice">
    <w:name w:val="page number"/>
    <w:basedOn w:val="Zadanifontodlomka"/>
    <w:rsid w:val="00522F9B"/>
  </w:style>
  <w:style w:type="paragraph" w:styleId="Podnoje">
    <w:name w:val="footer"/>
    <w:basedOn w:val="Normal"/>
    <w:rsid w:val="00522F9B"/>
    <w:pPr>
      <w:tabs>
        <w:tab w:val="center" w:pos="4536"/>
        <w:tab w:val="right" w:pos="9072"/>
      </w:tabs>
    </w:pPr>
  </w:style>
  <w:style w:type="paragraph" w:styleId="Tekstbalonia">
    <w:name w:val="Balloon Text"/>
    <w:basedOn w:val="Normal"/>
    <w:semiHidden/>
    <w:rsid w:val="00522F9B"/>
    <w:rPr>
      <w:rFonts w:ascii="Tahoma" w:hAnsi="Tahoma" w:cs="Tahoma"/>
      <w:sz w:val="16"/>
      <w:szCs w:val="16"/>
    </w:rPr>
  </w:style>
  <w:style w:type="character" w:styleId="Tekstrezerviranogmjesta">
    <w:name w:val="Placeholder Text"/>
    <w:basedOn w:val="Zadanifontodlomka"/>
    <w:uiPriority w:val="99"/>
    <w:semiHidden/>
    <w:rsid w:val="00E6240C"/>
    <w:rPr>
      <w:color w:val="808080"/>
      <w:bdr w:val="none" w:sz="0" w:space="0" w:color="auto"/>
      <w:shd w:val="clear" w:color="auto" w:fill="auto"/>
    </w:rPr>
  </w:style>
  <w:style w:type="character" w:customStyle="1" w:styleId="eSPISCCParagraphDefaultFont">
    <w:name w:val="eSPIS_CC_Paragraph Default Font"/>
    <w:basedOn w:val="Zadanifontodlomka"/>
    <w:rsid w:val="00E6240C"/>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E6240C"/>
    <w:rPr>
      <w:bdr w:val="none" w:sz="0" w:space="0" w:color="auto"/>
      <w:shd w:val="clear" w:color="auto" w:fill="FFFFCC"/>
      <w:lang w:val="hr-HR"/>
    </w:rPr>
  </w:style>
  <w:style w:type="character" w:customStyle="1" w:styleId="PozadinaSvijetloCrvena">
    <w:name w:val="Pozadina_SvijetloCrvena"/>
    <w:basedOn w:val="eSPISCCParagraphDefaultFont"/>
    <w:rsid w:val="00E6240C"/>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E6240C"/>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849954246">
      <w:bodyDiv w:val="true"/>
      <w:marLeft w:val="0"/>
      <w:marRight w:val="0"/>
      <w:marTop w:val="0"/>
      <w:marBottom w:val="0"/>
      <w:divBdr>
        <w:top w:space="0" w:sz="0" w:color="auto" w:val="none"/>
        <w:left w:space="0" w:sz="0" w:color="auto" w:val="none"/>
        <w:bottom w:space="0" w:sz="0" w:color="auto" w:val="none"/>
        <w:right w:space="0" w:sz="0" w:color="auto" w:val="none"/>
      </w:divBdr>
    </w:div>
    <w:div w:id="13051131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theme" Target="theme/theme1.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ntTable" Target="fontTable.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 travnja 2015.</izvorni_sadrzaj>
    <derivirana_varijabla naziv="DomainObject.DatumDonosenjaOdluke_1">2. travnja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2013.</izvorni_sadrzaj>
    <derivirana_varijabla naziv="DomainObject.Predmet.DatumOsnivanja_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St-428/2013</izvorni_sadrzaj>
    <derivirana_varijabla naziv="DomainObject.Predmet.OznakaBroj_1">St-428/2013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MEDIUM d.o.o. za  izdavačko nakladničku djelatnost, marketing i trgovinu</izvorni_sadrzaj>
    <derivirana_varijabla naziv="DomainObject.Predmet.ProtustrankaFormated_1">  MEDIUM d.o.o. za  izdavačko nakladničku djelatnost, marketing i trgovinu</derivirana_varijabla>
  </DomainObject.Predmet.ProtustrankaFormated>
  <DomainObject.Predmet.ProtustrankaFormatedOIB>
    <izvorni_sadrzaj>  MEDIUM d.o.o. za  izdavačko nakladničku djelatnost, marketing i trgovinu, OIB 72719745386</izvorni_sadrzaj>
    <derivirana_varijabla naziv="DomainObject.Predmet.ProtustrankaFormatedOIB_1">  MEDIUM d.o.o. za  izdavačko nakladničku djelatnost, marketing i trgovinu, OIB 72719745386</derivirana_varijabla>
  </DomainObject.Predmet.ProtustrankaFormatedOIB>
  <DomainObject.Predmet.ProtustrankaFormatedWithAdress>
    <izvorni_sadrzaj> MEDIUM d.o.o. za  izdavačko nakladničku djelatnost, marketing i trgovinu, Zrinsko - Frankopanska/10, Zadar</izvorni_sadrzaj>
    <derivirana_varijabla naziv="DomainObject.Predmet.ProtustrankaFormatedWithAdress_1"> MEDIUM d.o.o. za  izdavačko nakladničku djelatnost, marketing i trgovinu, Zrinsko - Frankopanska/10, Zadar</derivirana_varijabla>
  </DomainObject.Predmet.ProtustrankaFormatedWithAdress>
  <DomainObject.Predmet.ProtustrankaFormatedWithAdressOIB>
    <izvorni_sadrzaj> MEDIUM d.o.o. za  izdavačko nakladničku djelatnost, marketing i trgovinu, OIB 72719745386, Zrinsko - Frankopanska/10, Zadar</izvorni_sadrzaj>
    <derivirana_varijabla naziv="DomainObject.Predmet.ProtustrankaFormatedWithAdressOIB_1"> MEDIUM d.o.o. za  izdavačko nakladničku djelatnost, marketing i trgovinu, OIB 72719745386, Zrinsko - Frankopanska/10, Zadar</derivirana_varijabla>
  </DomainObject.Predmet.ProtustrankaFormatedWithAdressOIB>
  <DomainObject.Predmet.ProtustrankaWithAdress>
    <izvorni_sadrzaj>MEDIUM d.o.o. za  izdavačko nakladničku djelatnost, marketing i trgovinu Zrinsko - Frankopanska/10, Zadar</izvorni_sadrzaj>
    <derivirana_varijabla naziv="DomainObject.Predmet.ProtustrankaWithAdress_1">MEDIUM d.o.o. za  izdavačko nakladničku djelatnost, marketing i trgovinu Zrinsko - Frankopanska/10, Zadar</derivirana_varijabla>
  </DomainObject.Predmet.ProtustrankaWithAdress>
  <DomainObject.Predmet.ProtustrankaWithAdressOIB>
    <izvorni_sadrzaj>MEDIUM d.o.o. za  izdavačko nakladničku djelatnost, marketing i trgovinu, OIB 72719745386, Zrinsko - Frankopanska/10, Zadar</izvorni_sadrzaj>
    <derivirana_varijabla naziv="DomainObject.Predmet.ProtustrankaWithAdressOIB_1">MEDIUM d.o.o. za  izdavačko nakladničku djelatnost, marketing i trgovinu, OIB 72719745386, Zrinsko - Frankopanska/10, Zadar</derivirana_varijabla>
  </DomainObject.Predmet.ProtustrankaWithAdressOIB>
  <DomainObject.Predmet.ProtustrankaNazivFormated>
    <izvorni_sadrzaj>MEDIUM d.o.o. za  izdavačko nakladničku djelatnost, marketing i trgovinu</izvorni_sadrzaj>
    <derivirana_varijabla naziv="DomainObject.Predmet.ProtustrankaNazivFormated_1">MEDIUM d.o.o. za  izdavačko nakladničku djelatnost, marketing i trgovinu</derivirana_varijabla>
  </DomainObject.Predmet.ProtustrankaNazivFormated>
  <DomainObject.Predmet.ProtustrankaNazivFormatedOIB>
    <izvorni_sadrzaj>MEDIUM d.o.o. za  izdavačko nakladničku djelatnost, marketing i trgovinu, OIB 72719745386</izvorni_sadrzaj>
    <derivirana_varijabla naziv="DomainObject.Predmet.ProtustrankaNazivFormatedOIB_1">MEDIUM d.o.o. za  izdavačko nakladničku djelatnost, marketing i trgovinu, OIB 72719745386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ZADAR</izvorni_sadrzaj>
    <derivirana_varijabla naziv="DomainObject.Predmet.StrankaFormated_1">  MF, POREZNA UPRAVA, PU ZADAR</derivirana_varijabla>
  </DomainObject.Predmet.StrankaFormated>
  <DomainObject.Predmet.StrankaFormatedOIB>
    <izvorni_sadrzaj>  MF, POREZNA UPRAVA, PU ZADAR, OIB 18683136487</izvorni_sadrzaj>
    <derivirana_varijabla naziv="DomainObject.Predmet.StrankaFormatedOIB_1">  MF, POREZNA UPRAVA, PU ZADAR, OIB 18683136487</derivirana_varijabla>
  </DomainObject.Predmet.StrankaFormatedOIB>
  <DomainObject.Predmet.StrankaFormatedWithAdress>
    <izvorni_sadrzaj> MF, POREZNA UPRAVA, PU ZADAR</izvorni_sadrzaj>
    <derivirana_varijabla naziv="DomainObject.Predmet.StrankaFormatedWithAdress_1"> MF, POREZNA UPRAVA, PU ZADAR</derivirana_varijabla>
  </DomainObject.Predmet.StrankaFormatedWithAdress>
  <DomainObject.Predmet.StrankaFormatedWithAdressOIB>
    <izvorni_sadrzaj> MF, POREZNA UPRAVA, PU ZADAR, OIB 18683136487</izvorni_sadrzaj>
    <derivirana_varijabla naziv="DomainObject.Predmet.StrankaFormatedWithAdressOIB_1"> MF, POREZNA UPRAVA, PU ZADAR, OIB 18683136487</derivirana_varijabla>
  </DomainObject.Predmet.StrankaFormatedWithAdressOIB>
  <DomainObject.Predmet.StrankaWithAdress>
    <izvorni_sadrzaj>MF, POREZNA UPRAVA, PU ZADAR </izvorni_sadrzaj>
    <derivirana_varijabla naziv="DomainObject.Predmet.StrankaWithAdress_1">MF, POREZNA UPRAVA, PU ZADAR </derivirana_varijabla>
  </DomainObject.Predmet.StrankaWithAdress>
  <DomainObject.Predmet.StrankaWithAdressOIB>
    <izvorni_sadrzaj>MF, POREZNA UPRAVA, PU ZADAR, OIB 18683136487</izvorni_sadrzaj>
    <derivirana_varijabla naziv="DomainObject.Predmet.StrankaWithAdressOIB_1">MF, POREZNA UPRAVA, PU ZADAR, OIB 18683136487</derivirana_varijabla>
  </DomainObject.Predmet.StrankaWithAdressOIB>
  <DomainObject.Predmet.StrankaNazivFormated>
    <izvorni_sadrzaj>MF, POREZNA UPRAVA, PU ZADAR</izvorni_sadrzaj>
    <derivirana_varijabla naziv="DomainObject.Predmet.StrankaNazivFormated_1">MF, POREZNA UPRAVA, PU ZADAR</derivirana_varijabla>
  </DomainObject.Predmet.StrankaNazivFormated>
  <DomainObject.Predmet.StrankaNazivFormatedOIB>
    <izvorni_sadrzaj>MF, POREZNA UPRAVA, PU ZADAR, OIB 18683136487</izvorni_sadrzaj>
    <derivirana_varijabla naziv="DomainObject.Predmet.StrankaNazivFormatedOIB_1">MF,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PU ZADAR</item>
    </izvorni_sadrzaj>
    <derivirana_varijabla naziv="DomainObject.Predmet.StrankaListFormated_1">
      <item>MF, POREZNA UPRAVA, PU ZADAR</item>
    </derivirana_varijabla>
  </DomainObject.Predmet.StrankaListFormated>
  <DomainObject.Predmet.StrankaListFormatedOIB>
    <izvorni_sadrzaj>
      <item>MF, POREZNA UPRAVA, PU ZADAR, OIB 18683136487</item>
    </izvorni_sadrzaj>
    <derivirana_varijabla naziv="DomainObject.Predmet.StrankaListFormatedOIB_1">
      <item>MF, POREZNA UPRAVA, PU ZADAR, OIB 18683136487</item>
    </derivirana_varijabla>
  </DomainObject.Predmet.StrankaListFormatedOIB>
  <DomainObject.Predmet.StrankaListFormatedWithAdress>
    <izvorni_sadrzaj>
      <item>MF, POREZNA UPRAVA, PU ZADAR</item>
    </izvorni_sadrzaj>
    <derivirana_varijabla naziv="DomainObject.Predmet.StrankaListFormatedWithAdress_1">
      <item>MF, POREZNA UPRAVA, PU ZADAR</item>
    </derivirana_varijabla>
  </DomainObject.Predmet.StrankaListFormatedWithAdress>
  <DomainObject.Predmet.StrankaListFormatedWithAdressOIB>
    <izvorni_sadrzaj>
      <item>MF, POREZNA UPRAVA, PU ZADAR, OIB 18683136487</item>
    </izvorni_sadrzaj>
    <derivirana_varijabla naziv="DomainObject.Predmet.StrankaListFormatedWithAdressOIB_1">
      <item>MF, POREZNA UPRAVA, PU ZADAR, OIB 18683136487</item>
    </derivirana_varijabla>
  </DomainObject.Predmet.StrankaListFormatedWithAdressOIB>
  <DomainObject.Predmet.StrankaListNazivFormated>
    <izvorni_sadrzaj>
      <item>MF, POREZNA UPRAVA, PU ZADAR</item>
    </izvorni_sadrzaj>
    <derivirana_varijabla naziv="DomainObject.Predmet.StrankaListNazivFormated_1">
      <item>MF, POREZNA UPRAVA, PU ZADAR</item>
    </derivirana_varijabla>
  </DomainObject.Predmet.StrankaListNazivFormated>
  <DomainObject.Predmet.StrankaListNazivFormatedOIB>
    <izvorni_sadrzaj>
      <item>MF, POREZNA UPRAVA, PU ZADAR, OIB 18683136487</item>
    </izvorni_sadrzaj>
    <derivirana_varijabla naziv="DomainObject.Predmet.StrankaListNazivFormatedOIB_1">
      <item>MF, POREZNA UPRAVA, PU ZADAR, OIB 18683136487</item>
    </derivirana_varijabla>
  </DomainObject.Predmet.StrankaListNazivFormatedOIB>
  <DomainObject.Predmet.ProtuStrankaListFormated>
    <izvorni_sadrzaj>
      <item>MEDIUM d.o.o. za  izdavačko nakladničku djelatnost, marketing i trgovinu</item>
    </izvorni_sadrzaj>
    <derivirana_varijabla naziv="DomainObject.Predmet.ProtuStrankaListFormated_1">
      <item>MEDIUM d.o.o. za  izdavačko nakladničku djelatnost, marketing i trgovinu</item>
    </derivirana_varijabla>
  </DomainObject.Predmet.ProtuStrankaListFormated>
  <DomainObject.Predmet.ProtuStrankaListFormatedOIB>
    <izvorni_sadrzaj>
      <item>MEDIUM d.o.o. za  izdavačko nakladničku djelatnost, marketing i trgovinu, OIB 72719745386</item>
    </izvorni_sadrzaj>
    <derivirana_varijabla naziv="DomainObject.Predmet.ProtuStrankaListFormatedOIB_1">
      <item>MEDIUM d.o.o. za  izdavačko nakladničku djelatnost, marketing i trgovinu, OIB 72719745386</item>
    </derivirana_varijabla>
  </DomainObject.Predmet.ProtuStrankaListFormatedOIB>
  <DomainObject.Predmet.ProtuStrankaListFormatedWithAdress>
    <izvorni_sadrzaj>
      <item>MEDIUM d.o.o. za  izdavačko nakladničku djelatnost, marketing i trgovinu, Zrinsko - Frankopanska/10, Zadar</item>
    </izvorni_sadrzaj>
    <derivirana_varijabla naziv="DomainObject.Predmet.ProtuStrankaListFormatedWithAdress_1">
      <item>MEDIUM d.o.o. za  izdavačko nakladničku djelatnost, marketing i trgovinu, Zrinsko - Frankopanska/10, Zadar</item>
    </derivirana_varijabla>
  </DomainObject.Predmet.ProtuStrankaListFormatedWithAdress>
  <DomainObject.Predmet.ProtuStrankaListFormatedWithAdressOIB>
    <izvorni_sadrzaj>
      <item>MEDIUM d.o.o. za  izdavačko nakladničku djelatnost, marketing i trgovinu, OIB 72719745386, Zrinsko - Frankopanska/10, Zadar</item>
    </izvorni_sadrzaj>
    <derivirana_varijabla naziv="DomainObject.Predmet.ProtuStrankaListFormatedWithAdressOIB_1">
      <item>MEDIUM d.o.o. za  izdavačko nakladničku djelatnost, marketing i trgovinu, OIB 72719745386, Zrinsko - Frankopanska/10, Zadar</item>
    </derivirana_varijabla>
  </DomainObject.Predmet.ProtuStrankaListFormatedWithAdressOIB>
  <DomainObject.Predmet.ProtuStrankaListNazivFormated>
    <izvorni_sadrzaj>
      <item>MEDIUM d.o.o. za  izdavačko nakladničku djelatnost, marketing i trgovinu</item>
    </izvorni_sadrzaj>
    <derivirana_varijabla naziv="DomainObject.Predmet.ProtuStrankaListNazivFormated_1">
      <item>MEDIUM d.o.o. za  izdavačko nakladničku djelatnost, marketing i trgovinu</item>
    </derivirana_varijabla>
  </DomainObject.Predmet.ProtuStrankaListNazivFormated>
  <DomainObject.Predmet.ProtuStrankaListNazivFormatedOIB>
    <izvorni_sadrzaj>
      <item>MEDIUM d.o.o. za  izdavačko nakladničku djelatnost, marketing i trgovinu, OIB 72719745386</item>
    </izvorni_sadrzaj>
    <derivirana_varijabla naziv="DomainObject.Predmet.ProtuStrankaListNazivFormatedOIB_1">
      <item>MEDIUM d.o.o. za  izdavačko nakladničku djelatnost, marketing i trgovinu, OIB 72719745386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2015.</izvorni_sadrzaj>
    <derivirana_varijabla naziv="DomainObject.Datum_1">2. travnja 2015.</derivirana_varijabla>
  </DomainObject.Datum>
  <DomainObject.PoslovniBrojDokumenta>
    <izvorni_sadrzaj/>
    <derivirana_varijabla naziv="DomainObject.PoslovniBrojDokumenta_1"/>
  </DomainObject.PoslovniBrojDokumenta>
  <DomainObject.Predmet.StrankaIDrugi>
    <izvorni_sadrzaj>MF, POREZNA UPRAVA, PU ZADAR</izvorni_sadrzaj>
    <derivirana_varijabla naziv="DomainObject.Predmet.StrankaIDrugi_1">MF, POREZNA UPRAVA, PU ZADAR</derivirana_varijabla>
  </DomainObject.Predmet.StrankaIDrugi>
  <DomainObject.Predmet.ProtustrankaIDrugi>
    <izvorni_sadrzaj>MEDIUM d.o.o. za  izdavačko nakladničku djelatnost, marketing i trgovinu</izvorni_sadrzaj>
    <derivirana_varijabla naziv="DomainObject.Predmet.ProtustrankaIDrugi_1">MEDIUM d.o.o. za  izdavačko nakladničku djelatnost, marketing i trgovinu</derivirana_varijabla>
  </DomainObject.Predmet.ProtustrankaIDrugi>
  <DomainObject.Predmet.StrankaIDrugiAdressOIB>
    <izvorni_sadrzaj>MF, POREZNA UPRAVA, PU ZADAR, OIB 18683136487</izvorni_sadrzaj>
    <derivirana_varijabla naziv="DomainObject.Predmet.StrankaIDrugiAdressOIB_1">MF, POREZNA UPRAVA, PU ZADAR, OIB 18683136487</derivirana_varijabla>
  </DomainObject.Predmet.StrankaIDrugiAdressOIB>
  <DomainObject.Predmet.ProtustrankaIDrugiAdressOIB>
    <izvorni_sadrzaj>MEDIUM d.o.o. za  izdavačko nakladničku djelatnost, marketing i trgovinu, OIB 72719745386, Zrinsko - Frankopanska/10, Zadar</izvorni_sadrzaj>
    <derivirana_varijabla naziv="DomainObject.Predmet.ProtustrankaIDrugiAdressOIB_1">MEDIUM d.o.o. za  izdavačko nakladničku djelatnost, marketing i trgovinu, OIB 72719745386, Zrinsko - Frankopanska/10,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MEDIUM d.o.o. za  izdavačko nakladničku djelatnost, marketing i trgovinu</item>
      <item>MF, POREZNA UPRAVA, PU ZADAR</item>
    </izvorni_sadrzaj>
    <derivirana_varijabla naziv="DomainObject.Predmet.SudioniciListNaziv_1">
      <item>MEDIUM d.o.o. za  izdavačko nakladničku djelatnost, marketing i trgovinu</item>
      <item>MF, POREZNA UPRAVA, PU ZADAR</item>
    </derivirana_varijabla>
  </DomainObject.Predmet.SudioniciListNaziv>
  <DomainObject.Predmet.SudioniciListAdressOIB>
    <izvorni_sadrzaj>
      <item>MEDIUM d.o.o. za  izdavačko nakladničku djelatnost, marketing i trgovinu, OIB 72719745386, Zrinsko - Frankopanska/10,Zadar</item>
      <item>MF, POREZNA UPRAVA, PU ZADAR, OIB 18683136487</item>
    </izvorni_sadrzaj>
    <derivirana_varijabla naziv="DomainObject.Predmet.SudioniciListAdressOIB_1">
      <item>MEDIUM d.o.o. za  izdavačko nakladničku djelatnost, marketing i trgovinu, OIB 72719745386, Zrinsko - Frankopanska/10,Zadar</item>
      <item>MF, POREZNA UPRAVA, PU ZADAR,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72719745386</item>
      <item>, OIB 18683136487</item>
    </izvorni_sadrzaj>
    <derivirana_varijabla naziv="DomainObject.Predmet.SudioniciListNazivOIB_1">
      <item>, OIB 72719745386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A5382E-D146-473D-ADFD-7E7FFF00361F}">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768</properties:Words>
  <properties:Characters>4122</properties:Characters>
  <properties:Lines>104</properties:Lines>
  <properties:Paragraphs>48</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4981</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2015-04-01T07:23:00Z</dcterms:created>
  <dc:creator>Administrator</dc:creator>
  <cp:lastModifiedBy>docx4j</cp:lastModifiedBy>
  <cp:lastPrinted>2015-03-02T11:59:00Z</cp:lastPrinted>
  <dcterms:modified xmlns:xsi="http://www.w3.org/2001/XMLSchema-instance" xsi:type="dcterms:W3CDTF">2015-04-02T09:36:00Z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