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eb31" w14:paraId="484eb31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C3168">
        <w:rPr>
          <w:b/>
        </w:rPr>
        <w:t>3</w:t>
      </w:r>
      <w:r w:rsidR="00284420">
        <w:rPr>
          <w:b/>
        </w:rPr>
        <w:t>0</w:t>
      </w:r>
      <w:r w:rsidR="009F313E">
        <w:rPr>
          <w:b/>
        </w:rPr>
        <w:t>1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E91646">
        <w:t xml:space="preserve"> BG TEHNIKA  j.o.o.o., za proizvodnju, trgovinu i usluge, iz  Dugog Sela, Josipa Zorića 99, OIB 75817331526,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6C1F35">
      <w:r w:rsidRPr="00E85BA1">
        <w:rPr>
          <w:b/>
        </w:rPr>
        <w:t xml:space="preserve">I </w:t>
      </w:r>
      <w:r>
        <w:tab/>
        <w:t>Za</w:t>
      </w:r>
      <w:r w:rsidR="002C3168">
        <w:t xml:space="preserve"> </w:t>
      </w:r>
      <w:r w:rsidR="001F7BE0">
        <w:t xml:space="preserve">dužnika </w:t>
      </w:r>
      <w:r w:rsidR="00E91646">
        <w:t>BG TEHNIKA  j.o.o.o., za proizvodnju, trgovinu i usluge, iz  Dugog Sela, Josipa Zorića 99, OIB 75817331526</w:t>
      </w:r>
      <w:r w:rsidR="00F25D9B">
        <w:t>.</w:t>
      </w:r>
    </w:p>
    <w:p w:rsidRDefault="00F25D9B" w:rsidP="009C5627" w:rsidR="00F25D9B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91646">
        <w:t xml:space="preserve">  52.453,16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A1DB3"/>
    <w:rsid w:val="001D2FE6"/>
    <w:rsid w:val="001F7BE0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D2E7F"/>
    <w:rsid w:val="007E38DC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9F313E"/>
    <w:rsid w:val="00AA4648"/>
    <w:rsid w:val="00AC4CBA"/>
    <w:rsid w:val="00AE09BC"/>
    <w:rsid w:val="00AE7AAD"/>
    <w:rsid w:val="00BB319C"/>
    <w:rsid w:val="00C2711B"/>
    <w:rsid w:val="00C92E4E"/>
    <w:rsid w:val="00D75D9B"/>
    <w:rsid w:val="00DA7277"/>
    <w:rsid w:val="00DB354C"/>
    <w:rsid w:val="00DD1063"/>
    <w:rsid w:val="00DF7159"/>
    <w:rsid w:val="00E0079E"/>
    <w:rsid w:val="00E056C3"/>
    <w:rsid w:val="00E24689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25D9B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St-301/2017-3</izvorni_sadrzaj>
    <derivirana_varijabla naziv="DomainObject.Oznaka_1">St-301/2017-3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 TEHNIKA jednostavno društvo s ograničenom odgovornošću za proizvodnju, trgovinu i usluge zastupanog po punomoćniku Božidar Grgošić</izvorni_sadrzaj>
    <derivirana_varijabla naziv="DomainObject.Predmet.ProtustrankaFormated_1">  BG TEHNIKA jednostavno društvo s ograničenom odgovornošću za proizvodnju, trgovinu i usluge zastupanog po punomoćniku Božidar Grgošić</derivirana_varijabla>
  </DomainObject.Predmet.ProtustrankaFormated>
  <DomainObject.Predmet.ProtustrankaFormatedOIB>
    <izvorni_sadrzaj>  BG TEHNIKA jednostavno društvo s ograničenom odgovornošću za proizvodnju, trgovinu i usluge, OIB 75817331526 zastupanog po punomoćniku Božidar Grgošić</izvorni_sadrzaj>
    <derivirana_varijabla naziv="DomainObject.Predmet.ProtustrankaFormatedOIB_1">  BG TEHNIKA jednostavno društvo s ograničenom odgovornošću za proizvodnju, trgovinu i usluge, OIB 75817331526 zastupanog po punomoćniku Božidar Grgošić</derivirana_varijabla>
  </DomainObject.Predmet.ProtustrankaFormatedOIB>
  <DomainObject.Predmet.ProtustrankaFormatedWithAdress>
    <izvorni_sadrzaj> BG TEHNIKA jednostavno društvo s ograničenom odgovornošću za proizvodnju, trgovinu i usluge, Josipa Zorića 99, 10370 Dugo Selo zastupanog po punomoćniku Božidar Grgošić</izvorni_sadrzaj>
    <derivirana_varijabla naziv="DomainObject.Predmet.ProtustrankaFormatedWithAdress_1"> BG TEHNIKA jednostavno društvo s ograničenom odgovornošću za proizvodnju, trgovinu i usluge, Josipa Zorića 99, 10370 Dugo Selo zastupanog po punomoćniku Božidar Grgošić</derivirana_varijabla>
  </DomainObject.Predmet.ProtustrankaFormatedWithAdress>
  <DomainObject.Predmet.ProtustrankaFormatedWithAdressOIB>
    <izvorni_sadrzaj> BG TEHNIKA jednostavno društvo s ograničenom odgovornošću za proizvodnju, trgovinu i usluge, OIB 75817331526, Josipa Zorića 99, 10370 Dugo Selo zastupanog po punomoćniku Božidar Grgošić</izvorni_sadrzaj>
    <derivirana_varijabla naziv="DomainObject.Predmet.ProtustrankaFormatedWithAdressOIB_1"> BG TEHNIKA jednostavno društvo s ograničenom odgovornošću za proizvodnju, trgovinu i usluge, OIB 75817331526, Josipa Zorića 99, 10370 Dugo Selo zastupanog po punomoćniku Božidar Grgošić</derivirana_varijabla>
  </DomainObject.Predmet.ProtustrankaFormatedWithAdressOIB>
  <DomainObject.Predmet.ProtustrankaWithAdress>
    <izvorni_sadrzaj>BG TEHNIKA jednostavno društvo s ograničenom odgovornošću za proizvodnju, trgovinu i usluge Josipa Zorića 99, 10370 Dugo Selo</izvorni_sadrzaj>
    <derivirana_varijabla naziv="DomainObject.Predmet.ProtustrankaWithAdress_1">BG TEHNIKA jednostavno društvo s ograničenom odgovornošću za proizvodnju, trgovinu i usluge Josipa Zorića 99, 10370 Dugo Selo</derivirana_varijabla>
  </DomainObject.Predmet.ProtustrankaWithAdress>
  <DomainObject.Predmet.ProtustrankaWithAdressOIB>
    <izvorni_sadrzaj>BG TEHNIKA jednostavno društvo s ograničenom odgovornošću za proizvodnju, trgovinu i usluge, OIB 75817331526, Josipa Zorića 99, 10370 Dugo Selo</izvorni_sadrzaj>
    <derivirana_varijabla naziv="DomainObject.Predmet.ProtustrankaWithAdressOIB_1">BG TEHNIKA jednostavno društvo s ograničenom odgovornošću za proizvodnju, trgovinu i usluge, OIB 75817331526, Josipa Zorića 99, 10370 Dugo Selo</derivirana_varijabla>
  </DomainObject.Predmet.ProtustrankaWithAdressOIB>
  <DomainObject.Predmet.ProtustrankaNazivFormated>
    <izvorni_sadrzaj>BG TEHNIKA jednostavno društvo s ograničenom odgovornošću za proizvodnju, trgovinu i usluge</izvorni_sadrzaj>
    <derivirana_varijabla naziv="DomainObject.Predmet.ProtustrankaNazivFormated_1">BG TEHNIKA jednostavno društvo s ograničenom odgovornošću za proizvodnju, trgovinu i usluge</derivirana_varijabla>
  </DomainObject.Predmet.ProtustrankaNazivFormated>
  <DomainObject.Predmet.ProtustrankaNazivFormatedOIB>
    <izvorni_sadrzaj>BG TEHNIKA jednostavno društvo s ograničenom odgovornošću za proizvodnju, trgovinu i usluge, OIB 75817331526</izvorni_sadrzaj>
    <derivirana_varijabla naziv="DomainObject.Predmet.ProtustrankaNazivFormatedOIB_1">BG TEHNIKA jednostavno društvo s ograničenom odgovornošću za proizvodnju, trgovinu i usluge, OIB 75817331526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 TEHNIKA jednostavno društvo s ograničenom odgovornošću za proizvodnju, trgovinu i usluge zastupanog po punomoćniku Božidar Grgošić</item>
    </izvorni_sadrzaj>
    <derivirana_varijabla naziv="DomainObject.Predmet.ProtuStrankaListFormated_1">
      <item>BG TEHNIKA jednostavno društvo s ograničenom odgovornošću za proizvodnju, trgovinu i usluge zastupanog po punomoćniku Božidar Grgošić</item>
    </derivirana_varijabla>
  </DomainObject.Predmet.ProtuStrankaListFormated>
  <DomainObject.Predmet.ProtuStrankaListFormatedOIB>
    <izvorni_sadrzaj>
      <item>BG TEHNIKA jednostavno društvo s ograničenom odgovornošću za proizvodnju, trgovinu i usluge, OIB 75817331526 zastupanog po punomoćniku Božidar Grgošić</item>
    </izvorni_sadrzaj>
    <derivirana_varijabla naziv="DomainObject.Predmet.ProtuStrankaListFormatedOIB_1">
      <item>BG TEHNIKA jednostavno društvo s ograničenom odgovornošću za proizvodnju, trgovinu i usluge, OIB 75817331526 zastupanog po punomoćniku Božidar Grgošić</item>
    </derivirana_varijabla>
  </DomainObject.Predmet.ProtuStrankaListFormatedOIB>
  <DomainObject.Predmet.ProtuStrankaListFormatedWithAdress>
    <izvorni_sadrzaj>
      <item>BG TEHNIKA jednostavno društvo s ograničenom odgovornošću za proizvodnju, trgovinu i usluge, Josipa Zorića 99, 10370 Dugo Selo zastupanog po punomoćniku Božidar Grgošić</item>
    </izvorni_sadrzaj>
    <derivirana_varijabla naziv="DomainObject.Predmet.ProtuStrankaListFormatedWithAdress_1">
      <item>BG TEHNIKA jednostavno društvo s ograničenom odgovornošću za proizvodnju, trgovinu i usluge, Josipa Zorića 99, 10370 Dugo Selo zastupanog po punomoćniku Božidar Grgošić</item>
    </derivirana_varijabla>
  </DomainObject.Predmet.ProtuStrankaListFormatedWithAdress>
  <DomainObject.Predmet.ProtuStrankaListFormatedWithAdressOIB>
    <izvorni_sadrzaj>
      <item>BG TEHNIKA jednostavno društvo s ograničenom odgovornošću za proizvodnju, trgovinu i usluge, OIB 75817331526, Josipa Zorića 99, 10370 Dugo Selo zastupanog po punomoćniku Božidar Grgošić</item>
    </izvorni_sadrzaj>
    <derivirana_varijabla naziv="DomainObject.Predmet.ProtuStrankaListFormatedWithAdressOIB_1">
      <item>BG TEHNIKA jednostavno društvo s ograničenom odgovornošću za proizvodnju, trgovinu i usluge, OIB 75817331526, Josipa Zorića 99, 10370 Dugo Selo zastupanog po punomoćniku Božidar Grgošić</item>
    </derivirana_varijabla>
  </DomainObject.Predmet.ProtuStrankaListFormatedWithAdressOIB>
  <DomainObject.Predmet.ProtuStrankaListNazivFormated>
    <izvorni_sadrzaj>
      <item>BG TEHNIKA jednostavno društvo s ograničenom odgovornošću za proizvodnju, trgovinu i usluge</item>
    </izvorni_sadrzaj>
    <derivirana_varijabla naziv="DomainObject.Predmet.ProtuStrankaListNazivFormated_1">
      <item>BG TEHNIKA jednostavno društvo s ograničenom odgovornošću za proizvodnju, trgovinu i usluge</item>
    </derivirana_varijabla>
  </DomainObject.Predmet.ProtuStrankaListNazivFormated>
  <DomainObject.Predmet.ProtuStrankaListNazivFormatedOIB>
    <izvorni_sadrzaj>
      <item>BG TEHNIKA jednostavno društvo s ograničenom odgovornošću za proizvodnju, trgovinu i usluge, OIB 75817331526</item>
    </izvorni_sadrzaj>
    <derivirana_varijabla naziv="DomainObject.Predmet.ProtuStrankaListNazivFormatedOIB_1">
      <item>BG TEHNIKA jednostavno društvo s ograničenom odgovornošću za proizvodnju, trgovinu i usluge, OIB 75817331526</item>
    </derivirana_varijabla>
  </DomainObject.Predmet.ProtuStrankaListNazivFormatedOIB>
  <DomainObject.Predmet.OstaliListFormated>
    <izvorni_sadrzaj>
      <item>Božidar Grgošić punomoćnik sudionika u postupku BG TEHNIKA jednostavno društvo s ograničenom odgovornošću za proizvodnju, trgovinu i usluge</item>
    </izvorni_sadrzaj>
    <derivirana_varijabla naziv="DomainObject.Predmet.OstaliListFormated_1">
      <item>Božidar Grgošić punomoćnik sudionika u postupku BG TEHNIKA jednostavno društvo s ograničenom odgovornošću za proizvodnju, trgovinu i usluge</item>
    </derivirana_varijabla>
  </DomainObject.Predmet.OstaliListFormated>
  <DomainObject.Predmet.OstaliListFormatedOIB>
    <izvorni_sadrzaj>
      <item>Božidar Grgošić, OIB 18841887698 punomoćnik sudionika u postupku BG TEHNIKA jednostavno društvo s ograničenom odgovornošću za proizvodnju, trgovinu i usluge</item>
    </izvorni_sadrzaj>
    <derivirana_varijabla naziv="DomainObject.Predmet.OstaliListFormatedOIB_1">
      <item>Božidar Grgošić, OIB 18841887698 punomoćnik sudionika u postupku BG TEHNIKA jednostavno društvo s ograničenom odgovornošću za proizvodnju, trgovinu i usluge</item>
    </derivirana_varijabla>
  </DomainObject.Predmet.OstaliListFormatedOIB>
  <DomainObject.Predmet.OstaliListFormatedWithAdress>
    <izvorni_sadrzaj>
      <item>Božidar Grgošić, Josipa Zorića 99, 10370 Dugo Selo punomoćnik sudionika u postupku BG TEHNIKA jednostavno društvo s ograničenom odgovornošću za proizvodnju, trgovinu i usluge</item>
    </izvorni_sadrzaj>
    <derivirana_varijabla naziv="DomainObject.Predmet.OstaliListFormatedWithAdress_1">
      <item>Božidar Grgošić, Josipa Zorića 99, 10370 Dugo Selo punomoćnik sudionika u postupku BG TEHNIKA jednostavno društvo s ograničenom odgovornošću za proizvodnju, trgovinu i usluge</item>
    </derivirana_varijabla>
  </DomainObject.Predmet.OstaliListFormatedWithAdress>
  <DomainObject.Predmet.OstaliListFormatedWithAdressOIB>
    <izvorni_sadrzaj>
      <item>Božidar Grgošić, OIB 18841887698, Josipa Zorića 99, 10370 Dugo Selo punomoćnik sudionika u postupku BG TEHNIKA jednostavno društvo s ograničenom odgovornošću za proizvodnju, trgovinu i usluge</item>
    </izvorni_sadrzaj>
    <derivirana_varijabla naziv="DomainObject.Predmet.OstaliListFormatedWithAdressOIB_1">
      <item>Božidar Grgošić, OIB 18841887698, Josipa Zorića 99, 10370 Dugo Selo punomoćnik sudionika u postupku BG TEHNIKA jednostavno društvo s ograničenom odgovornošću za proizvodnju, trgovinu i usluge</item>
    </derivirana_varijabla>
  </DomainObject.Predmet.OstaliListFormatedWithAdressOIB>
  <DomainObject.Predmet.OstaliListNazivFormated>
    <izvorni_sadrzaj>
      <item>Božidar Grgošić</item>
    </izvorni_sadrzaj>
    <derivirana_varijabla naziv="DomainObject.Predmet.OstaliListNazivFormated_1">
      <item>Božidar Grgošić</item>
    </derivirana_varijabla>
  </DomainObject.Predmet.OstaliListNazivFormated>
  <DomainObject.Predmet.OstaliListNazivFormatedOIB>
    <izvorni_sadrzaj>
      <item>Božidar Grgošić, OIB 18841887698</item>
    </izvorni_sadrzaj>
    <derivirana_varijabla naziv="DomainObject.Predmet.OstaliListNazivFormatedOIB_1">
      <item>Božidar Grgošić, OIB 18841887698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St-301/2017-3</izvorni_sadrzaj>
    <derivirana_varijabla naziv="DomainObject.PoslovniBrojDokumenta_1">St-301/2017-3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 TEHNIKA jednostavno društvo s ograničenom odgovornošću za proizvodnju, trgovinu i usluge</izvorni_sadrzaj>
    <derivirana_varijabla naziv="DomainObject.Predmet.ProtustrankaIDrugi_1">BG TEHNIKA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 TEHNIKA jednostavno društvo s ograničenom odgovornošću za proizvodnju, trgovinu i usluge, OIB 75817331526, Josipa Zorića 99, 10370 Dugo Selo</izvorni_sadrzaj>
    <derivirana_varijabla naziv="DomainObject.Predmet.ProtustrankaIDrugiAdressOIB_1">BG TEHNIKA jednostavno društvo s ograničenom odgovornošću za proizvodnju, trgovinu i usluge, OIB 75817331526,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BG TEHNIKA jednostavno društvo s ograničenom odgovornošću za proizvodnju, trgovinu i usluge</item>
      <item>Božidar Grgošić</item>
    </izvorni_sadrzaj>
    <derivirana_varijabla naziv="DomainObject.Predmet.SudioniciListNaziv_1">
      <item>FINA Regionalni centar Zagreb</item>
      <item>BG TEHNIKA jednostavno društvo s ograničenom odgovornošću za proizvodnju, trgovinu i usluge</item>
      <item>Božidar Grgošić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 TEHNIKA jednostavno društvo s ograničenom odgovornošću za proizvodnju, trgovinu i usluge, OIB 75817331526, Josipa Zorića 99,10370 Dugo Selo</item>
      <item>Božidar Grgošić, OIB 18841887698, Josipa Zorića 99,10370 Dugo Selo</item>
    </izvorni_sadrzaj>
    <derivirana_varijabla naziv="DomainObject.Predmet.SudioniciListAdressOIB_1">
      <item>FINA Regionalni centar Zagreb, OIB 85821130368, Trg svibanjskih žrtava 1995. br. 1,10000 Zagreb</item>
      <item>BG TEHNIKA jednostavno društvo s ograničenom odgovornošću za proizvodnju, trgovinu i usluge, OIB 75817331526, Josipa Zorića 99,10370 Dugo Selo</item>
      <item>Božidar Grgošić, OIB 18841887698, Josipa Zorića 99,10370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75817331526</item>
      <item>, OIB 18841887698</item>
    </izvorni_sadrzaj>
    <derivirana_varijabla naziv="DomainObject.Predmet.SudioniciListNazivOIB_1">
      <item>, OIB 85821130368</item>
      <item>, OIB 75817331526</item>
      <item>, OIB 18841887698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1407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2017-03-09T10:28:00Z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