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5360" w14:paraId="580536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9790A">
        <w:t>635</w:t>
      </w:r>
      <w:r w:rsidR="005C29E3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C1726F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C1726F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19790A" w:rsidRPr="003A50F1">
        <w:t>PHYSIOSPORT d.o.o., Zagreb, Nova Ves 17, OIB 05237563196</w:t>
      </w:r>
      <w:r w:rsidR="004B6701">
        <w:t xml:space="preserve">, </w:t>
      </w:r>
      <w:r w:rsidR="00295F32" w:rsidRPr="0053264E">
        <w:t xml:space="preserve">dana </w:t>
      </w:r>
      <w:r w:rsidR="0019790A">
        <w:t>15. studenog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19790A" w:rsidRPr="003A50F1">
        <w:t>PHYSIOSPORT d.o.o., Zagreb, Nova Ves 17, OIB 05237563196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II. Nalaže se Financijskoj agenciji da oslobodi sredstva u iznosu od </w:t>
      </w:r>
      <w:r w:rsidR="003F1A3F">
        <w:t>5.000,00</w:t>
      </w:r>
      <w:r>
        <w:t xml:space="preserve">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2646CF">
        <w:t>2</w:t>
      </w:r>
      <w:r w:rsidR="00A40B9D">
        <w:t>9. veljače</w:t>
      </w:r>
      <w:r w:rsidR="005C29E3">
        <w:t xml:space="preserve"> 2017</w:t>
      </w:r>
      <w:r w:rsidRPr="00C254D4">
        <w:t xml:space="preserve">. prijedlog za otvaranje stečajnog postupka nad dužnikom </w:t>
      </w:r>
      <w:r w:rsidR="002646CF" w:rsidRPr="003A50F1">
        <w:t>PHYSIOSPORT d.o.o., Zagreb, Nova Ves 17, OIB 05237563196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 w:rsidR="002646CF">
        <w:t>110. stav</w:t>
      </w:r>
      <w:r>
        <w:t>k</w:t>
      </w:r>
      <w:r w:rsidR="002646CF">
        <w:t>a</w:t>
      </w:r>
      <w:r>
        <w:t xml:space="preserve"> 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2646CF">
        <w:t>21</w:t>
      </w:r>
      <w:r w:rsidR="00A40B9D">
        <w:t>. veljače</w:t>
      </w:r>
      <w:r w:rsidR="005C29E3">
        <w:t xml:space="preserve"> 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2646CF">
        <w:t>16.656,66 kn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2646CF">
        <w:t>21. velj</w:t>
      </w:r>
      <w:r w:rsidR="00A40B9D">
        <w:t>ače</w:t>
      </w:r>
      <w:r w:rsidR="005C29E3">
        <w:t xml:space="preserve"> 2017</w:t>
      </w:r>
      <w:r>
        <w:t xml:space="preserve">. godine ima zaplijenjena novčana sredstva u iznosu od </w:t>
      </w:r>
      <w:r w:rsidR="003F1A3F">
        <w:t>5.000,00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2646CF" w:rsidP="007A6B2B" w:rsidR="005C29E3">
      <w:pPr>
        <w:ind w:firstLine="708"/>
        <w:jc w:val="both"/>
      </w:pPr>
      <w:r>
        <w:t>Zakonski zastupnik dužnika, putem maila zaprimljenog kod suda 15. studenog 2017. godine, dostavio sudu potvrdu FINA-e o blokadi računa i novčanih sredstava dužnika od 15. studenog 2017. godine, uvidom u koju je utvrđeno da je na dan izdavanja potvrde na računu dužnika evidentirano 0 dana blokade te da nepodmirene obveze na dan izdavanja potvrde iznose 0,00 kn.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646CF">
        <w:t>15. studenog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5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9790A">
      <w:t>635</w:t>
    </w:r>
    <w:r w:rsidR="005C29E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0054F"/>
    <w:rsid w:val="0017084D"/>
    <w:rsid w:val="001740AB"/>
    <w:rsid w:val="001740FB"/>
    <w:rsid w:val="00196C52"/>
    <w:rsid w:val="0019790A"/>
    <w:rsid w:val="001B7108"/>
    <w:rsid w:val="001F05D9"/>
    <w:rsid w:val="00206D22"/>
    <w:rsid w:val="00217CDB"/>
    <w:rsid w:val="002454B3"/>
    <w:rsid w:val="002646CF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1A3F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10935"/>
    <w:rsid w:val="00A26712"/>
    <w:rsid w:val="00A40B9D"/>
    <w:rsid w:val="00A51F97"/>
    <w:rsid w:val="00A675FB"/>
    <w:rsid w:val="00AE2532"/>
    <w:rsid w:val="00AE73A8"/>
    <w:rsid w:val="00AF7785"/>
    <w:rsid w:val="00B1314F"/>
    <w:rsid w:val="00B37895"/>
    <w:rsid w:val="00BA257E"/>
    <w:rsid w:val="00BE3247"/>
    <w:rsid w:val="00BF6F39"/>
    <w:rsid w:val="00C1726F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PHYSIOSPORT d.o.o. zastupanog po punomoćniku Orlando Lopac</izvorni_sadrzaj>
    <derivirana_varijabla naziv="DomainObject.Predmet.ProtustrankaFormated_1">  PHYSIOSPORT d.o.o. zastupanog po punomoćniku Orlando Lopac</derivirana_varijabla>
  </DomainObject.Predmet.ProtustrankaFormated>
  <DomainObject.Predmet.ProtustrankaFormatedOIB>
    <izvorni_sadrzaj>  PHYSIOSPORT d.o.o., OIB 05237563196 zastupanog po punomoćniku Orlando Lopac</izvorni_sadrzaj>
    <derivirana_varijabla naziv="DomainObject.Predmet.ProtustrankaFormatedOIB_1">  PHYSIOSPORT d.o.o., OIB 05237563196 zastupanog po punomoćniku Orlando Lopac</derivirana_varijabla>
  </DomainObject.Predmet.ProtustrankaFormatedOIB>
  <DomainObject.Predmet.ProtustrankaFormatedWithAdress>
    <izvorni_sadrzaj> PHYSIOSPORT d.o.o., Nova Ves 17, 10000 Zagreb zastupanog po punomoćniku Orlando Lopac</izvorni_sadrzaj>
    <derivirana_varijabla naziv="DomainObject.Predmet.ProtustrankaFormatedWithAdress_1"> PHYSIOSPORT d.o.o., Nova Ves 17, 10000 Zagreb zastupanog po punomoćniku Orlando Lopac</derivirana_varijabla>
  </DomainObject.Predmet.ProtustrankaFormatedWithAdress>
  <DomainObject.Predmet.ProtustrankaFormatedWithAdressOIB>
    <izvorni_sadrzaj> PHYSIOSPORT d.o.o., OIB 05237563196, Nova Ves 17, 10000 Zagreb zastupanog po punomoćniku Orlando Lopac</izvorni_sadrzaj>
    <derivirana_varijabla naziv="DomainObject.Predmet.ProtustrankaFormatedWithAdressOIB_1"> PHYSIOSPORT d.o.o., OIB 05237563196, Nova Ves 17, 10000 Zagreb zastupanog po punomoćniku Orlando Lopac</derivirana_varijabla>
  </DomainObject.Predmet.ProtustrankaFormatedWithAdressOIB>
  <DomainObject.Predmet.ProtustrankaWithAdress>
    <izvorni_sadrzaj>PHYSIOSPORT d.o.o. Nova Ves 17, 10000 Zagreb</izvorni_sadrzaj>
    <derivirana_varijabla naziv="DomainObject.Predmet.ProtustrankaWithAdress_1">PHYSIOSPORT d.o.o. Nova Ves 17, 10000 Zagreb</derivirana_varijabla>
  </DomainObject.Predmet.ProtustrankaWithAdress>
  <DomainObject.Predmet.ProtustrankaWithAdressOIB>
    <izvorni_sadrzaj>PHYSIOSPORT d.o.o., OIB 05237563196, Nova Ves 17, 10000 Zagreb</izvorni_sadrzaj>
    <derivirana_varijabla naziv="DomainObject.Predmet.ProtustrankaWithAdressOIB_1">PHYSIOSPORT d.o.o., OIB 05237563196, Nova Ves 17, 10000 Zagreb</derivirana_varijabla>
  </DomainObject.Predmet.ProtustrankaWithAdressOIB>
  <DomainObject.Predmet.ProtustrankaNazivFormated>
    <izvorni_sadrzaj>PHYSIOSPORT d.o.o.</izvorni_sadrzaj>
    <derivirana_varijabla naziv="DomainObject.Predmet.ProtustrankaNazivFormated_1">PHYSIOSPORT d.o.o.</derivirana_varijabla>
  </DomainObject.Predmet.ProtustrankaNazivFormated>
  <DomainObject.Predmet.ProtustrankaNazivFormatedOIB>
    <izvorni_sadrzaj>PHYSIOSPORT d.o.o., OIB 05237563196</izvorni_sadrzaj>
    <derivirana_varijabla naziv="DomainObject.Predmet.ProtustrankaNazivFormatedOIB_1">PHYSIOSPORT d.o.o., OIB 05237563196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PHYSIOSPORT d.o.o. zastupanog po punomoćniku Orlando Lopac</item>
    </izvorni_sadrzaj>
    <derivirana_varijabla naziv="DomainObject.Predmet.ProtuStrankaListFormated_1">
      <item>PHYSIOSPORT d.o.o. zastupanog po punomoćniku Orlando Lopac</item>
    </derivirana_varijabla>
  </DomainObject.Predmet.ProtuStrankaListFormated>
  <DomainObject.Predmet.ProtuStrankaListFormatedOIB>
    <izvorni_sadrzaj>
      <item>PHYSIOSPORT d.o.o., OIB 05237563196 zastupanog po punomoćniku Orlando Lopac</item>
    </izvorni_sadrzaj>
    <derivirana_varijabla naziv="DomainObject.Predmet.ProtuStrankaListFormatedOIB_1">
      <item>PHYSIOSPORT d.o.o., OIB 05237563196 zastupanog po punomoćniku Orlando Lopac</item>
    </derivirana_varijabla>
  </DomainObject.Predmet.ProtuStrankaListFormatedOIB>
  <DomainObject.Predmet.ProtuStrankaListFormatedWithAdress>
    <izvorni_sadrzaj>
      <item>PHYSIOSPORT d.o.o., Nova Ves 17, 10000 Zagreb zastupanog po punomoćniku Orlando Lopac</item>
    </izvorni_sadrzaj>
    <derivirana_varijabla naziv="DomainObject.Predmet.ProtuStrankaListFormatedWithAdress_1">
      <item>PHYSIOSPORT d.o.o., Nova Ves 17, 10000 Zagreb zastupanog po punomoćniku Orlando Lopac</item>
    </derivirana_varijabla>
  </DomainObject.Predmet.ProtuStrankaListFormatedWithAdress>
  <DomainObject.Predmet.ProtuStrankaListFormatedWithAdressOIB>
    <izvorni_sadrzaj>
      <item>PHYSIOSPORT d.o.o., OIB 05237563196, Nova Ves 17, 10000 Zagreb zastupanog po punomoćniku Orlando Lopac</item>
    </izvorni_sadrzaj>
    <derivirana_varijabla naziv="DomainObject.Predmet.ProtuStrankaListFormatedWithAdressOIB_1">
      <item>PHYSIOSPORT d.o.o., OIB 05237563196, Nova Ves 17, 10000 Zagreb zastupanog po punomoćniku Orlando Lopac</item>
    </derivirana_varijabla>
  </DomainObject.Predmet.ProtuStrankaListFormatedWithAdressOIB>
  <DomainObject.Predmet.ProtuStrankaListNazivFormated>
    <izvorni_sadrzaj>
      <item>PHYSIOSPORT d.o.o.</item>
    </izvorni_sadrzaj>
    <derivirana_varijabla naziv="DomainObject.Predmet.ProtuStrankaListNazivFormated_1">
      <item>PHYSIOSPORT d.o.o.</item>
    </derivirana_varijabla>
  </DomainObject.Predmet.ProtuStrankaListNazivFormated>
  <DomainObject.Predmet.ProtuStrankaListNazivFormatedOIB>
    <izvorni_sadrzaj>
      <item>PHYSIOSPORT d.o.o., OIB 05237563196</item>
    </izvorni_sadrzaj>
    <derivirana_varijabla naziv="DomainObject.Predmet.ProtuStrankaListNazivFormatedOIB_1">
      <item>PHYSIOSPORT d.o.o., OIB 05237563196</item>
    </derivirana_varijabla>
  </DomainObject.Predmet.ProtuStrankaListNazivFormatedOIB>
  <DomainObject.Predmet.OstaliListFormated>
    <izvorni_sadrzaj>
      <item>Orlando Lopac punomoćnik sudionika u postupku PHYSIOSPORT d.o.o.</item>
    </izvorni_sadrzaj>
    <derivirana_varijabla naziv="DomainObject.Predmet.OstaliListFormated_1">
      <item>Orlando Lopac punomoćnik sudionika u postupku PHYSIOSPORT d.o.o.</item>
    </derivirana_varijabla>
  </DomainObject.Predmet.OstaliListFormated>
  <DomainObject.Predmet.OstaliListFormatedOIB>
    <izvorni_sadrzaj>
      <item>Orlando Lopac, OIB 04790653470 punomoćnik sudionika u postupku PHYSIOSPORT d.o.o.</item>
    </izvorni_sadrzaj>
    <derivirana_varijabla naziv="DomainObject.Predmet.OstaliListFormatedOIB_1">
      <item>Orlando Lopac, OIB 04790653470 punomoćnik sudionika u postupku PHYSIOSPORT d.o.o.</item>
    </derivirana_varijabla>
  </DomainObject.Predmet.OstaliListFormatedOIB>
  <DomainObject.Predmet.OstaliListFormatedWithAdress>
    <izvorni_sadrzaj>
      <item>Orlando Lopac, Prevoj 73, 10000 Zagreb punomoćnik sudionika u postupku PHYSIOSPORT d.o.o.</item>
    </izvorni_sadrzaj>
    <derivirana_varijabla naziv="DomainObject.Predmet.OstaliListFormatedWithAdress_1">
      <item>Orlando Lopac, Prevoj 73, 10000 Zagreb punomoćnik sudionika u postupku PHYSIOSPORT d.o.o.</item>
    </derivirana_varijabla>
  </DomainObject.Predmet.OstaliListFormatedWithAdress>
  <DomainObject.Predmet.OstaliListFormatedWithAdressOIB>
    <izvorni_sadrzaj>
      <item>Orlando Lopac, OIB 04790653470, Prevoj 73, 10000 Zagreb punomoćnik sudionika u postupku PHYSIOSPORT d.o.o.</item>
    </izvorni_sadrzaj>
    <derivirana_varijabla naziv="DomainObject.Predmet.OstaliListFormatedWithAdressOIB_1">
      <item>Orlando Lopac, OIB 04790653470, Prevoj 73, 10000 Zagreb punomoćnik sudionika u postupku PHYSIOSPORT d.o.o.</item>
    </derivirana_varijabla>
  </DomainObject.Predmet.OstaliListFormatedWithAdressOIB>
  <DomainObject.Predmet.OstaliListNazivFormated>
    <izvorni_sadrzaj>
      <item>Orlando Lopac</item>
    </izvorni_sadrzaj>
    <derivirana_varijabla naziv="DomainObject.Predmet.OstaliListNazivFormated_1">
      <item>Orlando Lopac</item>
    </derivirana_varijabla>
  </DomainObject.Predmet.OstaliListNazivFormated>
  <DomainObject.Predmet.OstaliListNazivFormatedOIB>
    <izvorni_sadrzaj>
      <item>Orlando Lopac, OIB 04790653470</item>
    </izvorni_sadrzaj>
    <derivirana_varijabla naziv="DomainObject.Predmet.OstaliListNazivFormatedOIB_1">
      <item>Orlando Lopac, OIB 04790653470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PHYSIOSPORT d.o.o.</izvorni_sadrzaj>
    <derivirana_varijabla naziv="DomainObject.Predmet.ProtustrankaIDrugi_1">PHYSIOSPORT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PHYSIOSPORT d.o.o., OIB 05237563196, Nova Ves 17, 10000 Zagreb</izvorni_sadrzaj>
    <derivirana_varijabla naziv="DomainObject.Predmet.ProtustrankaIDrugiAdressOIB_1">PHYSIOSPORT d.o.o., OIB 05237563196,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PHYSIOSPORT d.o.o.</item>
      <item>Orlando Lopac</item>
    </izvorni_sadrzaj>
    <derivirana_varijabla naziv="DomainObject.Predmet.SudioniciListNaziv_1">
      <item>FINA Regionalni centar Zagreb</item>
      <item>PHYSIOSPORT d.o.o.</item>
      <item>Orlando Lopac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PHYSIOSPORT d.o.o., OIB 05237563196, Nova Ves 17,10000 Zagreb</item>
      <item>Orlando Lopac, OIB 04790653470, Prevoj 73,10000 Zagreb</item>
    </izvorni_sadrzaj>
    <derivirana_varijabla naziv="DomainObject.Predmet.SudioniciListAdressOIB_1">
      <item>FINA Regionalni centar Zagreb, OIB 85821130368, Trg svibanjskih žrtava 1995. br. 1,10000 Zagreb</item>
      <item>PHYSIOSPORT d.o.o., OIB 05237563196, Nova Ves 17,10000 Zagreb</item>
      <item>Orlando Lopac, OIB 04790653470, Prevoj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05237563196</item>
      <item>, OIB 04790653470</item>
    </izvorni_sadrzaj>
    <derivirana_varijabla naziv="DomainObject.Predmet.SudioniciListNazivOIB_1">
      <item>, OIB 85821130368</item>
      <item>, OIB 05237563196</item>
      <item>, OIB 04790653470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6C00C-075D-466E-8620-1611669A1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3431</properties:Characters>
  <properties:Lines>90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2017-11-15T11:16:00Z</dcterms:created>
  <dc:creator>gboljkovac</dc:creator>
  <cp:lastModifiedBy>Goranka Boljkovac</cp:lastModifiedBy>
  <cp:lastPrinted>2017-11-15T11:19:00Z</cp:lastPrinted>
  <dcterms:modified xmlns:xsi="http://www.w3.org/2001/XMLSchema-instance" xsi:type="dcterms:W3CDTF">2017-11-15T11:21:00Z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