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1baa4" w14:paraId="151baa4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D31AE6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</w:t>
            </w:r>
            <w:r w:rsidR="00D42B4D">
              <w:t>200</w:t>
            </w:r>
            <w:r w:rsidR="00D31AE6">
              <w:t>1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71E11">
        <w:t xml:space="preserve"> </w:t>
      </w:r>
      <w:proofErr w:type="spellStart"/>
      <w:r w:rsidR="00D31AE6">
        <w:t>SIMPLE</w:t>
      </w:r>
      <w:proofErr w:type="spellEnd"/>
      <w:r w:rsidR="00D31AE6">
        <w:t xml:space="preserve"> </w:t>
      </w:r>
      <w:proofErr w:type="spellStart"/>
      <w:r w:rsidR="00D31AE6">
        <w:t>GREEN</w:t>
      </w:r>
      <w:proofErr w:type="spellEnd"/>
      <w:r w:rsidR="00D31AE6">
        <w:t xml:space="preserve"> j.d.o.o. za ugostiteljstvo i proizvodnju zdrave hrane Zagreb, Jablanska 24, </w:t>
      </w:r>
      <w:proofErr w:type="spellStart"/>
      <w:r w:rsidR="00D31AE6">
        <w:t>OIB</w:t>
      </w:r>
      <w:proofErr w:type="spellEnd"/>
      <w:r w:rsidR="00D31AE6">
        <w:t xml:space="preserve">: 27223710576 </w:t>
      </w:r>
      <w:proofErr w:type="spellStart"/>
      <w:r w:rsidR="00D31AE6">
        <w:t>MBS</w:t>
      </w:r>
      <w:proofErr w:type="spellEnd"/>
      <w:r w:rsidR="00D31AE6">
        <w:t xml:space="preserve">: 081051741, </w:t>
      </w:r>
      <w:r>
        <w:t>temeljem članka 430. Stečajnog zakona (Narodne novine 71/15), dana</w:t>
      </w:r>
      <w:r w:rsidR="00D53DD8">
        <w:t xml:space="preserve"> </w:t>
      </w:r>
      <w:r w:rsidR="002353E7">
        <w:t>21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DF46A9">
        <w:rPr>
          <w:bCs/>
        </w:rPr>
        <w:t xml:space="preserve"> </w:t>
      </w:r>
      <w:proofErr w:type="spellStart"/>
      <w:r w:rsidR="00D31AE6">
        <w:t>SIMPLE</w:t>
      </w:r>
      <w:proofErr w:type="spellEnd"/>
      <w:r w:rsidR="00D31AE6">
        <w:t xml:space="preserve"> </w:t>
      </w:r>
      <w:proofErr w:type="spellStart"/>
      <w:r w:rsidR="00D31AE6">
        <w:t>GREEN</w:t>
      </w:r>
      <w:proofErr w:type="spellEnd"/>
      <w:r w:rsidR="00D31AE6">
        <w:t xml:space="preserve"> j.d.o.o. za ugostiteljstvo i proizvodnju zdrave hrane Zagreb, Jablanska 24, </w:t>
      </w:r>
      <w:proofErr w:type="spellStart"/>
      <w:r w:rsidR="00D31AE6">
        <w:t>OIB</w:t>
      </w:r>
      <w:proofErr w:type="spellEnd"/>
      <w:r w:rsidR="00D31AE6">
        <w:t xml:space="preserve">: 27223710576 </w:t>
      </w:r>
      <w:proofErr w:type="spellStart"/>
      <w:r w:rsidR="00D31AE6">
        <w:t>MBS</w:t>
      </w:r>
      <w:proofErr w:type="spellEnd"/>
      <w:r w:rsidR="00D31AE6">
        <w:t>: 081051741, iznosi 46.518,24 kn.</w:t>
      </w:r>
      <w:r w:rsidR="00F8066D">
        <w:rPr>
          <w:bCs/>
        </w:rPr>
        <w:t xml:space="preserve"> </w:t>
      </w:r>
      <w:r w:rsidR="00234AA7">
        <w:rPr>
          <w:bCs/>
        </w:rPr>
        <w:t xml:space="preserve"> </w:t>
      </w:r>
      <w:r w:rsidR="004B1D45">
        <w:t xml:space="preserve"> </w:t>
      </w:r>
      <w:r w:rsidR="00234AA7">
        <w:t xml:space="preserve"> </w:t>
      </w:r>
      <w:r w:rsidR="00AA43EF">
        <w:rPr>
          <w:bCs/>
        </w:rPr>
        <w:t xml:space="preserve"> </w:t>
      </w:r>
      <w:r w:rsidR="00AA43EF">
        <w:t xml:space="preserve"> </w:t>
      </w:r>
      <w:r w:rsidR="00533947">
        <w:rPr>
          <w:bCs/>
        </w:rPr>
        <w:t xml:space="preserve"> </w:t>
      </w:r>
      <w:r w:rsidR="007C255D">
        <w:t xml:space="preserve"> </w:t>
      </w:r>
      <w:r w:rsidR="00FE6A17">
        <w:rPr>
          <w:bCs/>
        </w:rPr>
        <w:t xml:space="preserve"> 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31AE6">
        <w:t xml:space="preserve"> Jelena Tomašević </w:t>
      </w:r>
      <w:r w:rsidR="00B86494">
        <w:t xml:space="preserve"> </w:t>
      </w:r>
      <w:r w:rsidR="002353E7">
        <w:t xml:space="preserve">iz Zagreba,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2353E7">
        <w:t>200</w:t>
      </w:r>
      <w:r w:rsidR="00D31AE6">
        <w:t>1</w:t>
      </w:r>
      <w:r w:rsidR="004B1D45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2353E7">
        <w:t>21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172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11B7A"/>
    <w:rsid w:val="002309FC"/>
    <w:rsid w:val="002330DC"/>
    <w:rsid w:val="00234AA7"/>
    <w:rsid w:val="002353E7"/>
    <w:rsid w:val="00245F19"/>
    <w:rsid w:val="0026595A"/>
    <w:rsid w:val="00273B50"/>
    <w:rsid w:val="00273CBE"/>
    <w:rsid w:val="00276E4F"/>
    <w:rsid w:val="002946EB"/>
    <w:rsid w:val="002A2D62"/>
    <w:rsid w:val="002A584C"/>
    <w:rsid w:val="002B01E8"/>
    <w:rsid w:val="002B46AD"/>
    <w:rsid w:val="002C1DFD"/>
    <w:rsid w:val="002C23E7"/>
    <w:rsid w:val="002C4BF5"/>
    <w:rsid w:val="002C5075"/>
    <w:rsid w:val="002C5E6F"/>
    <w:rsid w:val="002E0ED9"/>
    <w:rsid w:val="002F166C"/>
    <w:rsid w:val="002F2A3F"/>
    <w:rsid w:val="00313DC6"/>
    <w:rsid w:val="00322EA3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B19BC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45384"/>
    <w:rsid w:val="00450B5B"/>
    <w:rsid w:val="0045442D"/>
    <w:rsid w:val="004568CF"/>
    <w:rsid w:val="00471E11"/>
    <w:rsid w:val="004740CE"/>
    <w:rsid w:val="00476829"/>
    <w:rsid w:val="00477F4D"/>
    <w:rsid w:val="00480501"/>
    <w:rsid w:val="00482895"/>
    <w:rsid w:val="004841EA"/>
    <w:rsid w:val="0048719B"/>
    <w:rsid w:val="0049647D"/>
    <w:rsid w:val="004A3258"/>
    <w:rsid w:val="004B1D45"/>
    <w:rsid w:val="004B6525"/>
    <w:rsid w:val="004B7481"/>
    <w:rsid w:val="004C025E"/>
    <w:rsid w:val="004C685C"/>
    <w:rsid w:val="004D1E07"/>
    <w:rsid w:val="004E50C7"/>
    <w:rsid w:val="004E55BD"/>
    <w:rsid w:val="004E6928"/>
    <w:rsid w:val="00510A40"/>
    <w:rsid w:val="00521CF0"/>
    <w:rsid w:val="00525354"/>
    <w:rsid w:val="0053068F"/>
    <w:rsid w:val="00531716"/>
    <w:rsid w:val="00533947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47C4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B5DAB"/>
    <w:rsid w:val="007C255D"/>
    <w:rsid w:val="007D3CB1"/>
    <w:rsid w:val="007E0ECB"/>
    <w:rsid w:val="007E34EF"/>
    <w:rsid w:val="007E6B77"/>
    <w:rsid w:val="007F41AE"/>
    <w:rsid w:val="00805296"/>
    <w:rsid w:val="00816081"/>
    <w:rsid w:val="0084658B"/>
    <w:rsid w:val="00863ED6"/>
    <w:rsid w:val="0087043E"/>
    <w:rsid w:val="00872E8A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820EF"/>
    <w:rsid w:val="009900E4"/>
    <w:rsid w:val="0099211E"/>
    <w:rsid w:val="00993C24"/>
    <w:rsid w:val="009E06EE"/>
    <w:rsid w:val="009E1AB4"/>
    <w:rsid w:val="009E3935"/>
    <w:rsid w:val="00A01A70"/>
    <w:rsid w:val="00A17532"/>
    <w:rsid w:val="00A3211D"/>
    <w:rsid w:val="00A332BC"/>
    <w:rsid w:val="00A3768F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43EF"/>
    <w:rsid w:val="00AA5314"/>
    <w:rsid w:val="00AA736C"/>
    <w:rsid w:val="00AB0405"/>
    <w:rsid w:val="00AB3A58"/>
    <w:rsid w:val="00AC36B5"/>
    <w:rsid w:val="00AD78D1"/>
    <w:rsid w:val="00AE12EE"/>
    <w:rsid w:val="00AE2B11"/>
    <w:rsid w:val="00AE2F96"/>
    <w:rsid w:val="00AF6A4E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86494"/>
    <w:rsid w:val="00BB23E6"/>
    <w:rsid w:val="00BC01B4"/>
    <w:rsid w:val="00BD1317"/>
    <w:rsid w:val="00BD2DBD"/>
    <w:rsid w:val="00BF05D5"/>
    <w:rsid w:val="00BF3F0B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1AE6"/>
    <w:rsid w:val="00D35B6C"/>
    <w:rsid w:val="00D42B4D"/>
    <w:rsid w:val="00D438A1"/>
    <w:rsid w:val="00D43F05"/>
    <w:rsid w:val="00D46A0F"/>
    <w:rsid w:val="00D53DD8"/>
    <w:rsid w:val="00D57223"/>
    <w:rsid w:val="00D6047F"/>
    <w:rsid w:val="00D65EA6"/>
    <w:rsid w:val="00D7521A"/>
    <w:rsid w:val="00D9796B"/>
    <w:rsid w:val="00DA42CF"/>
    <w:rsid w:val="00DA73BD"/>
    <w:rsid w:val="00DA790C"/>
    <w:rsid w:val="00DB6037"/>
    <w:rsid w:val="00DC4753"/>
    <w:rsid w:val="00DE0702"/>
    <w:rsid w:val="00DE276B"/>
    <w:rsid w:val="00DF0871"/>
    <w:rsid w:val="00DF46A9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4203E"/>
    <w:rsid w:val="00F53A16"/>
    <w:rsid w:val="00F61B1E"/>
    <w:rsid w:val="00F6483D"/>
    <w:rsid w:val="00F66438"/>
    <w:rsid w:val="00F6691E"/>
    <w:rsid w:val="00F8066D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  <w:rsid w:val="00FD77AF"/>
    <w:rsid w:val="00FE6A17"/>
    <w:rsid w:val="00FF0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FF0B62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F0B62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B62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B62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FF0B62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F0B62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B62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B62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2001</izvorni_sadrzaj>
    <derivirana_varijabla naziv="DomainObject.Predmet.Broj_1">2001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St-2001/2018</izvorni_sadrzaj>
    <derivirana_varijabla naziv="DomainObject.Predmet.OznakaBroj_1">St-2001/2018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SIMPLE GREEN j.d.o.o. za ugostiteljstvo i proizvodnju zdrave hrane</izvorni_sadrzaj>
    <derivirana_varijabla naziv="DomainObject.Predmet.ProtustrankaFormated_1">  SIMPLE GREEN j.d.o.o. za ugostiteljstvo i proizvodnju zdrave hrane</derivirana_varijabla>
  </DomainObject.Predmet.ProtustrankaFormated>
  <DomainObject.Predmet.ProtustrankaFormatedOIB>
    <izvorni_sadrzaj>  SIMPLE GREEN j.d.o.o. za ugostiteljstvo i proizvodnju zdrave hrane, OIB 27223710576</izvorni_sadrzaj>
    <derivirana_varijabla naziv="DomainObject.Predmet.ProtustrankaFormatedOIB_1">  SIMPLE GREEN j.d.o.o. za ugostiteljstvo i proizvodnju zdrave hrane, OIB 27223710576</derivirana_varijabla>
  </DomainObject.Predmet.ProtustrankaFormatedOIB>
  <DomainObject.Predmet.ProtustrankaFormatedWithAdress>
    <izvorni_sadrzaj> SIMPLE GREEN j.d.o.o. za ugostiteljstvo i proizvodnju zdrave hrane, Jablanska 24, 10000 Zagreb</izvorni_sadrzaj>
    <derivirana_varijabla naziv="DomainObject.Predmet.ProtustrankaFormatedWithAdress_1"> SIMPLE GREEN j.d.o.o. za ugostiteljstvo i proizvodnju zdrave hrane, Jablanska 24, 10000 Zagreb</derivirana_varijabla>
  </DomainObject.Predmet.ProtustrankaFormatedWithAdress>
  <DomainObject.Predmet.ProtustrankaFormatedWithAdressOIB>
    <izvorni_sadrzaj> SIMPLE GREEN j.d.o.o. za ugostiteljstvo i proizvodnju zdrave hrane, OIB 27223710576, Jablanska 24, 10000 Zagreb</izvorni_sadrzaj>
    <derivirana_varijabla naziv="DomainObject.Predmet.ProtustrankaFormatedWithAdressOIB_1"> SIMPLE GREEN j.d.o.o. za ugostiteljstvo i proizvodnju zdrave hrane, OIB 27223710576, Jablanska 24, 10000 Zagreb</derivirana_varijabla>
  </DomainObject.Predmet.ProtustrankaFormatedWithAdressOIB>
  <DomainObject.Predmet.ProtustrankaWithAdress>
    <izvorni_sadrzaj>SIMPLE GREEN j.d.o.o. za ugostiteljstvo i proizvodnju zdrave hrane Jablanska 24, 10000 Zagreb</izvorni_sadrzaj>
    <derivirana_varijabla naziv="DomainObject.Predmet.ProtustrankaWithAdress_1">SIMPLE GREEN j.d.o.o. za ugostiteljstvo i proizvodnju zdrave hrane Jablanska 24, 10000 Zagreb</derivirana_varijabla>
  </DomainObject.Predmet.ProtustrankaWithAdress>
  <DomainObject.Predmet.ProtustrankaWithAdressOIB>
    <izvorni_sadrzaj>SIMPLE GREEN j.d.o.o. za ugostiteljstvo i proizvodnju zdrave hrane, OIB 27223710576, Jablanska 24, 10000 Zagreb</izvorni_sadrzaj>
    <derivirana_varijabla naziv="DomainObject.Predmet.ProtustrankaWithAdressOIB_1">SIMPLE GREEN j.d.o.o. za ugostiteljstvo i proizvodnju zdrave hrane, OIB 27223710576, Jablanska 24, 10000 Zagreb</derivirana_varijabla>
  </DomainObject.Predmet.ProtustrankaWithAdressOIB>
  <DomainObject.Predmet.ProtustrankaNazivFormated>
    <izvorni_sadrzaj>SIMPLE GREEN j.d.o.o. za ugostiteljstvo i proizvodnju zdrave hrane</izvorni_sadrzaj>
    <derivirana_varijabla naziv="DomainObject.Predmet.ProtustrankaNazivFormated_1">SIMPLE GREEN j.d.o.o. za ugostiteljstvo i proizvodnju zdrave hrane</derivirana_varijabla>
  </DomainObject.Predmet.ProtustrankaNazivFormated>
  <DomainObject.Predmet.ProtustrankaNazivFormatedOIB>
    <izvorni_sadrzaj>SIMPLE GREEN j.d.o.o. za ugostiteljstvo i proizvodnju zdrave hrane, OIB 27223710576</izvorni_sadrzaj>
    <derivirana_varijabla naziv="DomainObject.Predmet.ProtustrankaNazivFormatedOIB_1">SIMPLE GREEN j.d.o.o. za ugostiteljstvo i proizvodnju zdrave hrane, OIB 27223710576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SIMPLE GREEN j.d.o.o. za ugostiteljstvo i proizvodnju zdrave hrane</item>
    </izvorni_sadrzaj>
    <derivirana_varijabla naziv="DomainObject.Predmet.ProtuStrankaListFormated_1">
      <item>SIMPLE GREEN j.d.o.o. za ugostiteljstvo i proizvodnju zdrave hrane</item>
    </derivirana_varijabla>
  </DomainObject.Predmet.ProtuStrankaListFormated>
  <DomainObject.Predmet.ProtuStrankaListFormatedOIB>
    <izvorni_sadrzaj>
      <item>SIMPLE GREEN j.d.o.o. za ugostiteljstvo i proizvodnju zdrave hrane, OIB 27223710576</item>
    </izvorni_sadrzaj>
    <derivirana_varijabla naziv="DomainObject.Predmet.ProtuStrankaListFormatedOIB_1">
      <item>SIMPLE GREEN j.d.o.o. za ugostiteljstvo i proizvodnju zdrave hrane, OIB 27223710576</item>
    </derivirana_varijabla>
  </DomainObject.Predmet.ProtuStrankaListFormatedOIB>
  <DomainObject.Predmet.ProtuStrankaListFormatedWithAdress>
    <izvorni_sadrzaj>
      <item>SIMPLE GREEN j.d.o.o. za ugostiteljstvo i proizvodnju zdrave hrane, Jablanska 24, 10000 Zagreb</item>
    </izvorni_sadrzaj>
    <derivirana_varijabla naziv="DomainObject.Predmet.ProtuStrankaListFormatedWithAdress_1">
      <item>SIMPLE GREEN j.d.o.o. za ugostiteljstvo i proizvodnju zdrave hrane, Jablanska 24, 10000 Zagreb</item>
    </derivirana_varijabla>
  </DomainObject.Predmet.ProtuStrankaListFormatedWithAdress>
  <DomainObject.Predmet.ProtuStrankaListFormatedWithAdressOIB>
    <izvorni_sadrzaj>
      <item>SIMPLE GREEN j.d.o.o. za ugostiteljstvo i proizvodnju zdrave hrane, OIB 27223710576, Jablanska 24, 10000 Zagreb</item>
    </izvorni_sadrzaj>
    <derivirana_varijabla naziv="DomainObject.Predmet.ProtuStrankaListFormatedWithAdressOIB_1">
      <item>SIMPLE GREEN j.d.o.o. za ugostiteljstvo i proizvodnju zdrave hrane, OIB 27223710576, Jablanska 24, 10000 Zagreb</item>
    </derivirana_varijabla>
  </DomainObject.Predmet.ProtuStrankaListFormatedWithAdressOIB>
  <DomainObject.Predmet.ProtuStrankaListNazivFormated>
    <izvorni_sadrzaj>
      <item>SIMPLE GREEN j.d.o.o. za ugostiteljstvo i proizvodnju zdrave hrane</item>
    </izvorni_sadrzaj>
    <derivirana_varijabla naziv="DomainObject.Predmet.ProtuStrankaListNazivFormated_1">
      <item>SIMPLE GREEN j.d.o.o. za ugostiteljstvo i proizvodnju zdrave hrane</item>
    </derivirana_varijabla>
  </DomainObject.Predmet.ProtuStrankaListNazivFormated>
  <DomainObject.Predmet.ProtuStrankaListNazivFormatedOIB>
    <izvorni_sadrzaj>
      <item>SIMPLE GREEN j.d.o.o. za ugostiteljstvo i proizvodnju zdrave hrane, OIB 27223710576</item>
    </izvorni_sadrzaj>
    <derivirana_varijabla naziv="DomainObject.Predmet.ProtuStrankaListNazivFormatedOIB_1">
      <item>SIMPLE GREEN j.d.o.o. za ugostiteljstvo i proizvodnju zdrave hrane, OIB 27223710576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SIMPLE GREEN j.d.o.o. za ugostiteljstvo i proizvodnju zdrave hrane</izvorni_sadrzaj>
    <derivirana_varijabla naziv="DomainObject.Predmet.ProtustrankaIDrugi_1">SIMPLE GREEN j.d.o.o. za ugostiteljstvo i proizvodnju zdrave hrane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SIMPLE GREEN j.d.o.o. za ugostiteljstvo i proizvodnju zdrave hrane, OIB 27223710576, Jablanska 24, 10000 Zagreb</izvorni_sadrzaj>
    <derivirana_varijabla naziv="DomainObject.Predmet.ProtustrankaIDrugiAdressOIB_1">SIMPLE GREEN j.d.o.o. za ugostiteljstvo i proizvodnju zdrave hrane, OIB 27223710576, Jablanska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SIMPLE GREEN j.d.o.o. za ugostiteljstvo i proizvodnju zdrave hrane</item>
      <item>FINA Regionalni centar Zagreb</item>
    </izvorni_sadrzaj>
    <derivirana_varijabla naziv="DomainObject.Predmet.SudioniciListNaziv_1">
      <item>SIMPLE GREEN j.d.o.o. za ugostiteljstvo i proizvodnju zdrave hrane</item>
      <item>FINA Regionalni centar Zagreb</item>
    </derivirana_varijabla>
  </DomainObject.Predmet.SudioniciListNaziv>
  <DomainObject.Predmet.SudioniciListAdressOIB>
    <izvorni_sadrzaj>
      <item>SIMPLE GREEN j.d.o.o. za ugostiteljstvo i proizvodnju zdrave hrane, OIB 27223710576, Jablanska 24,10000 Zagreb</item>
      <item>FINA Regionalni centar Zagreb, OIB 85821130368, Trg svibanjskih žrtava 1995. 1,10000 Zagreb</item>
    </izvorni_sadrzaj>
    <derivirana_varijabla naziv="DomainObject.Predmet.SudioniciListAdressOIB_1">
      <item>SIMPLE GREEN j.d.o.o. za ugostiteljstvo i proizvodnju zdrave hrane, OIB 27223710576, Jablanska 24,10000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27223710576</item>
      <item>, OIB 85821130368</item>
    </izvorni_sadrzaj>
    <derivirana_varijabla naziv="DomainObject.Predmet.SudioniciListNazivOIB_1">
      <item>, OIB 27223710576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369</properties:Words>
  <properties:Characters>2023</properties:Characters>
  <properties:Lines>48</properties:Lines>
  <properties:Paragraphs>16</properties:Paragraphs>
  <properties:TotalTime>676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2019-01-21T07:21:00Z</cp:lastPrinted>
  <dcterms:modified xmlns:xsi="http://www.w3.org/2001/XMLSchema-instance" xsi:type="dcterms:W3CDTF">2019-01-21T07:21:00Z</dcterms:modified>
  <cp:revision>180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