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c63e" w14:paraId="813c63e" w:rsidRDefault="00603376" w:rsidP="00603376" w:rsidR="0060337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03376" w:rsidP="00603376" w:rsidR="00603376">
      <w:pPr>
        <w:spacing w:after="0"/>
        <w:jc w:val="both"/>
      </w:pPr>
      <w:r>
        <w:t xml:space="preserve">       REPUBLIKA HRVATSKA</w:t>
      </w:r>
    </w:p>
    <w:p w:rsidRDefault="00603376" w:rsidP="00603376" w:rsidR="0060337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03376" w:rsidP="00616F63" w:rsidR="00603376" w:rsidRPr="00616F6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</w:t>
      </w:r>
    </w:p>
    <w:p w:rsidRDefault="00603376" w:rsidP="00603376" w:rsidR="00603376">
      <w:pPr>
        <w:spacing w:after="0"/>
        <w:rPr>
          <w:b/>
        </w:rPr>
      </w:pPr>
    </w:p>
    <w:p w:rsidRDefault="00603376" w:rsidP="00603376" w:rsidR="00603376">
      <w:pPr>
        <w:spacing w:after="0"/>
        <w:jc w:val="center"/>
      </w:pPr>
      <w:r>
        <w:t>R E P U B L I K A   H R V A T S K A</w:t>
      </w:r>
    </w:p>
    <w:p w:rsidRDefault="00603376" w:rsidP="00603376" w:rsidR="00603376">
      <w:pPr>
        <w:spacing w:after="0"/>
        <w:rPr>
          <w:b/>
        </w:rPr>
      </w:pPr>
    </w:p>
    <w:p w:rsidRDefault="00603376" w:rsidP="00603376" w:rsidR="00603376">
      <w:pPr>
        <w:spacing w:after="0"/>
        <w:jc w:val="center"/>
      </w:pPr>
      <w:r>
        <w:t>R J E Š E N J E</w:t>
      </w:r>
    </w:p>
    <w:p w:rsidRDefault="00603376" w:rsidP="00603376" w:rsidR="00603376">
      <w:pPr>
        <w:spacing w:after="0"/>
        <w:jc w:val="both"/>
        <w:rPr>
          <w:b/>
        </w:rPr>
      </w:pPr>
    </w:p>
    <w:p w:rsidRDefault="00603376" w:rsidP="00603376" w:rsidR="0060337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JAKOV PROJEKT društvo s ograničenom odgovornošću za trgovinu, posredovanje i usluge, skraćena tvrtka JAKOV PROJEKT d.o.o. Čakovec, Ivana Meštrovića 10, MBS: 070080288, OIB: 67290770316, radi otvaranja stečajnog postupka nad dužnikom, dana 17. studenog 2016. godine,  </w:t>
      </w:r>
    </w:p>
    <w:p w:rsidRDefault="00603376" w:rsidP="00603376" w:rsidR="00603376">
      <w:pPr>
        <w:spacing w:after="0"/>
        <w:jc w:val="both"/>
      </w:pPr>
    </w:p>
    <w:p w:rsidRDefault="00603376" w:rsidP="00603376" w:rsidR="00603376">
      <w:pPr>
        <w:spacing w:after="0"/>
        <w:jc w:val="both"/>
      </w:pPr>
    </w:p>
    <w:p w:rsidRDefault="00603376" w:rsidP="00603376" w:rsidR="00603376">
      <w:pPr>
        <w:spacing w:after="0"/>
        <w:jc w:val="center"/>
      </w:pPr>
      <w:r>
        <w:t>r i j e š i o     j e</w:t>
      </w:r>
    </w:p>
    <w:p w:rsidRDefault="00603376" w:rsidP="00603376" w:rsidR="00603376">
      <w:pPr>
        <w:spacing w:after="0"/>
        <w:jc w:val="center"/>
      </w:pPr>
    </w:p>
    <w:p w:rsidRDefault="00603376" w:rsidP="00603376" w:rsidR="00603376">
      <w:pPr>
        <w:spacing w:after="0"/>
      </w:pPr>
    </w:p>
    <w:p w:rsidRDefault="00603376" w:rsidP="00603376" w:rsidR="00603376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603376" w:rsidP="00603376" w:rsidR="00603376">
      <w:pPr>
        <w:spacing w:after="0"/>
      </w:pPr>
    </w:p>
    <w:p w:rsidRDefault="00603376" w:rsidP="00603376" w:rsidR="0060337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20. prosinca 2016. godine u 08,45 sati.</w:t>
      </w:r>
    </w:p>
    <w:p w:rsidRDefault="00603376" w:rsidP="00603376" w:rsidR="00603376">
      <w:pPr>
        <w:spacing w:after="0"/>
        <w:rPr>
          <w:b/>
          <w:i/>
          <w:u w:val="single"/>
        </w:rPr>
      </w:pPr>
    </w:p>
    <w:p w:rsidRDefault="00603376" w:rsidP="00603376" w:rsidR="00603376">
      <w:pPr>
        <w:spacing w:after="0"/>
      </w:pPr>
      <w:r>
        <w:tab/>
        <w:t>II/ Na ročište se poziva:</w:t>
      </w:r>
    </w:p>
    <w:p w:rsidRDefault="00603376" w:rsidP="00603376" w:rsidR="00603376">
      <w:pPr>
        <w:spacing w:after="0"/>
        <w:jc w:val="both"/>
      </w:pPr>
    </w:p>
    <w:p w:rsidRDefault="00603376" w:rsidP="00603376" w:rsidR="00603376">
      <w:pPr>
        <w:numPr>
          <w:ilvl w:val="0"/>
          <w:numId w:val="47"/>
        </w:numPr>
        <w:spacing w:after="0"/>
        <w:jc w:val="both"/>
      </w:pPr>
      <w:r>
        <w:t>direktor dužnika Branimir Horvat iz Čakovca, Ivana Meštrovića 10</w:t>
      </w:r>
    </w:p>
    <w:p w:rsidRDefault="00603376" w:rsidP="00603376" w:rsidR="00603376">
      <w:pPr>
        <w:spacing w:after="0"/>
        <w:jc w:val="both"/>
      </w:pPr>
    </w:p>
    <w:p w:rsidRDefault="00603376" w:rsidP="00603376" w:rsidR="00603376">
      <w:pPr>
        <w:spacing w:after="0"/>
        <w:ind w:firstLine="708"/>
        <w:jc w:val="both"/>
      </w:pPr>
      <w:r>
        <w:t xml:space="preserve">III/ Direktor dužnika Branimir Horvat dužan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 </w:t>
      </w:r>
    </w:p>
    <w:p w:rsidRDefault="00603376" w:rsidP="00603376" w:rsidR="00603376">
      <w:pPr>
        <w:spacing w:after="0"/>
        <w:ind w:firstLine="708"/>
        <w:jc w:val="both"/>
      </w:pPr>
    </w:p>
    <w:p w:rsidRDefault="00603376" w:rsidP="00603376" w:rsidR="00603376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Branimir Horvat, da ukoliko se ne odazove pozivu, biti će prisilno doveden po djelatnicima Policijske uprave. </w:t>
      </w:r>
    </w:p>
    <w:p w:rsidRDefault="00603376" w:rsidP="00603376" w:rsidR="00603376">
      <w:pPr>
        <w:spacing w:after="0"/>
        <w:ind w:firstLine="708"/>
        <w:jc w:val="both"/>
      </w:pPr>
      <w:r>
        <w:t xml:space="preserve"> </w:t>
      </w:r>
    </w:p>
    <w:p w:rsidRDefault="00603376" w:rsidP="00603376" w:rsidR="00603376">
      <w:pPr>
        <w:spacing w:after="0"/>
      </w:pPr>
    </w:p>
    <w:p w:rsidRDefault="00603376" w:rsidP="00603376" w:rsidR="00603376">
      <w:pPr>
        <w:spacing w:after="0"/>
        <w:ind w:left="2832"/>
      </w:pPr>
      <w:r>
        <w:t>U  Varaždinu, 17. studenog 2016. godine</w:t>
      </w:r>
    </w:p>
    <w:p w:rsidRDefault="00603376" w:rsidP="00603376" w:rsidR="00603376">
      <w:pPr>
        <w:spacing w:after="0"/>
        <w:ind w:left="2832"/>
      </w:pPr>
    </w:p>
    <w:p w:rsidRDefault="00603376" w:rsidP="00603376" w:rsidR="00603376">
      <w:pPr>
        <w:spacing w:after="0"/>
      </w:pPr>
    </w:p>
    <w:p w:rsidRDefault="00603376" w:rsidP="0085002C" w:rsidR="00603376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</w:t>
      </w:r>
      <w:r w:rsidR="0085002C">
        <w:t xml:space="preserve">  </w:t>
      </w:r>
      <w:r>
        <w:t xml:space="preserve">   Stečajni sudac:</w:t>
      </w:r>
    </w:p>
    <w:p w:rsidRDefault="00603376" w:rsidP="00616F63" w:rsidR="0085002C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  <w:r w:rsidR="0085002C">
        <w:t>, v.r.</w:t>
      </w:r>
    </w:p>
    <w:p w:rsidRDefault="0085002C" w:rsidP="00616F63" w:rsidR="00603376">
      <w:pPr>
        <w:spacing w:after="0"/>
        <w:ind w:left="2832"/>
      </w:pP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603376">
        <w:t xml:space="preserve">                                      </w:t>
      </w:r>
    </w:p>
    <w:p w:rsidRDefault="00603376" w:rsidP="00603376" w:rsidR="00603376" w:rsidRPr="00603376">
      <w:pPr>
        <w:spacing w:after="0"/>
      </w:pPr>
      <w:r>
        <w:tab/>
        <w:t>POUKA O PRAVNOM LIJEKU:</w:t>
      </w:r>
    </w:p>
    <w:p w:rsidRDefault="00603376" w:rsidP="00603376" w:rsidR="00603376">
      <w:pPr>
        <w:spacing w:after="0"/>
      </w:pPr>
      <w:r>
        <w:tab/>
        <w:t>Protiv ovog rješenja žalba nije dopuštena.</w:t>
      </w:r>
    </w:p>
    <w:p w:rsidRDefault="00603376" w:rsidP="00603376" w:rsidR="00603376">
      <w:pPr>
        <w:spacing w:after="0"/>
      </w:pPr>
    </w:p>
    <w:p w:rsidRDefault="00603376" w:rsidP="003D5D68" w:rsidR="00DA0242" w:rsidRPr="00603376">
      <w:pPr>
        <w:spacing w:after="0"/>
        <w:jc w:val="both"/>
      </w:pPr>
      <w:r>
        <w:t>DNA: 1. Direktor dužnika Branimir Horvat iz Čakovca, Ivana Meštrovića 10</w:t>
      </w:r>
    </w:p>
    <w:sectPr w:rsidSect="00616F63" w:rsidR="00DA0242" w:rsidRPr="00603376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376" w:rsidR="008333A9">
    <w:pPr>
      <w:pStyle w:val="Zaglavlje"/>
    </w:pPr>
    <w:r>
      <w:rPr>
        <w:rStyle w:val="PozadinaSvijetloCrvena"/>
        <w:shd w:fill="auto" w:color="auto" w:val="clear"/>
      </w:rPr>
      <w:t>Poslovni broj: 3 St-599/16-</w:t>
    </w:r>
    <w:r w:rsidR="009165D6">
      <w:rPr>
        <w:rStyle w:val="PozadinaSvijetloCrvena"/>
        <w:shd w:fill="auto" w:color="auto" w:val="clear"/>
      </w:rPr>
      <w:t>1</w:t>
    </w:r>
    <w:r>
      <w:rPr>
        <w:rStyle w:val="PozadinaSvijetloCrvena"/>
        <w:shd w:fill="auto" w:color="auto" w:val="clear"/>
      </w:rPr>
      <w:t>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D68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36A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37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F63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02C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5D6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66B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0337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0337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28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St-599/2016-16</izvorni_sadrzaj>
    <derivirana_varijabla naziv="DomainObject.Oznaka_1">St-599/2016-16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 PROJEKT društvo s ograničenom odgovornošću za trgovinu, posredovanje i usluge zastupanog po punomoćniku Branimir Horvat</izvorni_sadrzaj>
    <derivirana_varijabla naziv="DomainObject.Predmet.ProtustrankaFormated_1">  JAKOV PROJEKT društvo s ograničenom odgovornošću za trgovinu, posredovanje i usluge zastupanog po punomoćniku Branimir Horvat</derivirana_varijabla>
  </DomainObject.Predmet.ProtustrankaFormated>
  <DomainObject.Predmet.ProtustrankaFormatedOIB>
    <izvorni_sadrzaj>  JAKOV PROJEKT društvo s ograničenom odgovornošću za trgovinu, posredovanje i usluge, OIB 67290770316 zastupanog po punomoćniku Branimir Horvat</izvorni_sadrzaj>
    <derivirana_varijabla naziv="DomainObject.Predmet.ProtustrankaFormatedOIB_1">  JAKOV PROJEKT društvo s ograničenom odgovornošću za trgovinu, posredovanje i usluge, OIB 67290770316 zastupanog po punomoćniku Branimir Horvat</derivirana_varijabla>
  </DomainObject.Predmet.ProtustrankaFormatedOIB>
  <DomainObject.Predmet.ProtustrankaFormatedWithAdress>
    <izvorni_sadrzaj> JAKOV PROJEKT društvo s ograničenom odgovornošću za trgovinu, posredovanje i usluge, Ivana Meštrovića 10, 40000 Čakovec zastupanog po punomoćniku Branimir Horvat</izvorni_sadrzaj>
    <derivirana_varijabla naziv="DomainObject.Predmet.ProtustrankaFormatedWithAdress_1"> JAKOV PROJEKT društvo s ograničenom odgovornošću za trgovinu, posredovanje i usluge, Ivana Meštrovića 10, 40000 Čakovec zastupanog po punomoćniku Branimir Horvat</derivirana_varijabla>
  </DomainObject.Predmet.ProtustrankaFormatedWithAdress>
  <DomainObject.Predmet.ProtustrankaFormatedWithAdressOIB>
    <izvorni_sadrzaj> JAKOV PROJEKT društvo s ograničenom odgovornošću za trgovinu, posredovanje i usluge, OIB 67290770316, Ivana Meštrovića 10, 40000 Čakovec zastupanog po punomoćniku Branimir Horvat</izvorni_sadrzaj>
    <derivirana_varijabla naziv="DomainObject.Predmet.ProtustrankaFormatedWithAdressOIB_1"> JAKOV PROJEKT društvo s ograničenom odgovornošću za trgovinu, posredovanje i usluge, OIB 67290770316, Ivana Meštrovića 10, 40000 Čakovec zastupanog po punomoćniku Branimir Horvat</derivirana_varijabla>
  </DomainObject.Predmet.ProtustrankaFormatedWithAdressOIB>
  <DomainObject.Predmet.ProtustrankaWithAdress>
    <izvorni_sadrzaj>JAKOV PROJEKT društvo s ograničenom odgovornošću za trgovinu, posredovanje i usluge Ivana Meštrovića 10, 40000 Čakovec</izvorni_sadrzaj>
    <derivirana_varijabla naziv="DomainObject.Predmet.ProtustrankaWithAdress_1">JAKOV PROJEKT društvo s ograničenom odgovornošću za trgovinu, posredovanje i usluge Ivana Meštrovića 10, 40000 Čakovec</derivirana_varijabla>
  </DomainObject.Predmet.ProtustrankaWithAdress>
  <DomainObject.Predmet.ProtustrankaWithAdressOIB>
    <izvorni_sadrzaj>JAKOV PROJEKT društvo s ograničenom odgovornošću za trgovinu, posredovanje i usluge, OIB 67290770316, Ivana Meštrovića 10, 40000 Čakovec</izvorni_sadrzaj>
    <derivirana_varijabla naziv="DomainObject.Predmet.ProtustrankaWithAdressOIB_1">JAKOV PROJEKT društvo s ograničenom odgovornošću za trgovinu, posredovanje i usluge, OIB 67290770316, Ivana Meštrovića 10, 40000 Čakovec</derivirana_varijabla>
  </DomainObject.Predmet.ProtustrankaWithAdressOIB>
  <DomainObject.Predmet.ProtustrankaNazivFormated>
    <izvorni_sadrzaj>JAKOV PROJEKT društvo s ograničenom odgovornošću za trgovinu, posredovanje i usluge</izvorni_sadrzaj>
    <derivirana_varijabla naziv="DomainObject.Predmet.ProtustrankaNazivFormated_1">JAKOV PROJEKT društvo s ograničenom odgovornošću za trgovinu, posredovanje i usluge</derivirana_varijabla>
  </DomainObject.Predmet.ProtustrankaNazivFormated>
  <DomainObject.Predmet.ProtustrankaNazivFormatedOIB>
    <izvorni_sadrzaj>JAKOV PROJEKT društvo s ograničenom odgovornošću za trgovinu, posredovanje i usluge, OIB 67290770316</izvorni_sadrzaj>
    <derivirana_varijabla naziv="DomainObject.Predmet.ProtustrankaNazivFormatedOIB_1">JAKOV PROJEKT društvo s ograničenom odgovornošću za trgovinu, posredovanje i usluge, OIB 67290770316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207107.67</izvorni_sadrzaj>
    <derivirana_varijabla naziv="DomainObject.Predmet.TrenutnaVrijednost_1">207107.67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JAKOV PROJEKT društvo s ograničenom odgovornošću za trgovinu, posredovanje i usluge zastupanog po punomoćniku Branimir Horvat</item>
    </izvorni_sadrzaj>
    <derivirana_varijabla naziv="DomainObject.Predmet.ProtuStrankaListFormated_1">
      <item>JAKOV PROJEKT društvo s ograničenom odgovornošću za trgovinu, posredovanje i usluge zastupanog po punomoćniku Branimir Horvat</item>
    </derivirana_varijabla>
  </DomainObject.Predmet.ProtuStrankaListFormated>
  <DomainObject.Predmet.ProtuStrankaListFormatedOIB>
    <izvorni_sadrzaj>
      <item>JAKOV PROJEKT društvo s ograničenom odgovornošću za trgovinu, posredovanje i usluge, OIB 67290770316 zastupanog po punomoćniku Branimir Horvat</item>
    </izvorni_sadrzaj>
    <derivirana_varijabla naziv="DomainObject.Predmet.ProtuStrankaListFormatedOIB_1">
      <item>JAKOV PROJEKT društvo s ograničenom odgovornošću za trgovinu, posredovanje i usluge, OIB 67290770316 zastupanog po punomoćniku Branimir Horvat</item>
    </derivirana_varijabla>
  </DomainObject.Predmet.ProtuStrankaListFormatedOIB>
  <DomainObject.Predmet.ProtuStrankaListFormatedWithAdress>
    <izvorni_sadrzaj>
      <item>JAKOV PROJEKT društvo s ograničenom odgovornošću za trgovinu, posredovanje i usluge, Ivana Meštrovića 10, 40000 Čakovec zastupanog po punomoćniku Branimir Horvat</item>
    </izvorni_sadrzaj>
    <derivirana_varijabla naziv="DomainObject.Predmet.ProtuStrankaListFormatedWithAdress_1">
      <item>JAKOV PROJEKT društvo s ograničenom odgovornošću za trgovinu, posredovanje i usluge, Ivana Meštrovića 10, 40000 Čakovec zastupanog po punomoćniku Branimir Horvat</item>
    </derivirana_varijabla>
  </DomainObject.Predmet.ProtuStrankaListFormatedWithAdress>
  <DomainObject.Predmet.ProtuStrankaListFormatedWithAdressOIB>
    <izvorni_sadrzaj>
      <item>JAKOV PROJEKT društvo s ograničenom odgovornošću za trgovinu, posredovanje i usluge, OIB 67290770316, Ivana Meštrovića 10, 40000 Čakovec zastupanog po punomoćniku Branimir Horvat</item>
    </izvorni_sadrzaj>
    <derivirana_varijabla naziv="DomainObject.Predmet.ProtuStrankaListFormatedWithAdressOIB_1">
      <item>JAKOV PROJEKT društvo s ograničenom odgovornošću za trgovinu, posredovanje i usluge, OIB 67290770316, Ivana Meštrovića 10, 40000 Čakovec zastupanog po punomoćniku Branimir Horvat</item>
    </derivirana_varijabla>
  </DomainObject.Predmet.ProtuStrankaListFormatedWithAdressOIB>
  <DomainObject.Predmet.ProtuStrankaListNazivFormated>
    <izvorni_sadrzaj>
      <item>JAKOV PROJEKT društvo s ograničenom odgovornošću za trgovinu, posredovanje i usluge</item>
    </izvorni_sadrzaj>
    <derivirana_varijabla naziv="DomainObject.Predmet.ProtuStrankaListNazivFormated_1">
      <item>JAKOV PROJEKT društvo s ograničenom odgovornošću za trgovinu, posredovanje i usluge</item>
    </derivirana_varijabla>
  </DomainObject.Predmet.ProtuStrankaListNazivFormated>
  <DomainObject.Predmet.ProtuStrankaListNazivFormatedOIB>
    <izvorni_sadrzaj>
      <item>JAKOV PROJEKT društvo s ograničenom odgovornošću za trgovinu, posredovanje i usluge, OIB 67290770316</item>
    </izvorni_sadrzaj>
    <derivirana_varijabla naziv="DomainObject.Predmet.ProtuStrankaListNazivFormatedOIB_1">
      <item>JAKOV PROJEKT društvo s ograničenom odgovornošću za trgovinu, posredovanje i usluge, OIB 67290770316</item>
    </derivirana_varijabla>
  </DomainObject.Predmet.ProtuStrankaListNazivFormatedOIB>
  <DomainObject.Predmet.OstaliListFormated>
    <izvorni_sadrzaj>
      <item>Sudski registar</item>
      <item>Branimir Horvat punomoćnik sudionika u postupku JAKOV PROJEKT društvo s ograničenom odgovornošću za trgovinu, posredovanje i usluge</item>
    </izvorni_sadrzaj>
    <derivirana_varijabla naziv="DomainObject.Predmet.OstaliListFormated_1">
      <item>Sudski registar</item>
      <item>Branimir Horvat punomoćnik sudionika u postupku JAKOV PROJEKT društvo s ograničenom odgovornošću za trgovinu, posredovanje i usluge</item>
    </derivirana_varijabla>
  </DomainObject.Predmet.OstaliListFormated>
  <DomainObject.Predmet.OstaliListFormatedOIB>
    <izvorni_sadrzaj>
      <item>Sudski registar</item>
      <item>Branimir Horvat, OIB 13951803507 punomoćnik sudionika u postupku JAKOV PROJEKT društvo s ograničenom odgovornošću za trgovinu, posredovanje i usluge</item>
    </izvorni_sadrzaj>
    <derivirana_varijabla naziv="DomainObject.Predmet.OstaliListFormatedOIB_1">
      <item>Sudski registar</item>
      <item>Branimir Horvat, OIB 13951803507 punomoćnik sudionika u postupku JAKOV PROJEKT društvo s ograničenom odgovornošću za trgovinu, posredovanje i usluge</item>
    </derivirana_varijabla>
  </DomainObject.Predmet.OstaliListFormatedOIB>
  <DomainObject.Predmet.OstaliListFormatedWithAdress>
    <izvorni_sadrzaj>
      <item>Sudski registar</item>
      <item>Branimir Horvat, Ulica Ivana Meštrovića 10, 40000 Čakovec punomoćnik sudionika u postupku JAKOV PROJEKT društvo s ograničenom odgovornošću za trgovinu, posredovanje i usluge</item>
    </izvorni_sadrzaj>
    <derivirana_varijabla naziv="DomainObject.Predmet.OstaliListFormatedWithAdress_1">
      <item>Sudski registar</item>
      <item>Branimir Horvat, Ulica Ivana Meštrovića 10, 40000 Čakovec punomoćnik sudionika u postupku JAKOV PROJEKT društvo s ograničenom odgovornošću za trgovinu, posredovanje i usluge</item>
    </derivirana_varijabla>
  </DomainObject.Predmet.OstaliListFormatedWithAdress>
  <DomainObject.Predmet.OstaliListFormatedWithAdressOIB>
    <izvorni_sadrzaj>
      <item>Sudski registar</item>
      <item>Branimir Horvat, OIB 13951803507, Ulica Ivana Meštrovića 10, 40000 Čakovec punomoćnik sudionika u postupku JAKOV PROJEKT društvo s ograničenom odgovornošću za trgovinu, posredovanje i usluge</item>
    </izvorni_sadrzaj>
    <derivirana_varijabla naziv="DomainObject.Predmet.OstaliListFormatedWithAdressOIB_1">
      <item>Sudski registar</item>
      <item>Branimir Horvat, OIB 13951803507, Ulica Ivana Meštrovića 10, 40000 Čakovec punomoćnik sudionika u postupku JAKOV PROJEKT društvo s ograničenom odgovornošću za trgovinu, posredovanje i usluge</item>
    </derivirana_varijabla>
  </DomainObject.Predmet.OstaliListFormatedWithAdressOIB>
  <DomainObject.Predmet.OstaliListNazivFormated>
    <izvorni_sadrzaj>
      <item>Sudski registar</item>
      <item>Branimir Horvat</item>
    </izvorni_sadrzaj>
    <derivirana_varijabla naziv="DomainObject.Predmet.OstaliListNazivFormated_1">
      <item>Sudski registar</item>
      <item>Branimir Horvat</item>
    </derivirana_varijabla>
  </DomainObject.Predmet.OstaliListNazivFormated>
  <DomainObject.Predmet.OstaliListNazivFormatedOIB>
    <izvorni_sadrzaj>
      <item>Sudski registar</item>
      <item>Branimir Horvat, OIB 13951803507</item>
    </izvorni_sadrzaj>
    <derivirana_varijabla naziv="DomainObject.Predmet.OstaliListNazivFormatedOIB_1">
      <item>Sudski registar</item>
      <item>Branimir Horvat, OIB 13951803507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St-599/2016-16</izvorni_sadrzaj>
    <derivirana_varijabla naziv="DomainObject.PoslovniBrojDokumenta_1">St-599/2016-16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JAKOV PROJEKT društvo s ograničenom odgovornošću za trgovinu, posredovanje i usluge</izvorni_sadrzaj>
    <derivirana_varijabla naziv="DomainObject.Predmet.ProtustrankaIDrugi_1">JAKOV PROJEKT društvo s ograničenom odgovornošću za trgovinu, posredovanje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JAKOV PROJEKT društvo s ograničenom odgovornošću za trgovinu, posredovanje i usluge, OIB 67290770316, Ivana Meštrovića 10, 40000 Čakovec</izvorni_sadrzaj>
    <derivirana_varijabla naziv="DomainObject.Predmet.ProtustrankaIDrugiAdressOIB_1">JAKOV PROJEKT društvo s ograničenom odgovornošću za trgovinu, posredovanje i usluge, OIB 67290770316, Ivana Meštrovića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JAKOV PROJEKT društvo s ograničenom odgovornošću za trgovinu, posredovanje i usluge</item>
      <item>Sudski registar</item>
      <item>Branimir Horvat</item>
    </izvorni_sadrzaj>
    <derivirana_varijabla naziv="DomainObject.Predmet.SudioniciListNaziv_1">
      <item>Financijska agencija</item>
      <item>JAKOV PROJEKT društvo s ograničenom odgovornošću za trgovinu, posredovanje i usluge</item>
      <item>Sudski registar</item>
      <item>Branimir Horvat</item>
    </derivirana_varijabla>
  </DomainObject.Predmet.SudioniciListNaziv>
  <DomainObject.Predmet.SudioniciListAdressOIB>
    <izvorni_sadrzaj>
      <item>Financijska agencija, OIB 85821130368</item>
      <item>JAKOV PROJEKT društvo s ograničenom odgovornošću za trgovinu, posredovanje i usluge, OIB 67290770316, Ivana Meštrovića 10,40000 Čakovec</item>
      <item>Sudski registar</item>
      <item>Branimir Horvat, OIB 13951803507, Ulica Ivana Meštrovića 10,40000 Čakovec</item>
    </izvorni_sadrzaj>
    <derivirana_varijabla naziv="DomainObject.Predmet.SudioniciListAdressOIB_1">
      <item>Financijska agencija, OIB 85821130368</item>
      <item>JAKOV PROJEKT društvo s ograničenom odgovornošću za trgovinu, posredovanje i usluge, OIB 67290770316, Ivana Meštrovića 10,40000 Čakovec</item>
      <item>Sudski registar</item>
      <item>Branimir Horvat, OIB 13951803507, Ulica Ivana Meštrovića 10,40000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CA3C3-EBB2-4F99-BD48-16646EB8C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1183</properties:Characters>
  <properties:Lines>47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2016-11-17T09:29:00Z</cp:lastPrinted>
  <dcterms:modified xmlns:xsi="http://www.w3.org/2001/XMLSchema-instance" xsi:type="dcterms:W3CDTF">2016-11-17T09:29:00Z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St-599/2016-16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