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b456" w14:paraId="e74b45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B56366">
        <w:t xml:space="preserve"> St-69</w:t>
      </w:r>
      <w:r w:rsidR="00D669C3">
        <w:t>33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2626B" w:rsidRPr="00430782">
        <w:t>AROMA-TIS d.o.o. za usluge i trgovinu, Sesvete, I. G. Kovačića 14, OIB: 30765878916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669C3">
        <w:t>4.446,71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0A5F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6933</izvorni_sadrzaj>
    <derivirana_varijabla naziv="DomainObject.Predmet.Broj_1">6933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St-6933/2015</izvorni_sadrzaj>
    <derivirana_varijabla naziv="DomainObject.Predmet.OznakaBroj_1">St-6933/2015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AROMA-TIS d.o.o. za usluge i trgovinu zastupanog po punomoćniku KSENIJA POKRAJČIĆ</izvorni_sadrzaj>
    <derivirana_varijabla naziv="DomainObject.Predmet.ProtustrankaFormated_1">  AROMA-TIS d.o.o. za usluge i trgovinu zastupanog po punomoćniku KSENIJA POKRAJČIĆ</derivirana_varijabla>
  </DomainObject.Predmet.ProtustrankaFormated>
  <DomainObject.Predmet.ProtustrankaFormatedOIB>
    <izvorni_sadrzaj>  AROMA-TIS d.o.o. za usluge i trgovinu, OIB 30765878916 zastupanog po punomoćniku KSENIJA POKRAJČIĆ</izvorni_sadrzaj>
    <derivirana_varijabla naziv="DomainObject.Predmet.ProtustrankaFormatedOIB_1">  AROMA-TIS d.o.o. za usluge i trgovinu, OIB 30765878916 zastupanog po punomoćniku KSENIJA POKRAJČIĆ</derivirana_varijabla>
  </DomainObject.Predmet.ProtustrankaFormatedOIB>
  <DomainObject.Predmet.ProtustrankaFormatedWithAdress>
    <izvorni_sadrzaj> AROMA-TIS d.o.o. za usluge i trgovinu, I.G.Kovačića 14, 10000 Zagreb zastupanog po punomoćniku KSENIJA POKRAJČIĆ</izvorni_sadrzaj>
    <derivirana_varijabla naziv="DomainObject.Predmet.ProtustrankaFormatedWithAdress_1"> AROMA-TIS d.o.o. za usluge i trgovinu, I.G.Kovačića 14, 10000 Zagreb zastupanog po punomoćniku KSENIJA POKRAJČIĆ</derivirana_varijabla>
  </DomainObject.Predmet.ProtustrankaFormatedWithAdress>
  <DomainObject.Predmet.ProtustrankaFormatedWithAdressOIB>
    <izvorni_sadrzaj> AROMA-TIS d.o.o. za usluge i trgovinu, OIB 30765878916, I.G.Kovačića 14, 10000 Zagreb zastupanog po punomoćniku KSENIJA POKRAJČIĆ</izvorni_sadrzaj>
    <derivirana_varijabla naziv="DomainObject.Predmet.ProtustrankaFormatedWithAdressOIB_1"> AROMA-TIS d.o.o. za usluge i trgovinu, OIB 30765878916, I.G.Kovačića 14, 10000 Zagreb zastupanog po punomoćniku KSENIJA POKRAJČIĆ</derivirana_varijabla>
  </DomainObject.Predmet.ProtustrankaFormatedWithAdressOIB>
  <DomainObject.Predmet.ProtustrankaWithAdress>
    <izvorni_sadrzaj>AROMA-TIS d.o.o. za usluge i trgovinu I.G.Kovačića 14, 10000 Zagreb</izvorni_sadrzaj>
    <derivirana_varijabla naziv="DomainObject.Predmet.ProtustrankaWithAdress_1">AROMA-TIS d.o.o. za usluge i trgovinu I.G.Kovačića 14, 10000 Zagreb</derivirana_varijabla>
  </DomainObject.Predmet.ProtustrankaWithAdress>
  <DomainObject.Predmet.ProtustrankaWithAdressOIB>
    <izvorni_sadrzaj>AROMA-TIS d.o.o. za usluge i trgovinu, OIB 30765878916, I.G.Kovačića 14, 10000 Zagreb</izvorni_sadrzaj>
    <derivirana_varijabla naziv="DomainObject.Predmet.ProtustrankaWithAdressOIB_1">AROMA-TIS d.o.o. za usluge i trgovinu, OIB 30765878916, I.G.Kovačića 14, 10000 Zagreb</derivirana_varijabla>
  </DomainObject.Predmet.ProtustrankaWithAdressOIB>
  <DomainObject.Predmet.ProtustrankaNazivFormated>
    <izvorni_sadrzaj>AROMA-TIS d.o.o. za usluge i trgovinu</izvorni_sadrzaj>
    <derivirana_varijabla naziv="DomainObject.Predmet.ProtustrankaNazivFormated_1">AROMA-TIS d.o.o. za usluge i trgovinu</derivirana_varijabla>
  </DomainObject.Predmet.ProtustrankaNazivFormated>
  <DomainObject.Predmet.ProtustrankaNazivFormatedOIB>
    <izvorni_sadrzaj>AROMA-TIS d.o.o. za usluge i trgovinu, OIB 30765878916</izvorni_sadrzaj>
    <derivirana_varijabla naziv="DomainObject.Predmet.ProtustrankaNazivFormatedOIB_1">AROMA-TIS d.o.o. za usluge i trgovinu, OIB 30765878916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AROMA-TIS d.o.o. za usluge i trgovinu zastupanog po punomoćniku KSENIJA POKRAJČIĆ</item>
    </izvorni_sadrzaj>
    <derivirana_varijabla naziv="DomainObject.Predmet.ProtuStrankaListFormated_1">
      <item>AROMA-TIS d.o.o. za usluge i trgovinu zastupanog po punomoćniku KSENIJA POKRAJČIĆ</item>
    </derivirana_varijabla>
  </DomainObject.Predmet.ProtuStrankaListFormated>
  <DomainObject.Predmet.ProtuStrankaListFormatedOIB>
    <izvorni_sadrzaj>
      <item>AROMA-TIS d.o.o. za usluge i trgovinu, OIB 30765878916 zastupanog po punomoćniku KSENIJA POKRAJČIĆ</item>
    </izvorni_sadrzaj>
    <derivirana_varijabla naziv="DomainObject.Predmet.ProtuStrankaListFormatedOIB_1">
      <item>AROMA-TIS d.o.o. za usluge i trgovinu, OIB 30765878916 zastupanog po punomoćniku KSENIJA POKRAJČIĆ</item>
    </derivirana_varijabla>
  </DomainObject.Predmet.ProtuStrankaListFormatedOIB>
  <DomainObject.Predmet.ProtuStrankaListFormatedWithAdress>
    <izvorni_sadrzaj>
      <item>AROMA-TIS d.o.o. za usluge i trgovinu, I.G.Kovačića 14, 10000 Zagreb zastupanog po punomoćniku KSENIJA POKRAJČIĆ</item>
    </izvorni_sadrzaj>
    <derivirana_varijabla naziv="DomainObject.Predmet.ProtuStrankaListFormatedWithAdress_1">
      <item>AROMA-TIS d.o.o. za usluge i trgovinu, I.G.Kovačića 14, 10000 Zagreb zastupanog po punomoćniku KSENIJA POKRAJČIĆ</item>
    </derivirana_varijabla>
  </DomainObject.Predmet.ProtuStrankaListFormatedWithAdress>
  <DomainObject.Predmet.ProtuStrankaListFormatedWithAdressOIB>
    <izvorni_sadrzaj>
      <item>AROMA-TIS d.o.o. za usluge i trgovinu, OIB 30765878916, I.G.Kovačića 14, 10000 Zagreb zastupanog po punomoćniku KSENIJA POKRAJČIĆ</item>
    </izvorni_sadrzaj>
    <derivirana_varijabla naziv="DomainObject.Predmet.ProtuStrankaListFormatedWithAdressOIB_1">
      <item>AROMA-TIS d.o.o. za usluge i trgovinu, OIB 30765878916, I.G.Kovačića 14, 10000 Zagreb zastupanog po punomoćniku KSENIJA POKRAJČIĆ</item>
    </derivirana_varijabla>
  </DomainObject.Predmet.ProtuStrankaListFormatedWithAdressOIB>
  <DomainObject.Predmet.ProtuStrankaListNazivFormated>
    <izvorni_sadrzaj>
      <item>AROMA-TIS d.o.o. za usluge i trgovinu</item>
    </izvorni_sadrzaj>
    <derivirana_varijabla naziv="DomainObject.Predmet.ProtuStrankaListNazivFormated_1">
      <item>AROMA-TIS d.o.o. za usluge i trgovinu</item>
    </derivirana_varijabla>
  </DomainObject.Predmet.ProtuStrankaListNazivFormated>
  <DomainObject.Predmet.ProtuStrankaListNazivFormatedOIB>
    <izvorni_sadrzaj>
      <item>AROMA-TIS d.o.o. za usluge i trgovinu, OIB 30765878916</item>
    </izvorni_sadrzaj>
    <derivirana_varijabla naziv="DomainObject.Predmet.ProtuStrankaListNazivFormatedOIB_1">
      <item>AROMA-TIS d.o.o. za usluge i trgovinu, OIB 30765878916</item>
    </derivirana_varijabla>
  </DomainObject.Predmet.ProtuStrankaListNazivFormatedOIB>
  <DomainObject.Predmet.OstaliListFormated>
    <izvorni_sadrzaj>
      <item>KSENIJA POKRAJČIĆ punomoćnik sudionika u postupku AROMA-TIS d.o.o. za usluge i trgovinu</item>
    </izvorni_sadrzaj>
    <derivirana_varijabla naziv="DomainObject.Predmet.OstaliListFormated_1">
      <item>KSENIJA POKRAJČIĆ punomoćnik sudionika u postupku AROMA-TIS d.o.o. za usluge i trgovinu</item>
    </derivirana_varijabla>
  </DomainObject.Predmet.OstaliListFormated>
  <DomainObject.Predmet.OstaliListFormatedOIB>
    <izvorni_sadrzaj>
      <item>KSENIJA POKRAJČIĆ punomoćnik sudionika u postupku AROMA-TIS d.o.o. za usluge i trgovinu</item>
    </izvorni_sadrzaj>
    <derivirana_varijabla naziv="DomainObject.Predmet.OstaliListFormatedOIB_1">
      <item>KSENIJA POKRAJČIĆ punomoćnik sudionika u postupku AROMA-TIS d.o.o. za usluge i trgovinu</item>
    </derivirana_varijabla>
  </DomainObject.Predmet.OstaliListFormatedOIB>
  <DomainObject.Predmet.OstaliListFormatedWithAdress>
    <izvorni_sadrzaj>
      <item>KSENIJA POKRAJČIĆ, Planinska 26, 10360 Sesvete punomoćnik sudionika u postupku AROMA-TIS d.o.o. za usluge i trgovinu</item>
    </izvorni_sadrzaj>
    <derivirana_varijabla naziv="DomainObject.Predmet.OstaliListFormatedWithAdress_1">
      <item>KSENIJA POKRAJČIĆ, Planinska 26, 10360 Sesvete punomoćnik sudionika u postupku AROMA-TIS d.o.o. za usluge i trgovinu</item>
    </derivirana_varijabla>
  </DomainObject.Predmet.OstaliListFormatedWithAdress>
  <DomainObject.Predmet.OstaliListFormatedWithAdressOIB>
    <izvorni_sadrzaj>
      <item>KSENIJA POKRAJČIĆ, Planinska 26, 10360 Sesvete punomoćnik sudionika u postupku AROMA-TIS d.o.o. za usluge i trgovinu</item>
    </izvorni_sadrzaj>
    <derivirana_varijabla naziv="DomainObject.Predmet.OstaliListFormatedWithAdressOIB_1">
      <item>KSENIJA POKRAJČIĆ, Planinska 26, 10360 Sesvete punomoćnik sudionika u postupku AROMA-TIS d.o.o. za usluge i trgovinu</item>
    </derivirana_varijabla>
  </DomainObject.Predmet.OstaliListFormatedWithAdressOIB>
  <DomainObject.Predmet.OstaliListNazivFormated>
    <izvorni_sadrzaj>
      <item>KSENIJA POKRAJČIĆ</item>
    </izvorni_sadrzaj>
    <derivirana_varijabla naziv="DomainObject.Predmet.OstaliListNazivFormated_1">
      <item>KSENIJA POKRAJČIĆ</item>
    </derivirana_varijabla>
  </DomainObject.Predmet.OstaliListNazivFormated>
  <DomainObject.Predmet.OstaliListNazivFormatedOIB>
    <izvorni_sadrzaj>
      <item>KSENIJA POKRAJČIĆ</item>
    </izvorni_sadrzaj>
    <derivirana_varijabla naziv="DomainObject.Predmet.OstaliListNazivFormatedOIB_1">
      <item>KSENIJA POKRAJČIĆ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AROMA-TIS d.o.o. za usluge i trgovinu</izvorni_sadrzaj>
    <derivirana_varijabla naziv="DomainObject.Predmet.ProtustrankaIDrugi_1">AROMA-TIS 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AROMA-TIS d.o.o. za usluge i trgovinu, OIB 30765878916, I.G.Kovačića 14, 10000 Zagreb</izvorni_sadrzaj>
    <derivirana_varijabla naziv="DomainObject.Predmet.ProtustrankaIDrugiAdressOIB_1">AROMA-TIS d.o.o. za usluge i trgovinu, OIB 30765878916, I.G.Kovačića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AROMA-TIS d.o.o. za usluge i trgovinu</item>
      <item>KSENIJA POKRAJČIĆ</item>
    </izvorni_sadrzaj>
    <derivirana_varijabla naziv="DomainObject.Predmet.SudioniciListNaziv_1">
      <item>FINA Regionalni centar Zagreb</item>
      <item>AROMA-TIS d.o.o. za usluge i trgovinu</item>
      <item>KSENIJA POKRAJČIĆ</item>
    </derivirana_varijabla>
  </DomainObject.Predmet.SudioniciListNaziv>
  <DomainObject.Predmet.SudioniciListAdressOIB>
    <izvorni_sadrzaj>
      <item>FINA Regionalni centar Zagreb, OIB 85821130368, Trg svibanjskih žrtava 1995.1,10000 Zagreb</item>
      <item>AROMA-TIS d.o.o. za usluge i trgovinu, OIB 30765878916, I.G.Kovačića 14,10000 Zagreb</item>
      <item>KSENIJA POKRAJČIĆ, Planinska 26,10360 Sesvete</item>
    </izvorni_sadrzaj>
    <derivirana_varijabla naziv="DomainObject.Predmet.SudioniciListAdressOIB_1">
      <item>FINA Regionalni centar Zagreb, OIB 85821130368, Trg svibanjskih žrtava 1995.1,10000 Zagreb</item>
      <item>AROMA-TIS d.o.o. za usluge i trgovinu, OIB 30765878916, I.G.Kovačića 14,10000 Zagreb</item>
      <item>KSENIJA POKRAJČIĆ, Planinska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30765878916</item>
      <item>, OIB null</item>
    </izvorni_sadrzaj>
    <derivirana_varijabla naziv="DomainObject.Predmet.SudioniciListNazivOIB_1">
      <item>, OIB 85821130368</item>
      <item>, OIB 30765878916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2016-01-15T08:26:00Z</dcterms:created>
  <dc:creator>ilukac</dc:creator>
  <cp:lastModifiedBy>Nevenka Furić</cp:lastModifiedBy>
  <cp:lastPrinted>2016-01-15T08:27:00Z</cp:lastPrinted>
  <dcterms:modified xmlns:xsi="http://www.w3.org/2001/XMLSchema-instance" xsi:type="dcterms:W3CDTF">2016-01-15T08:28:00Z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