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e970" w14:paraId="144e97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14EA7">
        <w:rPr>
          <w:sz w:val="24"/>
        </w:rPr>
        <w:t>2760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A0451F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14EA7">
        <w:rPr>
          <w:sz w:val="24"/>
          <w:szCs w:val="24"/>
          <w:lang w:val="pt-BR"/>
        </w:rPr>
        <w:t xml:space="preserve">PIROK j.d.o.o., </w:t>
      </w:r>
      <w:r w:rsidR="00EC4C7C">
        <w:rPr>
          <w:sz w:val="24"/>
          <w:szCs w:val="24"/>
          <w:lang w:val="pt-BR"/>
        </w:rPr>
        <w:t xml:space="preserve">Topusko, </w:t>
      </w:r>
      <w:r w:rsidR="00660D34">
        <w:rPr>
          <w:sz w:val="24"/>
          <w:szCs w:val="24"/>
          <w:lang w:val="pt-BR"/>
        </w:rPr>
        <w:t xml:space="preserve">Glinska 2, OIB: </w:t>
      </w:r>
      <w:proofErr w:type="spellStart"/>
      <w:r w:rsidR="00F15E3B" w:rsidRPr="00F15E3B">
        <w:rPr>
          <w:sz w:val="24"/>
          <w:szCs w:val="24"/>
        </w:rPr>
        <w:t>25809987344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F15E3B">
        <w:rPr>
          <w:sz w:val="24"/>
          <w:szCs w:val="24"/>
        </w:rPr>
        <w:t>10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53491F">
        <w:rPr>
          <w:sz w:val="24"/>
          <w:szCs w:val="24"/>
          <w:lang w:val="pt-BR"/>
        </w:rPr>
        <w:t xml:space="preserve">PIROK j.d.o.o., Topusko, Glinska 2, OIB: </w:t>
      </w:r>
      <w:proofErr w:type="spellStart"/>
      <w:r w:rsidR="0053491F" w:rsidRPr="00F15E3B">
        <w:rPr>
          <w:sz w:val="24"/>
          <w:szCs w:val="24"/>
        </w:rPr>
        <w:t>25809987344</w:t>
      </w:r>
      <w:proofErr w:type="spellEnd"/>
      <w:r w:rsidR="0055060B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53491F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A0451F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A0451F" w:rsidP="00A0451F" w:rsidR="00A0451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0451F" w:rsidP="00A0451F" w:rsidR="00A0451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A0451F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3491F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60D34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361D9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451F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14EA7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591B"/>
    <w:rsid w:val="00E86BB8"/>
    <w:rsid w:val="00E87384"/>
    <w:rsid w:val="00E91BC3"/>
    <w:rsid w:val="00E93AAB"/>
    <w:rsid w:val="00EA206D"/>
    <w:rsid w:val="00EA221F"/>
    <w:rsid w:val="00EC4C7C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5E3B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6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1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1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1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1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6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1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1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1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1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St-2760/2016-2</izvorni_sadrzaj>
    <derivirana_varijabla naziv="DomainObject.Oznaka_1">St-2760/2016-2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2760</izvorni_sadrzaj>
    <derivirana_varijabla naziv="DomainObject.Predmet.Broj_1">2760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St-2760/2016</izvorni_sadrzaj>
    <derivirana_varijabla naziv="DomainObject.Predmet.OznakaBroj_1">St-2760/2016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PIROK jednostavno društvo s ograničenom odgovornošću za proizvodnju, trgovinu i usluge</izvorni_sadrzaj>
    <derivirana_varijabla naziv="DomainObject.Predmet.ProtustrankaFormated_1">  PIROK jednostavno društvo s ograničenom odgovornošću za proizvodnju, trgovinu i usluge</derivirana_varijabla>
  </DomainObject.Predmet.ProtustrankaFormated>
  <DomainObject.Predmet.ProtustrankaFormatedOIB>
    <izvorni_sadrzaj>  PIROK jednostavno društvo s ograničenom odgovornošću za proizvodnju, trgovinu i usluge, OIB 25809987344</izvorni_sadrzaj>
    <derivirana_varijabla naziv="DomainObject.Predmet.ProtustrankaFormatedOIB_1">  PIROK jednostavno društvo s ograničenom odgovornošću za proizvodnju, trgovinu i usluge, OIB 25809987344</derivirana_varijabla>
  </DomainObject.Predmet.ProtustrankaFormatedOIB>
  <DomainObject.Predmet.ProtustrankaFormatedWithAdress>
    <izvorni_sadrzaj> PIROK jednostavno društvo s ograničenom odgovornošću za proizvodnju, trgovinu i usluge, Glinska 2, 44415 Topusko</izvorni_sadrzaj>
    <derivirana_varijabla naziv="DomainObject.Predmet.ProtustrankaFormatedWithAdress_1"> PIROK jednostavno društvo s ograničenom odgovornošću za proizvodnju, trgovinu i usluge, Glinska 2, 44415 Topusko</derivirana_varijabla>
  </DomainObject.Predmet.ProtustrankaFormatedWithAdress>
  <DomainObject.Predmet.ProtustrankaFormatedWithAdressOIB>
    <izvorni_sadrzaj> PIROK jednostavno društvo s ograničenom odgovornošću za proizvodnju, trgovinu i usluge, OIB 25809987344, Glinska 2, 44415 Topusko</izvorni_sadrzaj>
    <derivirana_varijabla naziv="DomainObject.Predmet.ProtustrankaFormatedWithAdressOIB_1"> PIROK jednostavno društvo s ograničenom odgovornošću za proizvodnju, trgovinu i usluge, OIB 25809987344, Glinska 2, 44415 Topusko</derivirana_varijabla>
  </DomainObject.Predmet.ProtustrankaFormatedWithAdressOIB>
  <DomainObject.Predmet.ProtustrankaWithAdress>
    <izvorni_sadrzaj>PIROK jednostavno društvo s ograničenom odgovornošću za proizvodnju, trgovinu i usluge Glinska 2, 44415 Topusko</izvorni_sadrzaj>
    <derivirana_varijabla naziv="DomainObject.Predmet.ProtustrankaWithAdress_1">PIROK jednostavno društvo s ograničenom odgovornošću za proizvodnju, trgovinu i usluge Glinska 2, 44415 Topusko</derivirana_varijabla>
  </DomainObject.Predmet.ProtustrankaWithAdress>
  <DomainObject.Predmet.ProtustrankaWithAdressOIB>
    <izvorni_sadrzaj>PIROK jednostavno društvo s ograničenom odgovornošću za proizvodnju, trgovinu i usluge, OIB 25809987344, Glinska 2, 44415 Topusko</izvorni_sadrzaj>
    <derivirana_varijabla naziv="DomainObject.Predmet.ProtustrankaWithAdressOIB_1">PIROK jednostavno društvo s ograničenom odgovornošću za proizvodnju, trgovinu i usluge, OIB 25809987344, Glinska 2, 44415 Topusko</derivirana_varijabla>
  </DomainObject.Predmet.ProtustrankaWithAdressOIB>
  <DomainObject.Predmet.ProtustrankaNazivFormated>
    <izvorni_sadrzaj>PIROK jednostavno društvo s ograničenom odgovornošću za proizvodnju, trgovinu i usluge</izvorni_sadrzaj>
    <derivirana_varijabla naziv="DomainObject.Predmet.ProtustrankaNazivFormated_1">PIROK jednostavno društvo s ograničenom odgovornošću za proizvodnju, trgovinu i usluge</derivirana_varijabla>
  </DomainObject.Predmet.ProtustrankaNazivFormated>
  <DomainObject.Predmet.ProtustrankaNazivFormatedOIB>
    <izvorni_sadrzaj>PIROK jednostavno društvo s ograničenom odgovornošću za proizvodnju, trgovinu i usluge, OIB 25809987344</izvorni_sadrzaj>
    <derivirana_varijabla naziv="DomainObject.Predmet.ProtustrankaNazivFormatedOIB_1">PIROK jednostavno društvo s ograničenom odgovornošću za proizvodnju, trgovinu i usluge, OIB 25809987344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PIROK jednostavno društvo s ograničenom odgovornošću za proizvodnju, trgovinu i usluge</item>
    </izvorni_sadrzaj>
    <derivirana_varijabla naziv="DomainObject.Predmet.ProtuStrankaListFormated_1">
      <item>PIROK jednostavno društvo s ograničenom odgovornošću za proizvodnju, trgovinu i usluge</item>
    </derivirana_varijabla>
  </DomainObject.Predmet.ProtuStrankaListFormated>
  <DomainObject.Predmet.ProtuStrankaListFormatedOIB>
    <izvorni_sadrzaj>
      <item>PIROK jednostavno društvo s ograničenom odgovornošću za proizvodnju, trgovinu i usluge, OIB 25809987344</item>
    </izvorni_sadrzaj>
    <derivirana_varijabla naziv="DomainObject.Predmet.ProtuStrankaListFormatedOIB_1">
      <item>PIROK jednostavno društvo s ograničenom odgovornošću za proizvodnju, trgovinu i usluge, OIB 25809987344</item>
    </derivirana_varijabla>
  </DomainObject.Predmet.ProtuStrankaListFormatedOIB>
  <DomainObject.Predmet.ProtuStrankaListFormatedWithAdress>
    <izvorni_sadrzaj>
      <item>PIROK jednostavno društvo s ograničenom odgovornošću za proizvodnju, trgovinu i usluge, Glinska 2, 44415 Topusko</item>
    </izvorni_sadrzaj>
    <derivirana_varijabla naziv="DomainObject.Predmet.ProtuStrankaListFormatedWithAdress_1">
      <item>PIROK jednostavno društvo s ograničenom odgovornošću za proizvodnju, trgovinu i usluge, Glinska 2, 44415 Topusko</item>
    </derivirana_varijabla>
  </DomainObject.Predmet.ProtuStrankaListFormatedWithAdress>
  <DomainObject.Predmet.ProtuStrankaListFormatedWithAdressOIB>
    <izvorni_sadrzaj>
      <item>PIROK jednostavno društvo s ograničenom odgovornošću za proizvodnju, trgovinu i usluge, OIB 25809987344, Glinska 2, 44415 Topusko</item>
    </izvorni_sadrzaj>
    <derivirana_varijabla naziv="DomainObject.Predmet.ProtuStrankaListFormatedWithAdressOIB_1">
      <item>PIROK jednostavno društvo s ograničenom odgovornošću za proizvodnju, trgovinu i usluge, OIB 25809987344, Glinska 2, 44415 Topusko</item>
    </derivirana_varijabla>
  </DomainObject.Predmet.ProtuStrankaListFormatedWithAdressOIB>
  <DomainObject.Predmet.ProtuStrankaListNazivFormated>
    <izvorni_sadrzaj>
      <item>PIROK jednostavno društvo s ograničenom odgovornošću za proizvodnju, trgovinu i usluge</item>
    </izvorni_sadrzaj>
    <derivirana_varijabla naziv="DomainObject.Predmet.ProtuStrankaListNazivFormated_1">
      <item>PIROK jednostavno društvo s ograničenom odgovornošću za proizvodnju, trgovinu i usluge</item>
    </derivirana_varijabla>
  </DomainObject.Predmet.ProtuStrankaListNazivFormated>
  <DomainObject.Predmet.ProtuStrankaListNazivFormatedOIB>
    <izvorni_sadrzaj>
      <item>PIROK jednostavno društvo s ograničenom odgovornošću za proizvodnju, trgovinu i usluge, OIB 25809987344</item>
    </izvorni_sadrzaj>
    <derivirana_varijabla naziv="DomainObject.Predmet.ProtuStrankaListNazivFormatedOIB_1">
      <item>PIROK jednostavno društvo s ograničenom odgovornošću za proizvodnju, trgovinu i usluge, OIB 25809987344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St-2760/2016-2</izvorni_sadrzaj>
    <derivirana_varijabla naziv="DomainObject.PoslovniBrojDokumenta_1">St-2760/2016-2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PIROK jednostavno društvo s ograničenom odgovornošću za proizvodnju, trgovinu i usluge</izvorni_sadrzaj>
    <derivirana_varijabla naziv="DomainObject.Predmet.ProtustrankaIDrugi_1">PIROK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PIROK jednostavno društvo s ograničenom odgovornošću za proizvodnju, trgovinu i usluge, OIB 25809987344, Glinska 2, 44415 Topusko</izvorni_sadrzaj>
    <derivirana_varijabla naziv="DomainObject.Predmet.ProtustrankaIDrugiAdressOIB_1">PIROK jednostavno društvo s ograničenom odgovornošću za proizvodnju, trgovinu i usluge, OIB 25809987344, Glinska 2, 44415 Topusko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PIROK jednostavno društvo s ograničenom odgovornošću za proizvodnju, trgovinu i usluge</item>
    </izvorni_sadrzaj>
    <derivirana_varijabla naziv="DomainObject.Predmet.SudioniciListNaziv_1">
      <item>FINA Regionalni centar Zagreb</item>
      <item>PIROK jednostavno društvo s ograničenom odgovornošću za proizvodnju,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PIROK jednostavno društvo s ograničenom odgovornošću za proizvodnju, trgovinu i usluge, OIB 25809987344, Glinska 2,44415 Topusko</item>
    </izvorni_sadrzaj>
    <derivirana_varijabla naziv="DomainObject.Predmet.SudioniciListAdressOIB_1">
      <item>FINA Regionalni centar Zagreb, OIB 85821130368, Trg svibanjskih žrtava 1995. br. 1,10000 Zagreb</item>
      <item>PIROK jednostavno društvo s ograničenom odgovornošću za proizvodnju, trgovinu i usluge, OIB 25809987344, Glinska 2,44415 Topusko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25809987344</item>
    </izvorni_sadrzaj>
    <derivirana_varijabla naziv="DomainObject.Predmet.SudioniciListNazivOIB_1">
      <item>, OIB 85821130368</item>
      <item>, OIB 25809987344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1090</properties:Characters>
  <properties:Lines>38</properties:Lines>
  <properties:Paragraphs>18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2017-02-03T09:34:00Z</dcterms:created>
  <dc:creator>Korisnik</dc:creator>
  <cp:lastModifiedBy>Petra Čiček</cp:lastModifiedBy>
  <cp:lastPrinted>2017-02-10T09:06:00Z</cp:lastPrinted>
  <dcterms:modified xmlns:xsi="http://www.w3.org/2001/XMLSchema-instance" xsi:type="dcterms:W3CDTF">2017-02-10T09:06:00Z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St-2760/2016-2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