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6fbc" w14:paraId="fe06fbc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65F07">
        <w:t>77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>, za pokretan</w:t>
      </w:r>
      <w:r w:rsidR="0036599C">
        <w:t>je skraćenog stečajnog postupka</w:t>
      </w:r>
      <w:r>
        <w:t xml:space="preserve"> nad dužnikom </w:t>
      </w:r>
      <w:r w:rsidR="00A65F07">
        <w:t>AFRIKA d.o.o. usluge, trgovina i proizvodnja, Đakovo, V. Nazora 11, MBS: 030115985, OIB: 18784182651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50F52">
        <w:t>2</w:t>
      </w:r>
      <w:r w:rsidR="00E74392">
        <w:t>6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65F07">
        <w:t>AFRIKA d.o.o. usluge, trgovina i proizvodnja, Đakovo, V. Nazora 11, MBS: 030115985, OIB: 18784182651</w:t>
      </w:r>
      <w:r w:rsidR="00D43EFC">
        <w:t xml:space="preserve">, </w:t>
      </w:r>
      <w:r>
        <w:t xml:space="preserve">iznosi </w:t>
      </w:r>
      <w:r w:rsidR="00A65F07">
        <w:t>6.201,89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A65F07">
        <w:t>Anica Albreht, OIB: 01396623650, Vrpolje, S. Radića 89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A65F07">
        <w:t>77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74392">
        <w:t>26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74392">
        <w:t>12</w:t>
      </w:r>
      <w:r w:rsidR="0036599C">
        <w:t>/3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57207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0F52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0EEF"/>
    <w:rsid w:val="00342079"/>
    <w:rsid w:val="003445D8"/>
    <w:rsid w:val="00356E94"/>
    <w:rsid w:val="003612A7"/>
    <w:rsid w:val="0036590F"/>
    <w:rsid w:val="0036599C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558A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307F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5F07"/>
    <w:rsid w:val="00A66D5D"/>
    <w:rsid w:val="00A75730"/>
    <w:rsid w:val="00A8702F"/>
    <w:rsid w:val="00A930D6"/>
    <w:rsid w:val="00AA6B6E"/>
    <w:rsid w:val="00AB7B53"/>
    <w:rsid w:val="00AD4612"/>
    <w:rsid w:val="00B0333F"/>
    <w:rsid w:val="00B05095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93226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74392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D3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0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4D3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0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AFRIKA d.o.o. usluge, trgovina i proizvodnja</izvorni_sadrzaj>
    <derivirana_varijabla naziv="DomainObject.Predmet.ProtustrankaFormated_1">  AFRIKA d.o.o. usluge, trgovina i proizvodnja</derivirana_varijabla>
  </DomainObject.Predmet.ProtustrankaFormated>
  <DomainObject.Predmet.ProtustrankaFormatedOIB>
    <izvorni_sadrzaj>  AFRIKA d.o.o. usluge, trgovina i proizvodnja, OIB 18784182651</izvorni_sadrzaj>
    <derivirana_varijabla naziv="DomainObject.Predmet.ProtustrankaFormatedOIB_1">  AFRIKA d.o.o. usluge, trgovina i proizvodnja, OIB 18784182651</derivirana_varijabla>
  </DomainObject.Predmet.ProtustrankaFormatedOIB>
  <DomainObject.Predmet.ProtustrankaFormatedWithAdress>
    <izvorni_sadrzaj> AFRIKA d.o.o. usluge, trgovina i proizvodnja, Vladimira Nazora 11, 31400 Đakovo</izvorni_sadrzaj>
    <derivirana_varijabla naziv="DomainObject.Predmet.ProtustrankaFormatedWithAdress_1"> AFRIKA d.o.o. usluge, trgovina i proizvodnja, Vladimira Nazora 11, 31400 Đakovo</derivirana_varijabla>
  </DomainObject.Predmet.ProtustrankaFormatedWithAdress>
  <DomainObject.Predmet.ProtustrankaFormatedWithAdressOIB>
    <izvorni_sadrzaj> AFRIKA d.o.o. usluge, trgovina i proizvodnja, OIB 18784182651, Vladimira Nazora 11, 31400 Đakovo</izvorni_sadrzaj>
    <derivirana_varijabla naziv="DomainObject.Predmet.ProtustrankaFormatedWithAdressOIB_1"> AFRIKA d.o.o. usluge, trgovina i proizvodnja, OIB 18784182651, Vladimira Nazora 11, 31400 Đakovo</derivirana_varijabla>
  </DomainObject.Predmet.ProtustrankaFormatedWithAdressOIB>
  <DomainObject.Predmet.ProtustrankaWithAdress>
    <izvorni_sadrzaj>AFRIKA d.o.o. usluge, trgovina i proizvodnja Vladimira Nazora 11, 31400 Đakovo</izvorni_sadrzaj>
    <derivirana_varijabla naziv="DomainObject.Predmet.ProtustrankaWithAdress_1">AFRIKA d.o.o. usluge, trgovina i proizvodnja Vladimira Nazora 11, 31400 Đakovo</derivirana_varijabla>
  </DomainObject.Predmet.ProtustrankaWithAdress>
  <DomainObject.Predmet.ProtustrankaWithAdressOIB>
    <izvorni_sadrzaj>AFRIKA d.o.o. usluge, trgovina i proizvodnja, OIB 18784182651, Vladimira Nazora 11, 31400 Đakovo</izvorni_sadrzaj>
    <derivirana_varijabla naziv="DomainObject.Predmet.ProtustrankaWithAdressOIB_1">AFRIKA d.o.o. usluge, trgovina i proizvodnja, OIB 18784182651, Vladimira Nazora 11, 31400 Đakovo</derivirana_varijabla>
  </DomainObject.Predmet.ProtustrankaWithAdressOIB>
  <DomainObject.Predmet.ProtustrankaNazivFormated>
    <izvorni_sadrzaj>AFRIKA d.o.o. usluge, trgovina i proizvodnja</izvorni_sadrzaj>
    <derivirana_varijabla naziv="DomainObject.Predmet.ProtustrankaNazivFormated_1">AFRIKA d.o.o. usluge, trgovina i proizvodnja</derivirana_varijabla>
  </DomainObject.Predmet.ProtustrankaNazivFormated>
  <DomainObject.Predmet.ProtustrankaNazivFormatedOIB>
    <izvorni_sadrzaj>AFRIKA d.o.o. usluge, trgovina i proizvodnja, OIB 18784182651</izvorni_sadrzaj>
    <derivirana_varijabla naziv="DomainObject.Predmet.ProtustrankaNazivFormatedOIB_1">AFRIKA d.o.o. usluge, trgovina i proizvodnja, OIB 18784182651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AFRIKA d.o.o. usluge, trgovina i proizvodnja</item>
    </izvorni_sadrzaj>
    <derivirana_varijabla naziv="DomainObject.Predmet.ProtuStrankaListFormated_1">
      <item>AFRIKA d.o.o. usluge, trgovina i proizvodnja</item>
    </derivirana_varijabla>
  </DomainObject.Predmet.ProtuStrankaListFormated>
  <DomainObject.Predmet.ProtuStrankaListFormatedOIB>
    <izvorni_sadrzaj>
      <item>AFRIKA d.o.o. usluge, trgovina i proizvodnja, OIB 18784182651</item>
    </izvorni_sadrzaj>
    <derivirana_varijabla naziv="DomainObject.Predmet.ProtuStrankaListFormatedOIB_1">
      <item>AFRIKA d.o.o. usluge, trgovina i proizvodnja, OIB 18784182651</item>
    </derivirana_varijabla>
  </DomainObject.Predmet.ProtuStrankaListFormatedOIB>
  <DomainObject.Predmet.ProtuStrankaListFormatedWithAdress>
    <izvorni_sadrzaj>
      <item>AFRIKA d.o.o. usluge, trgovina i proizvodnja, Vladimira Nazora 11, 31400 Đakovo</item>
    </izvorni_sadrzaj>
    <derivirana_varijabla naziv="DomainObject.Predmet.ProtuStrankaListFormatedWithAdress_1">
      <item>AFRIKA d.o.o. usluge, trgovina i proizvodnja, Vladimira Nazora 11, 31400 Đakovo</item>
    </derivirana_varijabla>
  </DomainObject.Predmet.ProtuStrankaListFormatedWithAdress>
  <DomainObject.Predmet.ProtuStrankaListFormatedWithAdressOIB>
    <izvorni_sadrzaj>
      <item>AFRIKA d.o.o. usluge, trgovina i proizvodnja, OIB 18784182651, Vladimira Nazora 11, 31400 Đakovo</item>
    </izvorni_sadrzaj>
    <derivirana_varijabla naziv="DomainObject.Predmet.ProtuStrankaListFormatedWithAdressOIB_1">
      <item>AFRIKA d.o.o. usluge, trgovina i proizvodnja, OIB 18784182651, Vladimira Nazora 11, 31400 Đakovo</item>
    </derivirana_varijabla>
  </DomainObject.Predmet.ProtuStrankaListFormatedWithAdressOIB>
  <DomainObject.Predmet.ProtuStrankaListNazivFormated>
    <izvorni_sadrzaj>
      <item>AFRIKA d.o.o. usluge, trgovina i proizvodnja</item>
    </izvorni_sadrzaj>
    <derivirana_varijabla naziv="DomainObject.Predmet.ProtuStrankaListNazivFormated_1">
      <item>AFRIKA d.o.o. usluge, trgovina i proizvodnja</item>
    </derivirana_varijabla>
  </DomainObject.Predmet.ProtuStrankaListNazivFormated>
  <DomainObject.Predmet.ProtuStrankaListNazivFormatedOIB>
    <izvorni_sadrzaj>
      <item>AFRIKA d.o.o. usluge, trgovina i proizvodnja, OIB 18784182651</item>
    </izvorni_sadrzaj>
    <derivirana_varijabla naziv="DomainObject.Predmet.ProtuStrankaListNazivFormatedOIB_1">
      <item>AFRIKA d.o.o. usluge, trgovina i proizvodnja, OIB 18784182651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AFRIKA d.o.o. usluge, trgovina i proizvodnja</izvorni_sadrzaj>
    <derivirana_varijabla naziv="DomainObject.Predmet.ProtustrankaIDrugi_1">AFRIKA d.o.o. usluge, trgovina i proizvodnja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AFRIKA d.o.o. usluge, trgovina i proizvodnja, OIB 18784182651, Vladimira Nazora 11, 31400 Đakovo</izvorni_sadrzaj>
    <derivirana_varijabla naziv="DomainObject.Predmet.ProtustrankaIDrugiAdressOIB_1">AFRIKA d.o.o. usluge, trgovina i proizvodnja, OIB 18784182651, Vladimira Nazora 11,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AFRIKA d.o.o. usluge, trgovina i proizvodnja</item>
    </izvorni_sadrzaj>
    <derivirana_varijabla naziv="DomainObject.Predmet.SudioniciListNaziv_1">
      <item>FINA RC OSIJEK</item>
      <item>AFRIKA d.o.o. usluge, trgovina i proizvodnja</item>
    </derivirana_varijabla>
  </DomainObject.Predmet.SudioniciListNaziv>
  <DomainObject.Predmet.SudioniciListAdressOIB>
    <izvorni_sadrzaj>
      <item>FINA RC OSIJEK, OIB 85821130368</item>
      <item>AFRIKA d.o.o. usluge, trgovina i proizvodnja, OIB 18784182651, Vladimira Nazora 11,31400 Đakovo</item>
    </izvorni_sadrzaj>
    <derivirana_varijabla naziv="DomainObject.Predmet.SudioniciListAdressOIB_1">
      <item>FINA RC OSIJEK, OIB 85821130368</item>
      <item>AFRIKA d.o.o. usluge, trgovina i proizvodnja, OIB 18784182651, Vladimira Nazora 11,31400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18784182651</item>
    </izvorni_sadrzaj>
    <derivirana_varijabla naziv="DomainObject.Predmet.SudioniciListNazivOIB_1">
      <item>, OIB 85821130368</item>
      <item>, OIB 18784182651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1959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2018-01-26T12:26:00Z</dcterms:created>
  <dc:creator>Korisnik</dc:creator>
  <cp:lastModifiedBy>Žana Bem</cp:lastModifiedBy>
  <cp:lastPrinted>2018-01-23T08:50:00Z</cp:lastPrinted>
  <dcterms:modified xmlns:xsi="http://www.w3.org/2001/XMLSchema-instance" xsi:type="dcterms:W3CDTF">2018-01-26T12:26:00Z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