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ee4a" w14:paraId="7b0ee4a" w:rsidRDefault="00500368" w:rsidP="005D7BF8" w:rsidR="0050036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368" w:rsidP="005D7BF8" w:rsidR="00500368" w:rsidRPr="00500368">
      <w:pPr>
        <w:pStyle w:val="Bezproreda"/>
        <w:jc w:val="both"/>
        <w:rPr>
          <w:rFonts w:hAnsi="Times New Roman" w:ascii="Times New Roman"/>
          <w:b w:val="false"/>
        </w:rPr>
      </w:pPr>
      <w:r w:rsidRPr="00500368">
        <w:rPr>
          <w:rFonts w:eastAsia="MS Mincho" w:hAnsi="Times New Roman" w:ascii="Times New Roman"/>
          <w:b w:val="false"/>
        </w:rPr>
        <w:t xml:space="preserve">   REPUBLIKA HRVATSKA</w:t>
      </w:r>
    </w:p>
    <w:p w:rsidRDefault="00500368" w:rsidP="005D7BF8" w:rsidR="00500368" w:rsidRPr="00500368">
      <w:pPr>
        <w:pStyle w:val="Bezproreda"/>
        <w:jc w:val="both"/>
        <w:rPr>
          <w:rFonts w:hAnsi="Times New Roman" w:ascii="Times New Roman"/>
          <w:b w:val="false"/>
        </w:rPr>
      </w:pPr>
      <w:r w:rsidRPr="00500368">
        <w:rPr>
          <w:rFonts w:eastAsia="MS Mincho" w:hAnsi="Times New Roman" w:ascii="Times New Roman"/>
          <w:b w:val="false"/>
        </w:rPr>
        <w:t>TRGOVAČKI SUD U RIJECI</w:t>
      </w:r>
    </w:p>
    <w:p w:rsidRDefault="00500368" w:rsidP="005D7BF8" w:rsidR="00500368" w:rsidRPr="0050036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0036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00368" w:rsidR="00500368"/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FC3722" w:rsidRPr="00FC3722">
        <w:rPr>
          <w:b/>
        </w:rPr>
        <w:t>MIMA jednostavno društvo s ograničenom odgovornošću za pružanje usluga i trgovinu</w:t>
      </w:r>
      <w:r w:rsidR="00FC3722">
        <w:rPr>
          <w:b/>
        </w:rPr>
        <w:t>, Marčelji, Marčelji 6,</w:t>
      </w:r>
      <w:r w:rsidR="00EA5CB8">
        <w:rPr>
          <w:b/>
        </w:rPr>
        <w:t xml:space="preserve"> OIB</w:t>
      </w:r>
      <w:r w:rsidR="00FC3722">
        <w:rPr>
          <w:b/>
        </w:rPr>
        <w:t xml:space="preserve"> </w:t>
      </w:r>
      <w:r w:rsidR="00FC3722" w:rsidRPr="00FC3722">
        <w:rPr>
          <w:b/>
        </w:rPr>
        <w:t>46137352352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500368" w:rsidR="00A14619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500368">
        <w:t xml:space="preserve"> </w:t>
      </w:r>
    </w:p>
    <w:p w:rsidRDefault="00A14619" w:rsidP="00A14619" w:rsidR="00C52C7B">
      <w:pPr>
        <w:ind w:firstLine="708" w:left="1416"/>
        <w:jc w:val="right"/>
      </w:pPr>
      <w:r>
        <w:t xml:space="preserve">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06.10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3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FC3722">
      <w:t>254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00368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0036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0036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MIMA jednostavno društvo s ograničenom odgovornošću za pružanje usluga i trgovinu</izvorni_sadrzaj>
    <derivirana_varijabla naziv="DomainObject.Predmet.ProtustrankaFormated_1">  MIMA jednostavno društvo s ograničenom odgovornošću za pružanje usluga i trgovinu</derivirana_varijabla>
  </DomainObject.Predmet.ProtustrankaFormated>
  <DomainObject.Predmet.ProtustrankaFormatedOIB>
    <izvorni_sadrzaj>  MIMA jednostavno društvo s ograničenom odgovornošću za pružanje usluga i trgovinu, OIB 46137352352</izvorni_sadrzaj>
    <derivirana_varijabla naziv="DomainObject.Predmet.ProtustrankaFormatedOIB_1">  MIMA jednostavno društvo s ograničenom odgovornošću za pružanje usluga i trgovinu, OIB 46137352352</derivirana_varijabla>
  </DomainObject.Predmet.ProtustrankaFormatedOIB>
  <DomainObject.Predmet.ProtustrankaFormatedWithAdress>
    <izvorni_sadrzaj> MIMA jednostavno društvo s ograničenom odgovornošću za pružanje usluga i trgovinu, Marčelji 6, 51216 Marčelji</izvorni_sadrzaj>
    <derivirana_varijabla naziv="DomainObject.Predmet.ProtustrankaFormatedWithAdress_1"> MIMA jednostavno društvo s ograničenom odgovornošću za pružanje usluga i trgovinu, Marčelji 6, 51216 Marčelji</derivirana_varijabla>
  </DomainObject.Predmet.ProtustrankaFormatedWithAdress>
  <DomainObject.Predmet.ProtustrankaFormatedWithAdressOIB>
    <izvorni_sadrzaj> MIMA jednostavno društvo s ograničenom odgovornošću za pružanje usluga i trgovinu, OIB 46137352352, Marčelji 6, 51216 Marčelji</izvorni_sadrzaj>
    <derivirana_varijabla naziv="DomainObject.Predmet.ProtustrankaFormatedWithAdressOIB_1"> MIMA jednostavno društvo s ograničenom odgovornošću za pružanje usluga i trgovinu, OIB 46137352352, Marčelji 6, 51216 Marčelji</derivirana_varijabla>
  </DomainObject.Predmet.ProtustrankaFormatedWithAdressOIB>
  <DomainObject.Predmet.ProtustrankaWithAdress>
    <izvorni_sadrzaj>MIMA jednostavno društvo s ograničenom odgovornošću za pružanje usluga i trgovinu Marčelji 6, 51216 Marčelji</izvorni_sadrzaj>
    <derivirana_varijabla naziv="DomainObject.Predmet.ProtustrankaWithAdress_1">MIMA jednostavno društvo s ograničenom odgovornošću za pružanje usluga i trgovinu Marčelji 6, 51216 Marčelji</derivirana_varijabla>
  </DomainObject.Predmet.ProtustrankaWithAdress>
  <DomainObject.Predmet.ProtustrankaWithAdressOIB>
    <izvorni_sadrzaj>MIMA jednostavno društvo s ograničenom odgovornošću za pružanje usluga i trgovinu, OIB 46137352352, Marčelji 6, 51216 Marčelji</izvorni_sadrzaj>
    <derivirana_varijabla naziv="DomainObject.Predmet.ProtustrankaWithAdressOIB_1">MIMA jednostavno društvo s ograničenom odgovornošću za pružanje usluga i trgovinu, OIB 46137352352, Marčelji 6, 51216 Marčelji</derivirana_varijabla>
  </DomainObject.Predmet.ProtustrankaWithAdressOIB>
  <DomainObject.Predmet.ProtustrankaNazivFormated>
    <izvorni_sadrzaj>MIMA jednostavno društvo s ograničenom odgovornošću za pružanje usluga i trgovinu</izvorni_sadrzaj>
    <derivirana_varijabla naziv="DomainObject.Predmet.ProtustrankaNazivFormated_1">MIMA jednostavno društvo s ograničenom odgovornošću za pružanje usluga i trgovinu</derivirana_varijabla>
  </DomainObject.Predmet.ProtustrankaNazivFormated>
  <DomainObject.Predmet.ProtustrankaNazivFormatedOIB>
    <izvorni_sadrzaj>MIMA jednostavno društvo s ograničenom odgovornošću za pružanje usluga i trgovinu, OIB 46137352352</izvorni_sadrzaj>
    <derivirana_varijabla naziv="DomainObject.Predmet.ProtustrankaNazivFormatedOIB_1">MIMA jednostavno društvo s ograničenom odgovornošću za pružanje usluga i trgovinu, OIB 46137352352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MIMA jednostavno društvo s ograničenom odgovornošću za pružanje usluga i trgovinu</item>
    </izvorni_sadrzaj>
    <derivirana_varijabla naziv="DomainObject.Predmet.ProtuStrankaListFormated_1">
      <item>MIMA jednostavno društvo s ograničenom odgovornošću za pružanje usluga i trgovinu</item>
    </derivirana_varijabla>
  </DomainObject.Predmet.ProtuStrankaListFormated>
  <DomainObject.Predmet.ProtuStrankaListFormatedOIB>
    <izvorni_sadrzaj>
      <item>MIMA jednostavno društvo s ograničenom odgovornošću za pružanje usluga i trgovinu, OIB 46137352352</item>
    </izvorni_sadrzaj>
    <derivirana_varijabla naziv="DomainObject.Predmet.ProtuStrankaListFormatedOIB_1">
      <item>MIMA jednostavno društvo s ograničenom odgovornošću za pružanje usluga i trgovinu, OIB 46137352352</item>
    </derivirana_varijabla>
  </DomainObject.Predmet.ProtuStrankaListFormatedOIB>
  <DomainObject.Predmet.ProtuStrankaListFormatedWithAdress>
    <izvorni_sadrzaj>
      <item>MIMA jednostavno društvo s ograničenom odgovornošću za pružanje usluga i trgovinu, Marčelji 6, 51216 Marčelji</item>
    </izvorni_sadrzaj>
    <derivirana_varijabla naziv="DomainObject.Predmet.ProtuStrankaListFormatedWithAdress_1">
      <item>MIMA jednostavno društvo s ograničenom odgovornošću za pružanje usluga i trgovinu, Marčelji 6, 51216 Marčelji</item>
    </derivirana_varijabla>
  </DomainObject.Predmet.ProtuStrankaListFormatedWithAdress>
  <DomainObject.Predmet.ProtuStrankaListFormatedWithAdressOIB>
    <izvorni_sadrzaj>
      <item>MIMA jednostavno društvo s ograničenom odgovornošću za pružanje usluga i trgovinu, OIB 46137352352, Marčelji 6, 51216 Marčelji</item>
    </izvorni_sadrzaj>
    <derivirana_varijabla naziv="DomainObject.Predmet.ProtuStrankaListFormatedWithAdressOIB_1">
      <item>MIMA jednostavno društvo s ograničenom odgovornošću za pružanje usluga i trgovinu, OIB 46137352352, Marčelji 6, 51216 Marčelji</item>
    </derivirana_varijabla>
  </DomainObject.Predmet.ProtuStrankaListFormatedWithAdressOIB>
  <DomainObject.Predmet.ProtuStrankaListNazivFormated>
    <izvorni_sadrzaj>
      <item>MIMA jednostavno društvo s ograničenom odgovornošću za pružanje usluga i trgovinu</item>
    </izvorni_sadrzaj>
    <derivirana_varijabla naziv="DomainObject.Predmet.ProtuStrankaListNazivFormated_1">
      <item>MIMA jednostavno društvo s ograničenom odgovornošću za pružanje usluga i trgovinu</item>
    </derivirana_varijabla>
  </DomainObject.Predmet.ProtuStrankaListNazivFormated>
  <DomainObject.Predmet.ProtuStrankaListNazivFormatedOIB>
    <izvorni_sadrzaj>
      <item>MIMA jednostavno društvo s ograničenom odgovornošću za pružanje usluga i trgovinu, OIB 46137352352</item>
    </izvorni_sadrzaj>
    <derivirana_varijabla naziv="DomainObject.Predmet.ProtuStrankaListNazivFormatedOIB_1">
      <item>MIMA jednostavno društvo s ograničenom odgovornošću za pružanje usluga i trgovinu, OIB 46137352352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MIMA jednostavno društvo s ograničenom odgovornošću za pružanje usluga i trgovinu</izvorni_sadrzaj>
    <derivirana_varijabla naziv="DomainObject.Predmet.ProtustrankaIDrugi_1">MIMA jednostavno društvo s ograničenom odgovornošću za pružanje usluga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MIMA jednostavno društvo s ograničenom odgovornošću za pružanje usluga i trgovinu, OIB 46137352352, Marčelji 6, 51216 Marčelji</izvorni_sadrzaj>
    <derivirana_varijabla naziv="DomainObject.Predmet.ProtustrankaIDrugiAdressOIB_1">MIMA jednostavno društvo s ograničenom odgovornošću za pružanje usluga i trgovinu, OIB 46137352352, Marčelji 6,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MIMA jednostavno društvo s ograničenom odgovornošću za pružanje usluga i trgovinu</item>
    </izvorni_sadrzaj>
    <derivirana_varijabla naziv="DomainObject.Predmet.SudioniciListNaziv_1">
      <item>FINA  Rijeka</item>
      <item>MIMA jednostavno društvo s ograničenom odgovornošću za pružanje usluga i trgovinu</item>
    </derivirana_varijabla>
  </DomainObject.Predmet.SudioniciListNaziv>
  <DomainObject.Predmet.SudioniciListAdressOIB>
    <izvorni_sadrzaj>
      <item>FINA  Rijeka, OIB 85821130368, Frana Kurelca 8,51000 Rijeka</item>
      <item>MIMA jednostavno društvo s ograničenom odgovornošću za pružanje usluga i trgovinu, OIB 46137352352, Marčelji 6,51216 Marčelji</item>
    </izvorni_sadrzaj>
    <derivirana_varijabla naziv="DomainObject.Predmet.SudioniciListAdressOIB_1">
      <item>FINA  Rijeka, OIB 85821130368, Frana Kurelca 8,51000 Rijeka</item>
      <item>MIMA jednostavno društvo s ograničenom odgovornošću za pružanje usluga i trgovinu, OIB 46137352352, Marčelji 6,51216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46137352352</item>
    </izvorni_sadrzaj>
    <derivirana_varijabla naziv="DomainObject.Predmet.SudioniciListNazivOIB_1">
      <item>, OIB 85821130368</item>
      <item>, OIB 46137352352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56F68-2489-4E2F-9F45-46D6C8D18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896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2017-10-06T09:07:00Z</dcterms:created>
  <dc:creator>dcmelik</dc:creator>
  <cp:lastModifiedBy>Jasna Radulović</cp:lastModifiedBy>
  <cp:lastPrinted>2017-10-06T09:03:00Z</cp:lastPrinted>
  <dcterms:modified xmlns:xsi="http://www.w3.org/2001/XMLSchema-instance" xsi:type="dcterms:W3CDTF">2017-10-06T09:08:00Z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