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9926" w14:paraId="ffb9926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463FD1">
        <w:t>606</w:t>
      </w:r>
      <w:r w:rsidR="00A40BA6" w:rsidRPr="00257DF6">
        <w:t>/201</w:t>
      </w:r>
      <w:r w:rsidR="00463FD1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463FD1">
        <w:t>UDRUGA ZA PROMICANJE I OČUVANJE ZDRAVLJA ENDORFIN FAKTOR, Zagreb, Trg žrtava fašizma 9</w:t>
      </w:r>
      <w:r w:rsidR="00763773">
        <w:t>, OIB:</w:t>
      </w:r>
      <w:r w:rsidR="00463FD1">
        <w:t>96424149500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463FD1">
        <w:t>606</w:t>
      </w:r>
      <w:r w:rsidR="00CE507E" w:rsidRPr="00257DF6">
        <w:t>/201</w:t>
      </w:r>
      <w:r w:rsidR="00463FD1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50961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463FD1">
        <w:t>16.190,29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Pr="00257DF6">
        <w:t>Poziva se osoba ovlaštena za zastupanje dužnika</w:t>
      </w:r>
      <w:r w:rsidR="00257DF6" w:rsidRPr="00257DF6">
        <w:t xml:space="preserve"> 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463FD1">
        <w:t>16</w:t>
      </w:r>
      <w:r w:rsidR="00A40BA6" w:rsidRPr="00257DF6">
        <w:t xml:space="preserve">. </w:t>
      </w:r>
      <w:r w:rsidR="00463FD1">
        <w:t>lipnja</w:t>
      </w:r>
      <w:r w:rsidR="002C4144" w:rsidRPr="00257DF6">
        <w:t xml:space="preserve"> 201</w:t>
      </w:r>
      <w:r w:rsidR="00463FD1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463FD1" w:rsidR="00A70C94" w:rsidRPr="00257D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0C94" w:rsidRPr="00257DF6">
        <w:t>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463FD1">
        <w:t>16</w:t>
      </w:r>
      <w:r>
        <w:t>.</w:t>
      </w:r>
      <w:r w:rsidR="00463FD1">
        <w:t>06</w:t>
      </w:r>
      <w:r>
        <w:t>.201</w:t>
      </w:r>
      <w:r w:rsidR="00463FD1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C27" w:rsidR="00940C27">
      <w:r>
        <w:separator/>
      </w:r>
    </w:p>
  </w:endnote>
  <w:endnote w:id="0" w:type="continuationSeparator">
    <w:p w:rsidRDefault="00940C27" w:rsidR="00940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C27" w:rsidR="00940C27">
      <w:r>
        <w:separator/>
      </w:r>
    </w:p>
  </w:footnote>
  <w:footnote w:id="0" w:type="continuationSeparator">
    <w:p w:rsidRDefault="00940C27" w:rsidR="00940C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2FD6"/>
    <w:rsid w:val="000962D9"/>
    <w:rsid w:val="000A3F4D"/>
    <w:rsid w:val="000B0F32"/>
    <w:rsid w:val="000B75BC"/>
    <w:rsid w:val="000D75B0"/>
    <w:rsid w:val="000E0CF1"/>
    <w:rsid w:val="00185301"/>
    <w:rsid w:val="00190BCD"/>
    <w:rsid w:val="001E5E08"/>
    <w:rsid w:val="00222E37"/>
    <w:rsid w:val="00252B2F"/>
    <w:rsid w:val="00257DF6"/>
    <w:rsid w:val="002B5CD9"/>
    <w:rsid w:val="002C4144"/>
    <w:rsid w:val="002D4544"/>
    <w:rsid w:val="002E42C5"/>
    <w:rsid w:val="003C4BD3"/>
    <w:rsid w:val="003E3990"/>
    <w:rsid w:val="003F7660"/>
    <w:rsid w:val="004226FF"/>
    <w:rsid w:val="00463FD1"/>
    <w:rsid w:val="004F282D"/>
    <w:rsid w:val="00593EA3"/>
    <w:rsid w:val="005E5E88"/>
    <w:rsid w:val="00606F08"/>
    <w:rsid w:val="00633C92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4C8A"/>
    <w:rsid w:val="00917834"/>
    <w:rsid w:val="00940C27"/>
    <w:rsid w:val="009751CA"/>
    <w:rsid w:val="009D697C"/>
    <w:rsid w:val="009F6FD9"/>
    <w:rsid w:val="00A40BA6"/>
    <w:rsid w:val="00A46F62"/>
    <w:rsid w:val="00A70C94"/>
    <w:rsid w:val="00B253F8"/>
    <w:rsid w:val="00C171B8"/>
    <w:rsid w:val="00C607D8"/>
    <w:rsid w:val="00CE507E"/>
    <w:rsid w:val="00D06827"/>
    <w:rsid w:val="00DE089B"/>
    <w:rsid w:val="00E1588A"/>
    <w:rsid w:val="00E2385C"/>
    <w:rsid w:val="00E2720F"/>
    <w:rsid w:val="00E50961"/>
    <w:rsid w:val="00E82A7E"/>
    <w:rsid w:val="00F016FE"/>
    <w:rsid w:val="00FA13EF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222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E37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E37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E37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222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E37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E37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E37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I OČUVANJE ZDRAVLJA ENDORFIN FAKTOR</izvorni_sadrzaj>
    <derivirana_varijabla naziv="DomainObject.Predmet.ProtustrankaFormated_1">  UDRUGA ZA PROMICANJE I OČUVANJE ZDRAVLJA ENDORFIN FAKTOR</derivirana_varijabla>
  </DomainObject.Predmet.ProtustrankaFormated>
  <DomainObject.Predmet.ProtustrankaFormatedOIB>
    <izvorni_sadrzaj>  UDRUGA ZA PROMICANJE I OČUVANJE ZDRAVLJA ENDORFIN FAKTOR, OIB 96424149500</izvorni_sadrzaj>
    <derivirana_varijabla naziv="DomainObject.Predmet.ProtustrankaFormatedOIB_1">  UDRUGA ZA PROMICANJE I OČUVANJE ZDRAVLJA ENDORFIN FAKTOR, OIB 96424149500</derivirana_varijabla>
  </DomainObject.Predmet.ProtustrankaFormatedOIB>
  <DomainObject.Predmet.ProtustrankaFormatedWithAdress>
    <izvorni_sadrzaj> UDRUGA ZA PROMICANJE I OČUVANJE ZDRAVLJA ENDORFIN FAKTOR, Trg žrtava fašizma 9, 10000 Zagreb</izvorni_sadrzaj>
    <derivirana_varijabla naziv="DomainObject.Predmet.ProtustrankaFormatedWithAdress_1"> UDRUGA ZA PROMICANJE I OČUVANJE ZDRAVLJA ENDORFIN FAKTOR, Trg žrtava fašizma 9, 10000 Zagreb</derivirana_varijabla>
  </DomainObject.Predmet.ProtustrankaFormatedWithAdress>
  <DomainObject.Predmet.ProtustrankaFormatedWithAdressOIB>
    <izvorni_sadrzaj> UDRUGA ZA PROMICANJE I OČUVANJE ZDRAVLJA ENDORFIN FAKTOR, OIB 96424149500, Trg žrtava fašizma 9, 10000 Zagreb</izvorni_sadrzaj>
    <derivirana_varijabla naziv="DomainObject.Predmet.ProtustrankaFormatedWithAdressOIB_1"> UDRUGA ZA PROMICANJE I OČUVANJE ZDRAVLJA ENDORFIN FAKTOR, OIB 96424149500, Trg žrtava fašizma 9, 10000 Zagreb</derivirana_varijabla>
  </DomainObject.Predmet.ProtustrankaFormatedWithAdressOIB>
  <DomainObject.Predmet.ProtustrankaWithAdress>
    <izvorni_sadrzaj>UDRUGA ZA PROMICANJE I OČUVANJE ZDRAVLJA ENDORFIN FAKTOR Trg žrtava fašizma 9, 10000 Zagreb</izvorni_sadrzaj>
    <derivirana_varijabla naziv="DomainObject.Predmet.ProtustrankaWithAdress_1">UDRUGA ZA PROMICANJE I OČUVANJE ZDRAVLJA ENDORFIN FAKTOR Trg žrtava fašizma 9, 10000 Zagreb</derivirana_varijabla>
  </DomainObject.Predmet.ProtustrankaWithAdress>
  <DomainObject.Predmet.ProtustrankaWithAdressOIB>
    <izvorni_sadrzaj>UDRUGA ZA PROMICANJE I OČUVANJE ZDRAVLJA ENDORFIN FAKTOR, OIB 96424149500, Trg žrtava fašizma 9, 10000 Zagreb</izvorni_sadrzaj>
    <derivirana_varijabla naziv="DomainObject.Predmet.ProtustrankaWithAdressOIB_1">UDRUGA ZA PROMICANJE I OČUVANJE ZDRAVLJA ENDORFIN FAKTOR, OIB 96424149500, Trg žrtava fašizma 9, 10000 Zagreb</derivirana_varijabla>
  </DomainObject.Predmet.ProtustrankaWithAdressOIB>
  <DomainObject.Predmet.ProtustrankaNazivFormated>
    <izvorni_sadrzaj>UDRUGA ZA PROMICANJE I OČUVANJE ZDRAVLJA ENDORFIN FAKTOR</izvorni_sadrzaj>
    <derivirana_varijabla naziv="DomainObject.Predmet.ProtustrankaNazivFormated_1">UDRUGA ZA PROMICANJE I OČUVANJE ZDRAVLJA ENDORFIN FAKTOR</derivirana_varijabla>
  </DomainObject.Predmet.ProtustrankaNazivFormated>
  <DomainObject.Predmet.ProtustrankaNazivFormatedOIB>
    <izvorni_sadrzaj>UDRUGA ZA PROMICANJE I OČUVANJE ZDRAVLJA ENDORFIN FAKTOR, OIB 96424149500</izvorni_sadrzaj>
    <derivirana_varijabla naziv="DomainObject.Predmet.ProtustrankaNazivFormatedOIB_1">UDRUGA ZA PROMICANJE I OČUVANJE ZDRAVLJA ENDORFIN FAKTOR, OIB 96424149500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I OČUVANJE ZDRAVLJA ENDORFIN FAKTOR</item>
    </izvorni_sadrzaj>
    <derivirana_varijabla naziv="DomainObject.Predmet.ProtuStrankaListFormated_1">
      <item>UDRUGA ZA PROMICANJE I OČUVANJE ZDRAVLJA ENDORFIN FAKTOR</item>
    </derivirana_varijabla>
  </DomainObject.Predmet.ProtuStrankaListFormated>
  <DomainObject.Predmet.ProtuStrankaListFormatedOIB>
    <izvorni_sadrzaj>
      <item>UDRUGA ZA PROMICANJE I OČUVANJE ZDRAVLJA ENDORFIN FAKTOR, OIB 96424149500</item>
    </izvorni_sadrzaj>
    <derivirana_varijabla naziv="DomainObject.Predmet.ProtuStrankaListFormatedOIB_1">
      <item>UDRUGA ZA PROMICANJE I OČUVANJE ZDRAVLJA ENDORFIN FAKTOR, OIB 96424149500</item>
    </derivirana_varijabla>
  </DomainObject.Predmet.ProtuStrankaListFormatedOIB>
  <DomainObject.Predmet.ProtuStrankaListFormatedWithAdress>
    <izvorni_sadrzaj>
      <item>UDRUGA ZA PROMICANJE I OČUVANJE ZDRAVLJA ENDORFIN FAKTOR, Trg žrtava fašizma 9, 10000 Zagreb</item>
    </izvorni_sadrzaj>
    <derivirana_varijabla naziv="DomainObject.Predmet.ProtuStrankaListFormatedWithAdress_1">
      <item>UDRUGA ZA PROMICANJE I OČUVANJE ZDRAVLJA ENDORFIN FAKTOR, Trg žrtava fašizma 9, 10000 Zagreb</item>
    </derivirana_varijabla>
  </DomainObject.Predmet.ProtuStrankaListFormatedWithAdress>
  <DomainObject.Predmet.ProtuStrankaListFormatedWithAdressOIB>
    <izvorni_sadrzaj>
      <item>UDRUGA ZA PROMICANJE I OČUVANJE ZDRAVLJA ENDORFIN FAKTOR, OIB 96424149500, Trg žrtava fašizma 9, 10000 Zagreb</item>
    </izvorni_sadrzaj>
    <derivirana_varijabla naziv="DomainObject.Predmet.ProtuStrankaListFormatedWithAdressOIB_1">
      <item>UDRUGA ZA PROMICANJE I OČUVANJE ZDRAVLJA ENDORFIN FAKTOR, OIB 96424149500, Trg žrtava fašizma 9, 10000 Zagreb</item>
    </derivirana_varijabla>
  </DomainObject.Predmet.ProtuStrankaListFormatedWithAdressOIB>
  <DomainObject.Predmet.ProtuStrankaListNazivFormated>
    <izvorni_sadrzaj>
      <item>UDRUGA ZA PROMICANJE I OČUVANJE ZDRAVLJA ENDORFIN FAKTOR</item>
    </izvorni_sadrzaj>
    <derivirana_varijabla naziv="DomainObject.Predmet.ProtuStrankaListNazivFormated_1">
      <item>UDRUGA ZA PROMICANJE I OČUVANJE ZDRAVLJA ENDORFIN FAKTOR</item>
    </derivirana_varijabla>
  </DomainObject.Predmet.ProtuStrankaListNazivFormated>
  <DomainObject.Predmet.ProtuStrankaListNazivFormatedOIB>
    <izvorni_sadrzaj>
      <item>UDRUGA ZA PROMICANJE I OČUVANJE ZDRAVLJA ENDORFIN FAKTOR, OIB 96424149500</item>
    </izvorni_sadrzaj>
    <derivirana_varijabla naziv="DomainObject.Predmet.ProtuStrankaListNazivFormatedOIB_1">
      <item>UDRUGA ZA PROMICANJE I OČUVANJE ZDRAVLJA ENDORFIN FAKTOR, OIB 96424149500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I OČUVANJE ZDRAVLJA ENDORFIN FAKTOR</izvorni_sadrzaj>
    <derivirana_varijabla naziv="DomainObject.Predmet.ProtustrankaIDrugi_1">UDRUGA ZA PROMICANJE I OČUVANJE ZDRAVLJA ENDORFIN FAKTOR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I OČUVANJE ZDRAVLJA ENDORFIN FAKTOR, OIB 96424149500, Trg žrtava fašizma 9, 10000 Zagreb</izvorni_sadrzaj>
    <derivirana_varijabla naziv="DomainObject.Predmet.ProtustrankaIDrugiAdressOIB_1">UDRUGA ZA PROMICANJE I OČUVANJE ZDRAVLJA ENDORFIN FAKTOR, OIB 96424149500, Trg žrtava fašizma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I OČUVANJE ZDRAVLJA ENDORFIN FAKTOR</item>
      <item>FINA Regionalni centar Zagreb</item>
    </izvorni_sadrzaj>
    <derivirana_varijabla naziv="DomainObject.Predmet.SudioniciListNaziv_1">
      <item>UDRUGA ZA PROMICANJE I OČUVANJE ZDRAVLJA ENDORFIN FAKTOR</item>
      <item>FINA Regionalni centar Zagreb</item>
    </derivirana_varijabla>
  </DomainObject.Predmet.SudioniciListNaziv>
  <DomainObject.Predmet.SudioniciListAdressOIB>
    <izvorni_sadrzaj>
      <item>UDRUGA ZA PROMICANJE I OČUVANJE ZDRAVLJA ENDORFIN FAKTOR, OIB 96424149500, Trg žrtava fašizma 9,10000 Zagreb</item>
      <item>FINA Regionalni centar Zagreb, OIB 85821130368, Trg svibanjskih žrtava 1995. br. 1,10000 Zagreb</item>
    </izvorni_sadrzaj>
    <derivirana_varijabla naziv="DomainObject.Predmet.SudioniciListAdressOIB_1">
      <item>UDRUGA ZA PROMICANJE I OČUVANJE ZDRAVLJA ENDORFIN FAKTOR, OIB 96424149500, Trg žrtava fašizma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96424149500</item>
      <item>, OIB 85821130368</item>
    </izvorni_sadrzaj>
    <derivirana_varijabla naziv="DomainObject.Predmet.SudioniciListNazivOIB_1">
      <item>, OIB 96424149500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288</properties:Words>
  <properties:Characters>1635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2016-06-16T11:54:00Z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2016-06-16T11:57:00Z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