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816b" w14:paraId="01f816b" w:rsidRDefault="0077456D" w:rsidP="004B741D" w:rsidR="004B741D">
      <w:pPr>
        <w:jc w:val="right"/>
        <w15:collapsed w:val="false"/>
      </w:pPr>
      <w:r>
        <w:t>6 St-</w:t>
      </w:r>
      <w:r w:rsidR="005B4529">
        <w:t>1747</w:t>
      </w:r>
      <w:r w:rsidR="009C563F">
        <w:t>/16-</w:t>
      </w:r>
      <w:r w:rsidR="005B4529">
        <w:t>5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C56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B4529">
        <w:t xml:space="preserve">FINA RC Osijek Podružnica Osijek za otvaranje stečajnog postupka nad dužnikom </w:t>
      </w:r>
      <w:r w:rsidR="005B4529">
        <w:rPr>
          <w:b/>
        </w:rPr>
        <w:t xml:space="preserve">PRIMUS d.o.o., </w:t>
      </w:r>
      <w:proofErr w:type="spellStart"/>
      <w:r w:rsidR="005B4529">
        <w:rPr>
          <w:b/>
        </w:rPr>
        <w:t>Tordinci</w:t>
      </w:r>
      <w:proofErr w:type="spellEnd"/>
      <w:r w:rsidR="005B4529">
        <w:rPr>
          <w:b/>
        </w:rPr>
        <w:t>, Ante Starčevića 40, OIB: 49788114472, MBS: 030105125</w:t>
      </w:r>
      <w:r w:rsidR="000E2913">
        <w:rPr>
          <w:b/>
        </w:rPr>
        <w:t xml:space="preserve">, </w:t>
      </w:r>
      <w:r w:rsidR="000E2913">
        <w:t xml:space="preserve">dana </w:t>
      </w:r>
      <w:r w:rsidR="005B4529">
        <w:t>19. siječnja 2017. g.,</w:t>
      </w:r>
    </w:p>
    <w:p w:rsidRDefault="009C563F" w:rsidP="009C563F" w:rsidR="00094230">
      <w:pPr>
        <w:tabs>
          <w:tab w:pos="109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77456D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B4529">
        <w:rPr>
          <w:b/>
        </w:rPr>
        <w:t xml:space="preserve">PRIMUS d.o.o., </w:t>
      </w:r>
      <w:proofErr w:type="spellStart"/>
      <w:r w:rsidR="005B4529">
        <w:rPr>
          <w:b/>
        </w:rPr>
        <w:t>Tordinci</w:t>
      </w:r>
      <w:proofErr w:type="spellEnd"/>
      <w:r w:rsidR="005B4529">
        <w:rPr>
          <w:b/>
        </w:rPr>
        <w:t>, Ante Starčevića 40, OIB: 49788114472, MBS: 030105125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B4529">
        <w:rPr>
          <w:b/>
        </w:rPr>
        <w:t>2. ožujka 2017.</w:t>
      </w:r>
      <w:r w:rsidR="004E2604">
        <w:rPr>
          <w:b/>
        </w:rPr>
        <w:t xml:space="preserve"> g.</w:t>
      </w:r>
      <w:r w:rsidR="00EB3AC0">
        <w:rPr>
          <w:b/>
        </w:rPr>
        <w:t xml:space="preserve"> u 1</w:t>
      </w:r>
      <w:r w:rsidR="005B4529">
        <w:rPr>
          <w:b/>
        </w:rPr>
        <w:t>1</w:t>
      </w:r>
      <w:r w:rsidR="009C563F">
        <w:rPr>
          <w:b/>
        </w:rPr>
        <w:t>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3742E1" w:rsidP="005B4529" w:rsidR="003742E1" w:rsidRPr="005B4529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B4529">
        <w:t xml:space="preserve"> </w:t>
      </w:r>
      <w:r w:rsidR="005B4529" w:rsidRPr="005B4529">
        <w:rPr>
          <w:b/>
        </w:rPr>
        <w:t>Ivana Krstić, Osijek, Županijska 2, OIB: 47574637108</w:t>
      </w:r>
      <w:r w:rsidR="005B4529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 xml:space="preserve">rivremeni stečajni upravitelj dužan je u primjerenom roku, </w:t>
      </w:r>
      <w:r w:rsidR="00FD2E17">
        <w:t>a najdulje u roku od 8 dana prije održavanja ročišta</w:t>
      </w:r>
      <w:r w:rsidR="004B741D">
        <w:t xml:space="preserve"> 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>o je dana</w:t>
      </w:r>
      <w:r w:rsidR="009C563F">
        <w:t xml:space="preserve"> </w:t>
      </w:r>
      <w:r w:rsidR="005B4529">
        <w:t>25. 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5B4529">
        <w:rPr>
          <w:b/>
        </w:rPr>
        <w:t xml:space="preserve">PRIMUS d.o.o., </w:t>
      </w:r>
      <w:proofErr w:type="spellStart"/>
      <w:r w:rsidR="005B4529">
        <w:rPr>
          <w:b/>
        </w:rPr>
        <w:t>Tordinci</w:t>
      </w:r>
      <w:proofErr w:type="spellEnd"/>
      <w:r w:rsidR="005B4529">
        <w:rPr>
          <w:b/>
        </w:rPr>
        <w:t>, Ante Starčevića 40, OIB: 49788114472, MBS: 030105125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9C563F" w:rsidR="003E3A0B">
      <w:pPr>
        <w:pStyle w:val="Tijeloteksta"/>
        <w:tabs>
          <w:tab w:pos="5220" w:val="left"/>
        </w:tabs>
      </w:pPr>
      <w:r>
        <w:t xml:space="preserve"> </w:t>
      </w:r>
      <w:r w:rsidR="009C563F">
        <w:tab/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5B4529" w:rsidP="005B4529" w:rsidR="005B4529">
      <w:pPr>
        <w:jc w:val="right"/>
      </w:pPr>
      <w:r>
        <w:t>6 St-1747/16-5</w:t>
      </w:r>
    </w:p>
    <w:p w:rsidRDefault="005B4529" w:rsidP="005B4529" w:rsidR="005B4529">
      <w:pPr>
        <w:jc w:val="right"/>
      </w:pPr>
    </w:p>
    <w:p w:rsidRDefault="00C0654F" w:rsidP="00DD6DE4" w:rsidR="00C0654F">
      <w:pPr>
        <w:pStyle w:val="Tijeloteksta"/>
        <w:ind w:firstLine="708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AC544E">
        <w:t>1.9.2015. g.</w:t>
      </w:r>
      <w:r w:rsidR="00316834">
        <w:t xml:space="preserve"> u očevidniku redoslijeda osnova za plaćanje ima evidentirane neizvršene osnove za plaćanje u neprekinutom razdoblju od </w:t>
      </w:r>
      <w:r w:rsidR="005B4529">
        <w:t>628</w:t>
      </w:r>
      <w:r w:rsidR="00C0654F">
        <w:t xml:space="preserve"> </w:t>
      </w:r>
      <w:r w:rsidR="00316834">
        <w:t xml:space="preserve">dana u ukupnom iznosu od </w:t>
      </w:r>
      <w:r w:rsidR="005B4529">
        <w:t>30.845,97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5B4529">
        <w:t>2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5B4529">
        <w:t>Ivana Krstić</w:t>
      </w:r>
      <w:r w:rsidR="009C563F" w:rsidRPr="009C563F">
        <w:t xml:space="preserve"> iz Osijeka</w:t>
      </w:r>
      <w:r w:rsidR="009C563F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B4529">
        <w:t>19.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5B4529" w:rsidR="0077456D">
      <w:pPr>
        <w:pStyle w:val="Tijeloteksta"/>
        <w:numPr>
          <w:ilvl w:val="0"/>
          <w:numId w:val="6"/>
        </w:numPr>
        <w:jc w:val="left"/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  <w:r w:rsidR="005B4529" w:rsidRPr="005B4529">
        <w:t>Ivana Krstić, Osijek, Županijska 2</w:t>
      </w:r>
    </w:p>
    <w:p w:rsidRDefault="00C0654F" w:rsidP="005B4529" w:rsidR="00C0654F">
      <w:pPr>
        <w:pStyle w:val="Tijeloteksta"/>
        <w:numPr>
          <w:ilvl w:val="0"/>
          <w:numId w:val="6"/>
        </w:numPr>
        <w:jc w:val="left"/>
      </w:pPr>
      <w:r>
        <w:t xml:space="preserve">dužnik </w:t>
      </w:r>
    </w:p>
    <w:p w:rsidRDefault="00C0654F" w:rsidP="005B4529" w:rsidR="00C0654F">
      <w:pPr>
        <w:pStyle w:val="Tijeloteksta"/>
        <w:numPr>
          <w:ilvl w:val="0"/>
          <w:numId w:val="6"/>
        </w:numPr>
        <w:jc w:val="left"/>
      </w:pPr>
      <w:r>
        <w:t xml:space="preserve">ŽDO </w:t>
      </w:r>
      <w:r w:rsidR="00C2039B">
        <w:t>Vukovar</w:t>
      </w:r>
    </w:p>
    <w:p w:rsidRDefault="005B4529" w:rsidP="005B4529" w:rsidR="005B4529">
      <w:pPr>
        <w:pStyle w:val="Tijeloteksta"/>
        <w:numPr>
          <w:ilvl w:val="0"/>
          <w:numId w:val="6"/>
        </w:numPr>
        <w:jc w:val="left"/>
      </w:pPr>
      <w:r>
        <w:t>FINA</w:t>
      </w:r>
    </w:p>
    <w:p w:rsidRDefault="00C0654F" w:rsidP="005B4529" w:rsidR="0013312A">
      <w:pPr>
        <w:pStyle w:val="Tijeloteksta"/>
        <w:numPr>
          <w:ilvl w:val="0"/>
          <w:numId w:val="6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84A88" w:rsidP="005B4529" w:rsidR="00C0654F">
      <w:pPr>
        <w:pStyle w:val="Tijeloteksta"/>
        <w:numPr>
          <w:ilvl w:val="0"/>
          <w:numId w:val="6"/>
        </w:numPr>
        <w:jc w:val="left"/>
      </w:pPr>
      <w:r>
        <w:t>R-</w:t>
      </w:r>
      <w:r w:rsidR="005B4529">
        <w:t>2.3.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9C563F" w:rsidR="002D5985">
      <w:pPr>
        <w:ind w:firstLine="708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D94" w:rsidR="002C3D94">
      <w:r>
        <w:separator/>
      </w:r>
    </w:p>
  </w:endnote>
  <w:endnote w:id="0" w:type="continuationSeparator">
    <w:p w:rsidRDefault="002C3D94" w:rsidR="002C3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D94" w:rsidR="002C3D94">
      <w:r>
        <w:separator/>
      </w:r>
    </w:p>
  </w:footnote>
  <w:footnote w:id="0" w:type="continuationSeparator">
    <w:p w:rsidRDefault="002C3D94" w:rsidR="002C3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4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0561EF"/>
    <w:multiLevelType w:val="hybridMultilevel"/>
    <w:tmpl w:val="F6B891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D6E24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3D94"/>
    <w:rsid w:val="002C570F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B4529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C563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9197B"/>
    <w:rsid w:val="00CA5EA9"/>
    <w:rsid w:val="00CA74FC"/>
    <w:rsid w:val="00CB7AB0"/>
    <w:rsid w:val="00CF4431"/>
    <w:rsid w:val="00CF53A8"/>
    <w:rsid w:val="00D178DC"/>
    <w:rsid w:val="00D375D5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4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4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94FE5-13DC-4046-B6F8-90A96FDEC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2534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2017-01-19T09:25:00Z</dcterms:created>
  <dc:creator>hermanj</dc:creator>
  <cp:lastModifiedBy>Danijela Sekulić</cp:lastModifiedBy>
  <cp:lastPrinted>2017-01-19T09:25:00Z</cp:lastPrinted>
  <dcterms:modified xmlns:xsi="http://www.w3.org/2001/XMLSchema-instance" xsi:type="dcterms:W3CDTF">2017-01-19T09:26:00Z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