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f7b5" w14:paraId="cb8f7b5" w:rsidRDefault="004A3868" w:rsidP="004A3868" w:rsidR="004A3868">
      <w:pPr>
        <w:jc w:val="right"/>
        <w15:collapsed w:val="false"/>
      </w:pPr>
      <w:r>
        <w:t>Broj: 6 St-</w:t>
      </w:r>
      <w:r w:rsidR="00FC2777">
        <w:t>1659</w:t>
      </w:r>
      <w:r w:rsidR="00EB72E3">
        <w:t>/17-</w:t>
      </w:r>
      <w:r w:rsidR="00FC2777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 xml:space="preserve">U </w:t>
      </w:r>
      <w:r w:rsidR="00751C8A">
        <w:t xml:space="preserve"> </w:t>
      </w:r>
      <w:r>
        <w:t>I</w:t>
      </w:r>
      <w:r w:rsidR="00751C8A">
        <w:t xml:space="preserve"> </w:t>
      </w:r>
      <w:r>
        <w:t>M</w:t>
      </w:r>
      <w:r w:rsidR="00751C8A">
        <w:t xml:space="preserve"> </w:t>
      </w:r>
      <w:r>
        <w:t xml:space="preserve">E </w:t>
      </w:r>
      <w:r w:rsidR="00751C8A">
        <w:t xml:space="preserve"> </w:t>
      </w:r>
      <w:r>
        <w:t>R</w:t>
      </w:r>
      <w:r w:rsidR="00751C8A">
        <w:t xml:space="preserve"> </w:t>
      </w:r>
      <w:r>
        <w:t>E</w:t>
      </w:r>
      <w:r w:rsidR="00751C8A">
        <w:t xml:space="preserve"> </w:t>
      </w:r>
      <w:r>
        <w:t>P</w:t>
      </w:r>
      <w:r w:rsidR="00751C8A">
        <w:t xml:space="preserve"> </w:t>
      </w:r>
      <w:r>
        <w:t>U</w:t>
      </w:r>
      <w:r w:rsidR="00751C8A">
        <w:t xml:space="preserve"> </w:t>
      </w:r>
      <w:r>
        <w:t>B</w:t>
      </w:r>
      <w:r w:rsidR="00751C8A">
        <w:t xml:space="preserve">  </w:t>
      </w:r>
      <w:r>
        <w:t>L</w:t>
      </w:r>
      <w:r w:rsidR="00751C8A">
        <w:t xml:space="preserve"> </w:t>
      </w:r>
      <w:r>
        <w:t>I</w:t>
      </w:r>
      <w:r w:rsidR="00751C8A">
        <w:t xml:space="preserve"> </w:t>
      </w:r>
      <w:r>
        <w:t>K</w:t>
      </w:r>
      <w:r w:rsidR="00751C8A">
        <w:t xml:space="preserve"> </w:t>
      </w:r>
      <w:r>
        <w:t>E</w:t>
      </w:r>
      <w:r w:rsidR="00751C8A">
        <w:t xml:space="preserve"> </w:t>
      </w:r>
      <w:r>
        <w:t xml:space="preserve"> H</w:t>
      </w:r>
      <w:r w:rsidR="00751C8A">
        <w:t xml:space="preserve"> </w:t>
      </w:r>
      <w:r>
        <w:t>R</w:t>
      </w:r>
      <w:r w:rsidR="00751C8A">
        <w:t xml:space="preserve"> </w:t>
      </w:r>
      <w:r>
        <w:t>V</w:t>
      </w:r>
      <w:r w:rsidR="00751C8A">
        <w:t xml:space="preserve"> </w:t>
      </w:r>
      <w:r>
        <w:t>A</w:t>
      </w:r>
      <w:r w:rsidR="00751C8A">
        <w:t xml:space="preserve">  </w:t>
      </w:r>
      <w:r>
        <w:t>T</w:t>
      </w:r>
      <w:r w:rsidR="00751C8A">
        <w:t xml:space="preserve"> </w:t>
      </w:r>
      <w:r>
        <w:t>S</w:t>
      </w:r>
      <w:r w:rsidR="00751C8A">
        <w:t xml:space="preserve"> </w:t>
      </w:r>
      <w:r>
        <w:t>K</w:t>
      </w:r>
      <w:r w:rsidR="00751C8A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FC2777" w:rsidRPr="00FC2777">
        <w:rPr>
          <w:b/>
        </w:rPr>
        <w:t>USUS jednostavno društvo s ograničenom odgovornošću za trgovinu i usluge, Antunovac, Kralja Zvonimira 59, MBS: 030129613, OIB: 42528267176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EB72E3">
        <w:t>28. prosinca</w:t>
      </w:r>
      <w:r w:rsidR="00CA0AA3">
        <w:t xml:space="preserve"> 2017</w:t>
      </w:r>
      <w:r w:rsidR="00EC7990">
        <w:t>. g.</w:t>
      </w:r>
      <w:r w:rsidR="001B648A">
        <w:t>,</w:t>
      </w:r>
    </w:p>
    <w:p w:rsidRDefault="00EC7990" w:rsidP="00EC7990" w:rsidR="00C71FF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C71FF8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FC2777" w:rsidRPr="00FC2777">
        <w:rPr>
          <w:b/>
        </w:rPr>
        <w:t>USUS jednostavno društvo s ograničenom odgovornošću za trgovinu i usluge, Antunovac, Kralja Zvonimira 59, MBS: 030129613, OIB: 42528267176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>Dana</w:t>
      </w:r>
      <w:r w:rsidR="00751C8A">
        <w:t xml:space="preserve"> </w:t>
      </w:r>
      <w:r w:rsidR="00FC2777">
        <w:t>6. prosinca</w:t>
      </w:r>
      <w:r w:rsidR="00CA0AA3">
        <w:t xml:space="preserve"> 2017.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EB72E3">
        <w:t>11. prosinca</w:t>
      </w:r>
      <w:r w:rsidR="00CA0AA3">
        <w:t xml:space="preserve"> 2017. g.</w:t>
      </w:r>
      <w:r>
        <w:t xml:space="preserve"> oglas od </w:t>
      </w:r>
      <w:r w:rsidR="00EB72E3">
        <w:t>11. prosinca</w:t>
      </w:r>
      <w:r w:rsidR="00CA0AA3">
        <w:t xml:space="preserve"> 2017.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EB72E3">
      <w:pPr>
        <w:ind w:firstLine="720"/>
        <w:jc w:val="both"/>
      </w:pPr>
      <w:r>
        <w:t>Podneskom</w:t>
      </w:r>
      <w:r w:rsidR="00B04AB5">
        <w:t xml:space="preserve"> od </w:t>
      </w:r>
      <w:r w:rsidR="00EB72E3">
        <w:t>21. prosinca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>zastupani po ŽDO</w:t>
      </w:r>
      <w:r w:rsidR="00EB72E3">
        <w:t xml:space="preserve"> Osijek</w:t>
      </w:r>
      <w:r w:rsidR="00B176DA">
        <w:t xml:space="preserve">, na propisanom obrascu, podnijeli su prijedlog za otvaranje stečajnog dužnika navodeći da prema dužniku imaju tražbinu u iznosu od </w:t>
      </w:r>
      <w:r w:rsidR="00FC2777">
        <w:t>46.162,76</w:t>
      </w:r>
      <w:r w:rsidR="00B176DA">
        <w:t xml:space="preserve"> kn </w:t>
      </w:r>
      <w:r w:rsidR="00EB72E3">
        <w:t>koja se temelji na vjerodostojnim ispravama</w:t>
      </w:r>
      <w:r w:rsidR="00B176DA">
        <w:t xml:space="preserve"> te da postoji stečajni razlog </w:t>
      </w:r>
      <w:r w:rsidR="00EB72E3">
        <w:t>zato što u Očevidniku redoslijeda osnova za plaćanje koje vodi FINA ima više evidentiranih osnova za plaćanje u razdoblju dužem od 60 dana.</w:t>
      </w:r>
    </w:p>
    <w:p w:rsidRDefault="00EB72E3" w:rsidP="008041DE" w:rsidR="00EB72E3">
      <w:pPr>
        <w:ind w:firstLine="720"/>
        <w:jc w:val="both"/>
      </w:pPr>
    </w:p>
    <w:p w:rsidRDefault="00EB72E3" w:rsidP="008041DE" w:rsidR="00BC2DD2">
      <w:pPr>
        <w:ind w:firstLine="720"/>
        <w:jc w:val="both"/>
      </w:pPr>
      <w:r>
        <w:t xml:space="preserve"> </w:t>
      </w:r>
    </w:p>
    <w:p w:rsidRDefault="00EB72E3" w:rsidP="00EB72E3" w:rsidR="00EB72E3">
      <w:pPr>
        <w:jc w:val="right"/>
      </w:pPr>
      <w:r>
        <w:t>Broj: 6 St-16</w:t>
      </w:r>
      <w:r w:rsidR="00FC2777">
        <w:t>59</w:t>
      </w:r>
      <w:r>
        <w:t>/17-5</w:t>
      </w:r>
    </w:p>
    <w:p w:rsidRDefault="00BC2DD2" w:rsidP="008041DE" w:rsidR="00BC2DD2">
      <w:pPr>
        <w:ind w:firstLine="720"/>
        <w:jc w:val="both"/>
      </w:pPr>
    </w:p>
    <w:p w:rsidRDefault="00BC2DD2" w:rsidP="008041DE" w:rsidR="00BC2DD2">
      <w:pPr>
        <w:ind w:firstLine="720"/>
        <w:jc w:val="both"/>
      </w:pPr>
    </w:p>
    <w:p w:rsidRDefault="00B176DA" w:rsidP="008041DE" w:rsidR="00B176DA">
      <w:pPr>
        <w:ind w:firstLine="720"/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EB72E3">
        <w:rPr>
          <w:bCs/>
        </w:rPr>
        <w:t>28. prosinca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1F3B52" w:rsidR="001F3B52">
      <w:pPr>
        <w:numPr>
          <w:ilvl w:val="0"/>
          <w:numId w:val="2"/>
        </w:numPr>
        <w:jc w:val="both"/>
      </w:pPr>
      <w:r>
        <w:t>FINA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>ŽDO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BC2DD2">
        <w:t xml:space="preserve">ŽDO od </w:t>
      </w:r>
      <w:r w:rsidR="00EB72E3">
        <w:t>21.12.</w:t>
      </w:r>
      <w:r w:rsidR="00BC2DD2">
        <w:t xml:space="preserve">2017. g. (str. </w:t>
      </w:r>
      <w:r w:rsidR="00EB72E3">
        <w:t>6-8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EB72E3">
        <w:t xml:space="preserve"> 29.2.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  <w:bookmarkStart w:name="_GoBack" w:id="0"/>
      <w:bookmarkEnd w:id="0"/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1010EC" w:rsidR="00755608" w:rsidRPr="00EF33B5">
      <w:pPr>
        <w:ind w:hanging="336" w:left="6096"/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r w:rsidR="00755608">
        <w:rPr>
          <w:b/>
          <w:bCs/>
        </w:rPr>
        <w:t xml:space="preserve">                                                                                                     </w:t>
      </w:r>
      <w:r w:rsidR="00755608" w:rsidRPr="00EF33B5">
        <w:t xml:space="preserve"> </w:t>
      </w:r>
      <w:r w:rsidR="00755608">
        <w:t xml:space="preserve">                                               </w:t>
      </w:r>
    </w:p>
    <w:p w:rsidRDefault="00755608" w:rsidP="00755608" w:rsidR="00755608" w:rsidRPr="00EF33B5"/>
    <w:p w:rsidRDefault="002E4934" w:rsidP="00755608" w:rsidR="002E4934">
      <w:pPr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40E" w:rsidP="004A3868" w:rsidR="0031340E">
      <w:r>
        <w:separator/>
      </w:r>
    </w:p>
  </w:endnote>
  <w:endnote w:id="0" w:type="continuationSeparator">
    <w:p w:rsidRDefault="0031340E" w:rsidP="004A3868" w:rsidR="00313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40E" w:rsidP="004A3868" w:rsidR="0031340E">
      <w:r>
        <w:separator/>
      </w:r>
    </w:p>
  </w:footnote>
  <w:footnote w:id="0" w:type="continuationSeparator">
    <w:p w:rsidRDefault="0031340E" w:rsidP="004A3868" w:rsidR="003134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D689E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010EC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B79D1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40E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392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480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06291"/>
    <w:rsid w:val="00710662"/>
    <w:rsid w:val="00726845"/>
    <w:rsid w:val="00727922"/>
    <w:rsid w:val="00751C8A"/>
    <w:rsid w:val="00752B41"/>
    <w:rsid w:val="00755608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29B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6EAC"/>
    <w:rsid w:val="00E55445"/>
    <w:rsid w:val="00E74D2E"/>
    <w:rsid w:val="00E87FD6"/>
    <w:rsid w:val="00E962DA"/>
    <w:rsid w:val="00E97528"/>
    <w:rsid w:val="00EB72E3"/>
    <w:rsid w:val="00EC000C"/>
    <w:rsid w:val="00EC7990"/>
    <w:rsid w:val="00ED07AA"/>
    <w:rsid w:val="00ED438E"/>
    <w:rsid w:val="00ED689E"/>
    <w:rsid w:val="00EF67FF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2777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68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68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8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8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8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68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68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8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8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8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650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St-1659/2017</izvorni_sadrzaj>
    <derivirana_varijabla naziv="DomainObject.Predmet.OznakaBroj_1">St-1659/2017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USUS jednostavno društvo s ograničenom odgovornošću za trgovinu i usluge</izvorni_sadrzaj>
    <derivirana_varijabla naziv="DomainObject.Predmet.ProtustrankaFormated_1">  USUS jednostavno društvo s ograničenom odgovornošću za trgovinu i usluge</derivirana_varijabla>
  </DomainObject.Predmet.ProtustrankaFormated>
  <DomainObject.Predmet.ProtustrankaFormatedOIB>
    <izvorni_sadrzaj>  USUS jednostavno društvo s ograničenom odgovornošću za trgovinu i usluge, OIB 42528267176</izvorni_sadrzaj>
    <derivirana_varijabla naziv="DomainObject.Predmet.ProtustrankaFormatedOIB_1">  USUS jednostavno društvo s ograničenom odgovornošću za trgovinu i usluge, OIB 42528267176</derivirana_varijabla>
  </DomainObject.Predmet.ProtustrankaFormatedOIB>
  <DomainObject.Predmet.ProtustrankaFormatedWithAdress>
    <izvorni_sadrzaj> USUS jednostavno društvo s ograničenom odgovornošću za trgovinu i usluge, Kralja Zvonimira 59, 31216 Antunovac</izvorni_sadrzaj>
    <derivirana_varijabla naziv="DomainObject.Predmet.ProtustrankaFormatedWithAdress_1"> USUS jednostavno društvo s ograničenom odgovornošću za trgovinu i usluge, Kralja Zvonimira 59, 31216 Antunovac</derivirana_varijabla>
  </DomainObject.Predmet.ProtustrankaFormatedWithAdress>
  <DomainObject.Predmet.ProtustrankaFormatedWithAdressOIB>
    <izvorni_sadrzaj> USUS jednostavno društvo s ograničenom odgovornošću za trgovinu i usluge, OIB 42528267176, Kralja Zvonimira 59, 31216 Antunovac</izvorni_sadrzaj>
    <derivirana_varijabla naziv="DomainObject.Predmet.ProtustrankaFormatedWithAdressOIB_1"> USUS jednostavno društvo s ograničenom odgovornošću za trgovinu i usluge, OIB 42528267176, Kralja Zvonimira 59, 31216 Antunovac</derivirana_varijabla>
  </DomainObject.Predmet.ProtustrankaFormatedWithAdressOIB>
  <DomainObject.Predmet.ProtustrankaWithAdress>
    <izvorni_sadrzaj>USUS jednostavno društvo s ograničenom odgovornošću za trgovinu i usluge Kralja Zvonimira 59, 31216 Antunovac</izvorni_sadrzaj>
    <derivirana_varijabla naziv="DomainObject.Predmet.ProtustrankaWithAdress_1">USUS jednostavno društvo s ograničenom odgovornošću za trgovinu i usluge Kralja Zvonimira 59, 31216 Antunovac</derivirana_varijabla>
  </DomainObject.Predmet.ProtustrankaWithAdress>
  <DomainObject.Predmet.ProtustrankaWithAdressOIB>
    <izvorni_sadrzaj>USUS jednostavno društvo s ograničenom odgovornošću za trgovinu i usluge, OIB 42528267176, Kralja Zvonimira 59, 31216 Antunovac</izvorni_sadrzaj>
    <derivirana_varijabla naziv="DomainObject.Predmet.ProtustrankaWithAdressOIB_1">USUS jednostavno društvo s ograničenom odgovornošću za trgovinu i usluge, OIB 42528267176, Kralja Zvonimira 59, 31216 Antunovac</derivirana_varijabla>
  </DomainObject.Predmet.ProtustrankaWithAdressOIB>
  <DomainObject.Predmet.ProtustrankaNazivFormated>
    <izvorni_sadrzaj>USUS jednostavno društvo s ograničenom odgovornošću za trgovinu i usluge</izvorni_sadrzaj>
    <derivirana_varijabla naziv="DomainObject.Predmet.ProtustrankaNazivFormated_1">USUS jednostavno društvo s ograničenom odgovornošću za trgovinu i usluge</derivirana_varijabla>
  </DomainObject.Predmet.ProtustrankaNazivFormated>
  <DomainObject.Predmet.ProtustrankaNazivFormatedOIB>
    <izvorni_sadrzaj>USUS jednostavno društvo s ograničenom odgovornošću za trgovinu i usluge, OIB 42528267176</izvorni_sadrzaj>
    <derivirana_varijabla naziv="DomainObject.Predmet.ProtustrankaNazivFormatedOIB_1">USUS jednostavno društvo s ograničenom odgovornošću za trgovinu i usluge, OIB 42528267176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USUS jednostavno društvo s ograničenom odgovornošću za trgovinu i usluge</item>
    </izvorni_sadrzaj>
    <derivirana_varijabla naziv="DomainObject.Predmet.ProtuStrankaListFormated_1">
      <item>USUS jednostavno društvo s ograničenom odgovornošću za trgovinu i usluge</item>
    </derivirana_varijabla>
  </DomainObject.Predmet.ProtuStrankaListFormated>
  <DomainObject.Predmet.ProtuStrankaListFormatedOIB>
    <izvorni_sadrzaj>
      <item>USUS jednostavno društvo s ograničenom odgovornošću za trgovinu i usluge, OIB 42528267176</item>
    </izvorni_sadrzaj>
    <derivirana_varijabla naziv="DomainObject.Predmet.ProtuStrankaListFormatedOIB_1">
      <item>USUS jednostavno društvo s ograničenom odgovornošću za trgovinu i usluge, OIB 42528267176</item>
    </derivirana_varijabla>
  </DomainObject.Predmet.ProtuStrankaListFormatedOIB>
  <DomainObject.Predmet.ProtuStrankaListFormatedWithAdress>
    <izvorni_sadrzaj>
      <item>USUS jednostavno društvo s ograničenom odgovornošću za trgovinu i usluge, Kralja Zvonimira 59, 31216 Antunovac</item>
    </izvorni_sadrzaj>
    <derivirana_varijabla naziv="DomainObject.Predmet.ProtuStrankaListFormatedWithAdress_1">
      <item>USUS jednostavno društvo s ograničenom odgovornošću za trgovinu i usluge, Kralja Zvonimira 59, 31216 Antunovac</item>
    </derivirana_varijabla>
  </DomainObject.Predmet.ProtuStrankaListFormatedWithAdress>
  <DomainObject.Predmet.ProtuStrankaListFormatedWithAdressOIB>
    <izvorni_sadrzaj>
      <item>USUS jednostavno društvo s ograničenom odgovornošću za trgovinu i usluge, OIB 42528267176, Kralja Zvonimira 59, 31216 Antunovac</item>
    </izvorni_sadrzaj>
    <derivirana_varijabla naziv="DomainObject.Predmet.ProtuStrankaListFormatedWithAdressOIB_1">
      <item>USUS jednostavno društvo s ograničenom odgovornošću za trgovinu i usluge, OIB 42528267176, Kralja Zvonimira 59, 31216 Antunovac</item>
    </derivirana_varijabla>
  </DomainObject.Predmet.ProtuStrankaListFormatedWithAdressOIB>
  <DomainObject.Predmet.ProtuStrankaListNazivFormated>
    <izvorni_sadrzaj>
      <item>USUS jednostavno društvo s ograničenom odgovornošću za trgovinu i usluge</item>
    </izvorni_sadrzaj>
    <derivirana_varijabla naziv="DomainObject.Predmet.ProtuStrankaListNazivFormated_1">
      <item>USUS jednostavno društvo s ograničenom odgovornošću za trgovinu i usluge</item>
    </derivirana_varijabla>
  </DomainObject.Predmet.ProtuStrankaListNazivFormated>
  <DomainObject.Predmet.ProtuStrankaListNazivFormatedOIB>
    <izvorni_sadrzaj>
      <item>USUS jednostavno društvo s ograničenom odgovornošću za trgovinu i usluge, OIB 42528267176</item>
    </izvorni_sadrzaj>
    <derivirana_varijabla naziv="DomainObject.Predmet.ProtuStrankaListNazivFormatedOIB_1">
      <item>USUS jednostavno društvo s ograničenom odgovornošću za trgovinu i usluge, OIB 42528267176</item>
    </derivirana_varijabla>
  </DomainObject.Predmet.ProtuStrankaListNazivFormatedOIB>
  <DomainObject.Predmet.OstaliListFormated>
    <izvorni_sadrzaj>
      <item>Domagoj Kranic</item>
    </izvorni_sadrzaj>
    <derivirana_varijabla naziv="DomainObject.Predmet.OstaliListFormated_1">
      <item>Domagoj Kranic</item>
    </derivirana_varijabla>
  </DomainObject.Predmet.OstaliListFormated>
  <DomainObject.Predmet.OstaliListFormatedOIB>
    <izvorni_sadrzaj>
      <item>Domagoj Kranic, OIB 42635032447</item>
    </izvorni_sadrzaj>
    <derivirana_varijabla naziv="DomainObject.Predmet.OstaliListFormatedOIB_1">
      <item>Domagoj Kranic, OIB 42635032447</item>
    </derivirana_varijabla>
  </DomainObject.Predmet.OstaliListFormatedOIB>
  <DomainObject.Predmet.OstaliListFormatedWithAdress>
    <izvorni_sadrzaj>
      <item>Domagoj Kranic, Ružina Ulica 75, 31000 Osijek</item>
    </izvorni_sadrzaj>
    <derivirana_varijabla naziv="DomainObject.Predmet.OstaliListFormatedWithAdress_1">
      <item>Domagoj Kranic, Ružina Ulica 75, 31000 Osijek</item>
    </derivirana_varijabla>
  </DomainObject.Predmet.OstaliListFormatedWithAdress>
  <DomainObject.Predmet.OstaliListFormatedWithAdressOIB>
    <izvorni_sadrzaj>
      <item>Domagoj Kranic, OIB 42635032447, Ružina Ulica 75, 31000 Osijek</item>
    </izvorni_sadrzaj>
    <derivirana_varijabla naziv="DomainObject.Predmet.OstaliListFormatedWithAdressOIB_1">
      <item>Domagoj Kranic, OIB 42635032447, Ružina Ulica 75, 31000 Osijek</item>
    </derivirana_varijabla>
  </DomainObject.Predmet.OstaliListFormatedWithAdressOIB>
  <DomainObject.Predmet.OstaliListNazivFormated>
    <izvorni_sadrzaj>
      <item>Domagoj Kranic</item>
    </izvorni_sadrzaj>
    <derivirana_varijabla naziv="DomainObject.Predmet.OstaliListNazivFormated_1">
      <item>Domagoj Kranic</item>
    </derivirana_varijabla>
  </DomainObject.Predmet.OstaliListNazivFormated>
  <DomainObject.Predmet.OstaliListNazivFormatedOIB>
    <izvorni_sadrzaj>
      <item>Domagoj Kranic, OIB 42635032447</item>
    </izvorni_sadrzaj>
    <derivirana_varijabla naziv="DomainObject.Predmet.OstaliListNazivFormatedOIB_1">
      <item>Domagoj Kranic, OIB 42635032447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USUS jednostavno društvo s ograničenom odgovornošću za trgovinu i usluge</izvorni_sadrzaj>
    <derivirana_varijabla naziv="DomainObject.Predmet.ProtustrankaIDrugi_1">USUS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USUS jednostavno društvo s ograničenom odgovornošću za trgovinu i usluge, OIB 42528267176, Kralja Zvonimira 59, 31216 Antunovac</izvorni_sadrzaj>
    <derivirana_varijabla naziv="DomainObject.Predmet.ProtustrankaIDrugiAdressOIB_1">USUS jednostavno društvo s ograničenom odgovornošću za trgovinu i usluge, OIB 42528267176, Kralja Zvonimira 59,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USUS jednostavno društvo s ograničenom odgovornošću za trgovinu i usluge</item>
      <item>Domagoj Kranic</item>
    </izvorni_sadrzaj>
    <derivirana_varijabla naziv="DomainObject.Predmet.SudioniciListNaziv_1">
      <item>FINA RC OSIJEK</item>
      <item>USUS jednostavno društvo s ograničenom odgovornošću za trgovinu i usluge</item>
      <item>Domagoj Kranic</item>
    </derivirana_varijabla>
  </DomainObject.Predmet.SudioniciListNaziv>
  <DomainObject.Predmet.SudioniciListAdressOIB>
    <izvorni_sadrzaj>
      <item>FINA RC OSIJEK, OIB 85821130368</item>
      <item>USUS jednostavno društvo s ograničenom odgovornošću za trgovinu i usluge, OIB 42528267176, Kralja Zvonimira 59,31216 Antunovac</item>
      <item>Domagoj Kranic, OIB 42635032447, Ružina Ulica 75,31000 Osijek</item>
    </izvorni_sadrzaj>
    <derivirana_varijabla naziv="DomainObject.Predmet.SudioniciListAdressOIB_1">
      <item>FINA RC OSIJEK, OIB 85821130368</item>
      <item>USUS jednostavno društvo s ograničenom odgovornošću za trgovinu i usluge, OIB 42528267176, Kralja Zvonimira 59,31216 Antunovac</item>
      <item>Domagoj Kranic, OIB 42635032447, Ružina Ulica 75,31000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42528267176</item>
      <item>, OIB 42635032447</item>
    </izvorni_sadrzaj>
    <derivirana_varijabla naziv="DomainObject.Predmet.SudioniciListNazivOIB_1">
      <item>, OIB 85821130368</item>
      <item>, OIB 42528267176</item>
      <item>, OIB 42635032447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623A4-E8EA-4883-B4E6-118BAF7ADD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359</properties:Words>
  <properties:Characters>1836</properties:Characters>
  <properties:Lines>104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2017-12-28T08:29:00Z</dcterms:created>
  <dc:creator>mkocijan</dc:creator>
  <cp:lastModifiedBy>Danijela Sekulić</cp:lastModifiedBy>
  <cp:lastPrinted>2017-12-28T08:37:00Z</cp:lastPrinted>
  <dcterms:modified xmlns:xsi="http://www.w3.org/2001/XMLSchema-instance" xsi:type="dcterms:W3CDTF">2017-12-28T08:39:00Z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