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729FA" w:rsidR="00E06B2B" w:rsidP="00E06B2B" w:rsidRDefault="00E06B2B" w14:paraId="11fe0c5" w14:textId="11fe0c5">
      <w:pPr>
        <w15:collapsed w:val="false"/>
      </w:pPr>
      <w:bookmarkStart w:name="_GoBack" w:id="0"/>
      <w:bookmarkEnd w:id="0"/>
      <w:r w:rsidRPr="006729FA">
        <w:t>REPUBLIKA HRVATSKA</w:t>
      </w:r>
    </w:p>
    <w:p w:rsidRPr="006729FA" w:rsidR="00E06B2B" w:rsidP="00E06B2B" w:rsidRDefault="00E06B2B">
      <w:r w:rsidRPr="006729FA">
        <w:t>TRGOVAČKI SUD U ZAGREBU</w:t>
      </w:r>
    </w:p>
    <w:p w:rsidRPr="006729FA" w:rsidR="00E06B2B" w:rsidP="00E06B2B" w:rsidRDefault="00E06B2B">
      <w:r w:rsidRPr="006729FA">
        <w:tab/>
      </w:r>
      <w:r w:rsidRPr="006729FA">
        <w:tab/>
      </w:r>
      <w:r w:rsidRPr="006729FA">
        <w:tab/>
      </w:r>
      <w:r w:rsidRPr="006729FA">
        <w:tab/>
      </w:r>
      <w:r w:rsidRPr="006729FA">
        <w:tab/>
      </w:r>
      <w:r w:rsidRPr="006729FA">
        <w:tab/>
      </w:r>
      <w:r w:rsidRPr="006729FA">
        <w:tab/>
      </w:r>
      <w:r w:rsidRPr="006729FA">
        <w:tab/>
      </w:r>
      <w:r w:rsidRPr="006729FA">
        <w:tab/>
      </w:r>
    </w:p>
    <w:p w:rsidRPr="006729FA" w:rsidR="00E06B2B" w:rsidP="00E06B2B" w:rsidRDefault="00E06B2B">
      <w:pPr>
        <w:jc w:val="center"/>
      </w:pPr>
    </w:p>
    <w:p w:rsidRPr="006729FA" w:rsidR="00E06B2B" w:rsidP="00E06B2B" w:rsidRDefault="00E06B2B">
      <w:pPr>
        <w:jc w:val="center"/>
      </w:pPr>
      <w:r w:rsidRPr="006729FA">
        <w:t>Z A P I S N I K</w:t>
      </w:r>
    </w:p>
    <w:p w:rsidRPr="006729FA" w:rsidR="00E06B2B" w:rsidP="00E06B2B" w:rsidRDefault="00E06B2B">
      <w:pPr>
        <w:jc w:val="center"/>
      </w:pPr>
      <w:r w:rsidRPr="006729FA">
        <w:t>SA ROČIŠTA RADI DRAŽBE</w:t>
      </w:r>
    </w:p>
    <w:p w:rsidRPr="006729FA" w:rsidR="00E06B2B" w:rsidP="00E06B2B" w:rsidRDefault="00E06B2B"/>
    <w:p w:rsidRPr="006729FA" w:rsidR="00E06B2B" w:rsidP="00E06B2B" w:rsidRDefault="00E06B2B">
      <w:r w:rsidRPr="006729FA">
        <w:t>sastavljen kod Trgovačkog suda u Zagrebu</w:t>
      </w:r>
      <w:r w:rsidRPr="006729FA" w:rsidR="00CB0C03">
        <w:rPr>
          <w:b/>
        </w:rPr>
        <w:t xml:space="preserve">, dana </w:t>
      </w:r>
      <w:r w:rsidR="00162436">
        <w:rPr>
          <w:b/>
        </w:rPr>
        <w:t>30</w:t>
      </w:r>
      <w:r w:rsidRPr="006729FA">
        <w:rPr>
          <w:b/>
        </w:rPr>
        <w:t>. kolovoza 2019. godine</w:t>
      </w:r>
      <w:r w:rsidRPr="006729FA">
        <w:t xml:space="preserve"> na ročištu određenom radi dražbe u stečajnom postupku nad dužnikom </w:t>
      </w:r>
      <w:r w:rsidRPr="006729FA">
        <w:rPr>
          <w:b/>
        </w:rPr>
        <w:t xml:space="preserve">JARUŠČICA PROJEKT  d.o.o. za poslovanje nekretninama, u stečaju, Zagreb, </w:t>
      </w:r>
      <w:proofErr w:type="spellStart"/>
      <w:r w:rsidRPr="006729FA">
        <w:rPr>
          <w:b/>
        </w:rPr>
        <w:t>Jaruščica</w:t>
      </w:r>
      <w:proofErr w:type="spellEnd"/>
      <w:r w:rsidRPr="006729FA">
        <w:rPr>
          <w:b/>
        </w:rPr>
        <w:t xml:space="preserve"> 7, MBS:080729411, OIB:02217546383, s početkom u 09,30 sati </w:t>
      </w:r>
    </w:p>
    <w:p w:rsidRPr="006729FA" w:rsidR="00E06B2B" w:rsidP="00E06B2B" w:rsidRDefault="00E06B2B"/>
    <w:p w:rsidRPr="006729FA" w:rsidR="00E06B2B" w:rsidP="00E06B2B" w:rsidRDefault="00E06B2B">
      <w:r w:rsidRPr="006729FA">
        <w:t>NAZOČNI OD SUDA:</w:t>
      </w:r>
    </w:p>
    <w:p w:rsidRPr="006729FA" w:rsidR="00E06B2B" w:rsidP="00E06B2B" w:rsidRDefault="00E06B2B">
      <w:r w:rsidRPr="006729FA">
        <w:t>Nino Radić, stečajni sudac</w:t>
      </w:r>
    </w:p>
    <w:p w:rsidRPr="006729FA" w:rsidR="00E06B2B" w:rsidP="00E06B2B" w:rsidRDefault="00E06B2B">
      <w:r w:rsidRPr="006729FA">
        <w:t>Tatjana Slaviček  - zapisničar</w:t>
      </w:r>
    </w:p>
    <w:p w:rsidR="00E06B2B" w:rsidP="00E06B2B" w:rsidRDefault="00E06B2B"/>
    <w:p w:rsidRPr="006729FA" w:rsidR="0063684A" w:rsidP="00E06B2B" w:rsidRDefault="0063684A">
      <w:r>
        <w:t xml:space="preserve">Utvrđuje se da je pristupila stečajna upraviteljica Mirjana Zuzija. </w:t>
      </w:r>
    </w:p>
    <w:p w:rsidRPr="006729FA" w:rsidR="001203E7" w:rsidP="00E06B2B" w:rsidRDefault="00E06B2B">
      <w:r w:rsidRPr="006729FA">
        <w:t xml:space="preserve">Za </w:t>
      </w:r>
      <w:proofErr w:type="spellStart"/>
      <w:r w:rsidRPr="006729FA" w:rsidR="00C33660">
        <w:t>razlučnog</w:t>
      </w:r>
      <w:proofErr w:type="spellEnd"/>
      <w:r w:rsidRPr="006729FA" w:rsidR="00C33660">
        <w:t xml:space="preserve"> vjerovnika:  </w:t>
      </w:r>
      <w:r w:rsidR="0005478D">
        <w:t xml:space="preserve">nitko </w:t>
      </w:r>
    </w:p>
    <w:p w:rsidR="001C26E7" w:rsidP="00E06B2B" w:rsidRDefault="00E06B2B">
      <w:pPr>
        <w:jc w:val="both"/>
      </w:pPr>
      <w:r w:rsidRPr="006729FA">
        <w:t>Utvrđuje se da  su valjano uplaćene jamčevine prema stanju spisa odnosno računovodstvu suda  te da su pristupili  :</w:t>
      </w:r>
    </w:p>
    <w:p w:rsidR="005918C5" w:rsidP="00E06B2B" w:rsidRDefault="005918C5">
      <w:pPr>
        <w:jc w:val="both"/>
      </w:pPr>
    </w:p>
    <w:p w:rsidRPr="005918C5" w:rsidR="005918C5" w:rsidP="00E06B2B" w:rsidRDefault="005918C5">
      <w:pPr>
        <w:jc w:val="both"/>
        <w:rPr>
          <w:b/>
        </w:rPr>
      </w:pPr>
      <w:r w:rsidRPr="005918C5">
        <w:rPr>
          <w:b/>
        </w:rPr>
        <w:t>Marko Puškarić, Zagreb, Ulica Karla Metikoša  9, OIB:39856737787</w:t>
      </w:r>
    </w:p>
    <w:p w:rsidR="005918C5" w:rsidP="005850B5" w:rsidRDefault="005918C5">
      <w:pPr>
        <w:jc w:val="both"/>
        <w:rPr>
          <w:b/>
        </w:rPr>
      </w:pPr>
      <w:r w:rsidRPr="005918C5">
        <w:rPr>
          <w:b/>
        </w:rPr>
        <w:t xml:space="preserve">Tatjana </w:t>
      </w:r>
      <w:proofErr w:type="spellStart"/>
      <w:r w:rsidRPr="005918C5">
        <w:rPr>
          <w:b/>
        </w:rPr>
        <w:t>Mateković</w:t>
      </w:r>
      <w:proofErr w:type="spellEnd"/>
      <w:r w:rsidRPr="005918C5">
        <w:rPr>
          <w:b/>
        </w:rPr>
        <w:t xml:space="preserve">, Zagreb, </w:t>
      </w:r>
      <w:proofErr w:type="spellStart"/>
      <w:r w:rsidRPr="005918C5">
        <w:rPr>
          <w:b/>
        </w:rPr>
        <w:t>Medveščak</w:t>
      </w:r>
      <w:proofErr w:type="spellEnd"/>
      <w:r w:rsidRPr="005918C5">
        <w:rPr>
          <w:b/>
        </w:rPr>
        <w:t xml:space="preserve"> 99, </w:t>
      </w:r>
      <w:r w:rsidR="002423F4">
        <w:rPr>
          <w:b/>
        </w:rPr>
        <w:t xml:space="preserve">OIB:74561760663, </w:t>
      </w:r>
      <w:r w:rsidRPr="005918C5">
        <w:rPr>
          <w:b/>
        </w:rPr>
        <w:t xml:space="preserve">zastupana po  Denisu i </w:t>
      </w:r>
      <w:proofErr w:type="spellStart"/>
      <w:r w:rsidRPr="005918C5">
        <w:rPr>
          <w:b/>
        </w:rPr>
        <w:t>Dariu</w:t>
      </w:r>
      <w:proofErr w:type="spellEnd"/>
      <w:r w:rsidRPr="005918C5">
        <w:rPr>
          <w:b/>
        </w:rPr>
        <w:t xml:space="preserve"> Grgureviću te  Viti </w:t>
      </w:r>
      <w:proofErr w:type="spellStart"/>
      <w:r w:rsidRPr="005918C5">
        <w:rPr>
          <w:b/>
        </w:rPr>
        <w:t>Matekoviću</w:t>
      </w:r>
      <w:proofErr w:type="spellEnd"/>
      <w:r w:rsidRPr="005918C5">
        <w:rPr>
          <w:b/>
        </w:rPr>
        <w:t xml:space="preserve"> prema pun u spisu </w:t>
      </w:r>
    </w:p>
    <w:p w:rsidR="005918C5" w:rsidP="00856842" w:rsidRDefault="00200BBE">
      <w:pPr>
        <w:rPr>
          <w:b/>
        </w:rPr>
      </w:pPr>
      <w:r>
        <w:rPr>
          <w:b/>
        </w:rPr>
        <w:t xml:space="preserve">Ivan </w:t>
      </w:r>
      <w:proofErr w:type="spellStart"/>
      <w:r>
        <w:rPr>
          <w:b/>
        </w:rPr>
        <w:t>K</w:t>
      </w:r>
      <w:r w:rsidR="005918C5">
        <w:rPr>
          <w:b/>
        </w:rPr>
        <w:t>obaš</w:t>
      </w:r>
      <w:proofErr w:type="spellEnd"/>
      <w:r w:rsidR="005918C5">
        <w:rPr>
          <w:b/>
        </w:rPr>
        <w:t xml:space="preserve">, </w:t>
      </w:r>
      <w:r>
        <w:rPr>
          <w:b/>
        </w:rPr>
        <w:t xml:space="preserve">Zagreb, </w:t>
      </w:r>
      <w:proofErr w:type="spellStart"/>
      <w:r>
        <w:rPr>
          <w:b/>
        </w:rPr>
        <w:t>Jaruščica</w:t>
      </w:r>
      <w:proofErr w:type="spellEnd"/>
      <w:r>
        <w:rPr>
          <w:b/>
        </w:rPr>
        <w:t xml:space="preserve"> 5a</w:t>
      </w:r>
      <w:r w:rsidR="00322A7E">
        <w:rPr>
          <w:b/>
        </w:rPr>
        <w:t>,OIB:56416784963</w:t>
      </w:r>
    </w:p>
    <w:p w:rsidR="005918C5" w:rsidP="00856842" w:rsidRDefault="005850B5">
      <w:pPr>
        <w:rPr>
          <w:b/>
        </w:rPr>
      </w:pPr>
      <w:r>
        <w:rPr>
          <w:b/>
        </w:rPr>
        <w:t xml:space="preserve">Sanja Lazić, </w:t>
      </w:r>
      <w:r w:rsidR="005918C5">
        <w:rPr>
          <w:b/>
        </w:rPr>
        <w:t xml:space="preserve"> </w:t>
      </w:r>
      <w:r w:rsidR="0049311E">
        <w:rPr>
          <w:b/>
        </w:rPr>
        <w:t>Slatina,  Kralja Tomislava 17</w:t>
      </w:r>
    </w:p>
    <w:p w:rsidR="005850B5" w:rsidP="00856842" w:rsidRDefault="005850B5">
      <w:pPr>
        <w:rPr>
          <w:b/>
        </w:rPr>
      </w:pPr>
      <w:r>
        <w:rPr>
          <w:b/>
        </w:rPr>
        <w:t xml:space="preserve">Ivica Tomić, </w:t>
      </w:r>
      <w:r w:rsidR="00B421F1">
        <w:rPr>
          <w:b/>
        </w:rPr>
        <w:t xml:space="preserve">Zagreb, </w:t>
      </w:r>
      <w:proofErr w:type="spellStart"/>
      <w:r w:rsidR="00B421F1">
        <w:rPr>
          <w:b/>
        </w:rPr>
        <w:t>Vranićeva</w:t>
      </w:r>
      <w:proofErr w:type="spellEnd"/>
      <w:r w:rsidR="00B421F1">
        <w:rPr>
          <w:b/>
        </w:rPr>
        <w:t xml:space="preserve"> ulica 11</w:t>
      </w:r>
    </w:p>
    <w:p w:rsidR="005850B5" w:rsidP="00856842" w:rsidRDefault="005850B5">
      <w:pPr>
        <w:rPr>
          <w:b/>
        </w:rPr>
      </w:pPr>
      <w:r>
        <w:rPr>
          <w:b/>
        </w:rPr>
        <w:t xml:space="preserve">NEKTUS INTERIJERI d.o.o., </w:t>
      </w:r>
      <w:r w:rsidR="0049311E">
        <w:rPr>
          <w:b/>
        </w:rPr>
        <w:t xml:space="preserve">Zagreb, Ulica Vojina  Bakića 2, zastupan po direktoru Josipu  Čerkez </w:t>
      </w:r>
    </w:p>
    <w:p w:rsidR="005850B5" w:rsidP="00856842" w:rsidRDefault="005850B5">
      <w:pPr>
        <w:rPr>
          <w:b/>
        </w:rPr>
      </w:pPr>
      <w:r>
        <w:rPr>
          <w:b/>
        </w:rPr>
        <w:t>Tea Kolić</w:t>
      </w:r>
      <w:r w:rsidR="00B421F1">
        <w:rPr>
          <w:b/>
        </w:rPr>
        <w:t xml:space="preserve">, Zagorje, Ogulin, </w:t>
      </w:r>
      <w:proofErr w:type="spellStart"/>
      <w:r w:rsidR="00B421F1">
        <w:rPr>
          <w:b/>
        </w:rPr>
        <w:t>Luketići</w:t>
      </w:r>
      <w:proofErr w:type="spellEnd"/>
      <w:r w:rsidR="00B421F1">
        <w:rPr>
          <w:b/>
        </w:rPr>
        <w:t xml:space="preserve"> 55</w:t>
      </w:r>
    </w:p>
    <w:p w:rsidR="005850B5" w:rsidP="00856842" w:rsidRDefault="005850B5">
      <w:pPr>
        <w:rPr>
          <w:b/>
        </w:rPr>
      </w:pPr>
      <w:r>
        <w:rPr>
          <w:b/>
        </w:rPr>
        <w:t xml:space="preserve">Ivan  Kralj, </w:t>
      </w:r>
      <w:r w:rsidR="00B421F1">
        <w:rPr>
          <w:b/>
        </w:rPr>
        <w:t xml:space="preserve">Zagreb, V. Vrbice 15, OIB:54078719993 po  pun.  Željko Albini, pun. u spisu </w:t>
      </w:r>
    </w:p>
    <w:p w:rsidR="005850B5" w:rsidP="00856842" w:rsidRDefault="005850B5">
      <w:pPr>
        <w:rPr>
          <w:b/>
        </w:rPr>
      </w:pPr>
      <w:r>
        <w:rPr>
          <w:b/>
        </w:rPr>
        <w:t xml:space="preserve">Ljubica </w:t>
      </w:r>
      <w:proofErr w:type="spellStart"/>
      <w:r>
        <w:rPr>
          <w:b/>
        </w:rPr>
        <w:t>Žuljić</w:t>
      </w:r>
      <w:proofErr w:type="spellEnd"/>
      <w:r>
        <w:rPr>
          <w:b/>
        </w:rPr>
        <w:t xml:space="preserve">, </w:t>
      </w:r>
      <w:r w:rsidR="00E002BA">
        <w:rPr>
          <w:b/>
        </w:rPr>
        <w:t xml:space="preserve">Velika Gorica,  Sisačka  16, zastupana po  Stjepanu </w:t>
      </w:r>
      <w:proofErr w:type="spellStart"/>
      <w:r w:rsidR="00E002BA">
        <w:rPr>
          <w:b/>
        </w:rPr>
        <w:t>Žuljiću</w:t>
      </w:r>
      <w:proofErr w:type="spellEnd"/>
      <w:r w:rsidR="00E002BA">
        <w:rPr>
          <w:b/>
        </w:rPr>
        <w:t xml:space="preserve">  prema pun koju predaje u spis </w:t>
      </w:r>
    </w:p>
    <w:p w:rsidR="005850B5" w:rsidP="00856842" w:rsidRDefault="005850B5">
      <w:pPr>
        <w:rPr>
          <w:b/>
        </w:rPr>
      </w:pPr>
      <w:r>
        <w:rPr>
          <w:b/>
        </w:rPr>
        <w:t xml:space="preserve">IMPALA TRGOVINA d.o.o. </w:t>
      </w:r>
      <w:r w:rsidR="0049311E">
        <w:rPr>
          <w:b/>
        </w:rPr>
        <w:t xml:space="preserve"> Sesvete,  Ivana </w:t>
      </w:r>
      <w:proofErr w:type="spellStart"/>
      <w:r w:rsidR="0049311E">
        <w:rPr>
          <w:b/>
        </w:rPr>
        <w:t>Keleka</w:t>
      </w:r>
      <w:proofErr w:type="spellEnd"/>
      <w:r w:rsidR="0049311E">
        <w:rPr>
          <w:b/>
        </w:rPr>
        <w:t xml:space="preserve"> 83  zastupan po direktoru Ivan Topić </w:t>
      </w:r>
    </w:p>
    <w:p w:rsidR="005850B5" w:rsidP="00856842" w:rsidRDefault="005850B5">
      <w:pPr>
        <w:rPr>
          <w:b/>
        </w:rPr>
      </w:pPr>
      <w:r>
        <w:rPr>
          <w:b/>
        </w:rPr>
        <w:t xml:space="preserve">Marinko Vidović, </w:t>
      </w:r>
      <w:r w:rsidR="0049311E">
        <w:rPr>
          <w:b/>
        </w:rPr>
        <w:t xml:space="preserve">Slavonski Brod,  Josipa </w:t>
      </w:r>
      <w:proofErr w:type="spellStart"/>
      <w:r w:rsidR="0049311E">
        <w:rPr>
          <w:b/>
        </w:rPr>
        <w:t>Klišića</w:t>
      </w:r>
      <w:proofErr w:type="spellEnd"/>
      <w:r w:rsidR="0049311E">
        <w:rPr>
          <w:b/>
        </w:rPr>
        <w:t xml:space="preserve">  107 </w:t>
      </w:r>
    </w:p>
    <w:p w:rsidR="005850B5" w:rsidP="00856842" w:rsidRDefault="00CC6404">
      <w:pPr>
        <w:rPr>
          <w:b/>
        </w:rPr>
      </w:pPr>
      <w:r>
        <w:rPr>
          <w:b/>
        </w:rPr>
        <w:t>Damir Orešković</w:t>
      </w:r>
      <w:r w:rsidR="005850B5">
        <w:rPr>
          <w:b/>
        </w:rPr>
        <w:t xml:space="preserve">, Zagreb, </w:t>
      </w:r>
      <w:proofErr w:type="spellStart"/>
      <w:r w:rsidR="005850B5">
        <w:rPr>
          <w:b/>
        </w:rPr>
        <w:t>Jaruščica</w:t>
      </w:r>
      <w:proofErr w:type="spellEnd"/>
      <w:r w:rsidR="005850B5">
        <w:rPr>
          <w:b/>
        </w:rPr>
        <w:t xml:space="preserve"> 5a</w:t>
      </w:r>
    </w:p>
    <w:p w:rsidR="00E002BA" w:rsidP="00856842" w:rsidRDefault="00E002BA">
      <w:pPr>
        <w:rPr>
          <w:b/>
        </w:rPr>
      </w:pPr>
      <w:r>
        <w:rPr>
          <w:b/>
        </w:rPr>
        <w:t xml:space="preserve">Josip Stipić,  Omiš,  Nemira X 18, za Maru Mihaljević </w:t>
      </w:r>
    </w:p>
    <w:p w:rsidR="005850B5" w:rsidP="00856842" w:rsidRDefault="0049311E">
      <w:pPr>
        <w:rPr>
          <w:b/>
        </w:rPr>
      </w:pPr>
      <w:r>
        <w:rPr>
          <w:b/>
        </w:rPr>
        <w:t xml:space="preserve">Amelija Udženija, Zagreb,  </w:t>
      </w:r>
      <w:proofErr w:type="spellStart"/>
      <w:r>
        <w:rPr>
          <w:b/>
        </w:rPr>
        <w:t>Jaruščica</w:t>
      </w:r>
      <w:proofErr w:type="spellEnd"/>
      <w:r>
        <w:rPr>
          <w:b/>
        </w:rPr>
        <w:t xml:space="preserve"> 11</w:t>
      </w:r>
    </w:p>
    <w:p w:rsidR="005850B5" w:rsidP="00856842" w:rsidRDefault="0049311E">
      <w:pPr>
        <w:rPr>
          <w:b/>
        </w:rPr>
      </w:pPr>
      <w:r>
        <w:rPr>
          <w:b/>
        </w:rPr>
        <w:t xml:space="preserve">Darije </w:t>
      </w:r>
      <w:proofErr w:type="spellStart"/>
      <w:r>
        <w:rPr>
          <w:b/>
        </w:rPr>
        <w:t>Pet</w:t>
      </w:r>
      <w:r w:rsidR="005850B5">
        <w:rPr>
          <w:b/>
        </w:rPr>
        <w:t>olas</w:t>
      </w:r>
      <w:proofErr w:type="spellEnd"/>
      <w:r w:rsidR="005850B5">
        <w:rPr>
          <w:b/>
        </w:rPr>
        <w:t xml:space="preserve">, </w:t>
      </w:r>
      <w:r>
        <w:rPr>
          <w:b/>
        </w:rPr>
        <w:t xml:space="preserve">Zagreb,  </w:t>
      </w:r>
      <w:proofErr w:type="spellStart"/>
      <w:r>
        <w:rPr>
          <w:b/>
        </w:rPr>
        <w:t>Fancevljev</w:t>
      </w:r>
      <w:proofErr w:type="spellEnd"/>
      <w:r>
        <w:rPr>
          <w:b/>
        </w:rPr>
        <w:t xml:space="preserve"> prilaz 8 </w:t>
      </w:r>
    </w:p>
    <w:p w:rsidR="005850B5" w:rsidP="00856842" w:rsidRDefault="0049311E">
      <w:pPr>
        <w:rPr>
          <w:b/>
        </w:rPr>
      </w:pPr>
      <w:r>
        <w:rPr>
          <w:b/>
        </w:rPr>
        <w:t>VRHUNSKA GRADNJA</w:t>
      </w:r>
      <w:r w:rsidR="00495D91">
        <w:rPr>
          <w:b/>
        </w:rPr>
        <w:t xml:space="preserve"> </w:t>
      </w:r>
      <w:r>
        <w:rPr>
          <w:b/>
        </w:rPr>
        <w:t xml:space="preserve">j.  d.o.o. Zagreb, </w:t>
      </w:r>
      <w:proofErr w:type="spellStart"/>
      <w:r>
        <w:rPr>
          <w:b/>
        </w:rPr>
        <w:t>Havidićeva</w:t>
      </w:r>
      <w:proofErr w:type="spellEnd"/>
      <w:r>
        <w:rPr>
          <w:b/>
        </w:rPr>
        <w:t xml:space="preserve"> 16,po direktoru Draganu Ivanoviću </w:t>
      </w:r>
    </w:p>
    <w:p w:rsidR="005850B5" w:rsidP="00856842" w:rsidRDefault="005850B5">
      <w:pPr>
        <w:rPr>
          <w:b/>
        </w:rPr>
      </w:pPr>
      <w:proofErr w:type="spellStart"/>
      <w:r>
        <w:rPr>
          <w:b/>
        </w:rPr>
        <w:t>Sebastijan</w:t>
      </w:r>
      <w:proofErr w:type="spellEnd"/>
      <w:r>
        <w:rPr>
          <w:b/>
        </w:rPr>
        <w:t xml:space="preserve"> Paunović, </w:t>
      </w:r>
      <w:r w:rsidR="00E002BA">
        <w:rPr>
          <w:b/>
        </w:rPr>
        <w:t xml:space="preserve">Zagreb, Ulica Vladimira  </w:t>
      </w:r>
      <w:proofErr w:type="spellStart"/>
      <w:r w:rsidR="00E002BA">
        <w:rPr>
          <w:b/>
        </w:rPr>
        <w:t>Filakovca</w:t>
      </w:r>
      <w:proofErr w:type="spellEnd"/>
      <w:r w:rsidR="00E002BA">
        <w:rPr>
          <w:b/>
        </w:rPr>
        <w:t xml:space="preserve"> 5</w:t>
      </w:r>
    </w:p>
    <w:p w:rsidR="005850B5" w:rsidP="00856842" w:rsidRDefault="005850B5">
      <w:pPr>
        <w:rPr>
          <w:b/>
        </w:rPr>
      </w:pPr>
      <w:r>
        <w:rPr>
          <w:b/>
        </w:rPr>
        <w:t xml:space="preserve">Mladen </w:t>
      </w:r>
      <w:proofErr w:type="spellStart"/>
      <w:r>
        <w:rPr>
          <w:b/>
        </w:rPr>
        <w:t>Petrlić</w:t>
      </w:r>
      <w:proofErr w:type="spellEnd"/>
      <w:r>
        <w:rPr>
          <w:b/>
        </w:rPr>
        <w:t xml:space="preserve">, </w:t>
      </w:r>
      <w:r w:rsidR="0049311E">
        <w:rPr>
          <w:b/>
        </w:rPr>
        <w:t xml:space="preserve">Zagreb, </w:t>
      </w:r>
      <w:proofErr w:type="spellStart"/>
      <w:r w:rsidR="0049311E">
        <w:rPr>
          <w:b/>
        </w:rPr>
        <w:t>Ludbreška</w:t>
      </w:r>
      <w:proofErr w:type="spellEnd"/>
      <w:r w:rsidR="0049311E">
        <w:rPr>
          <w:b/>
        </w:rPr>
        <w:t xml:space="preserve"> 10 </w:t>
      </w:r>
    </w:p>
    <w:p w:rsidR="005850B5" w:rsidP="00856842" w:rsidRDefault="005850B5">
      <w:pPr>
        <w:rPr>
          <w:b/>
        </w:rPr>
      </w:pPr>
      <w:r>
        <w:rPr>
          <w:b/>
        </w:rPr>
        <w:t>Omer Aličelebić,</w:t>
      </w:r>
      <w:r w:rsidR="0049311E">
        <w:rPr>
          <w:b/>
        </w:rPr>
        <w:t xml:space="preserve"> Zagreb,  </w:t>
      </w:r>
      <w:proofErr w:type="spellStart"/>
      <w:r w:rsidR="0049311E">
        <w:rPr>
          <w:b/>
        </w:rPr>
        <w:t>Jaruščica</w:t>
      </w:r>
      <w:proofErr w:type="spellEnd"/>
      <w:r w:rsidR="0049311E">
        <w:rPr>
          <w:b/>
        </w:rPr>
        <w:t xml:space="preserve"> 5 </w:t>
      </w:r>
      <w:r>
        <w:rPr>
          <w:b/>
        </w:rPr>
        <w:t xml:space="preserve"> </w:t>
      </w:r>
    </w:p>
    <w:p w:rsidR="005850B5" w:rsidP="00856842" w:rsidRDefault="005850B5">
      <w:pPr>
        <w:rPr>
          <w:b/>
        </w:rPr>
      </w:pPr>
      <w:r>
        <w:rPr>
          <w:b/>
        </w:rPr>
        <w:t>PROMETNICE ZAGREB d.o.o</w:t>
      </w:r>
      <w:r w:rsidR="009A7E42">
        <w:rPr>
          <w:b/>
        </w:rPr>
        <w:t xml:space="preserve">, Zagreb,  </w:t>
      </w:r>
      <w:proofErr w:type="spellStart"/>
      <w:r w:rsidR="009A7E42">
        <w:rPr>
          <w:b/>
        </w:rPr>
        <w:t>Gundulićeve</w:t>
      </w:r>
      <w:proofErr w:type="spellEnd"/>
      <w:r w:rsidR="009A7E42">
        <w:rPr>
          <w:b/>
        </w:rPr>
        <w:t xml:space="preserve">  Dubravke 28, zastupan po direktoru  Davoru Stankoviću </w:t>
      </w:r>
    </w:p>
    <w:p w:rsidR="005850B5" w:rsidP="00856842" w:rsidRDefault="005850B5">
      <w:pPr>
        <w:rPr>
          <w:b/>
        </w:rPr>
      </w:pPr>
      <w:r>
        <w:rPr>
          <w:b/>
        </w:rPr>
        <w:t xml:space="preserve">Elvis  Haušić, </w:t>
      </w:r>
      <w:r w:rsidR="009A7E42">
        <w:rPr>
          <w:b/>
        </w:rPr>
        <w:t>Donja Bistra, Bistra, Stubička ulica 531</w:t>
      </w:r>
    </w:p>
    <w:p w:rsidR="005850B5" w:rsidP="00856842" w:rsidRDefault="005850B5">
      <w:pPr>
        <w:rPr>
          <w:b/>
        </w:rPr>
      </w:pPr>
      <w:r>
        <w:rPr>
          <w:b/>
        </w:rPr>
        <w:t xml:space="preserve">Domagoj </w:t>
      </w:r>
      <w:proofErr w:type="spellStart"/>
      <w:r>
        <w:rPr>
          <w:b/>
        </w:rPr>
        <w:t>Šoše</w:t>
      </w:r>
      <w:proofErr w:type="spellEnd"/>
      <w:r>
        <w:rPr>
          <w:b/>
        </w:rPr>
        <w:t xml:space="preserve">, </w:t>
      </w:r>
      <w:r w:rsidR="0049311E">
        <w:rPr>
          <w:b/>
        </w:rPr>
        <w:t xml:space="preserve"> Karlovac, Logorište 19a</w:t>
      </w:r>
    </w:p>
    <w:p w:rsidR="005850B5" w:rsidP="00856842" w:rsidRDefault="0049311E">
      <w:pPr>
        <w:rPr>
          <w:b/>
        </w:rPr>
      </w:pPr>
      <w:r>
        <w:rPr>
          <w:b/>
        </w:rPr>
        <w:lastRenderedPageBreak/>
        <w:t xml:space="preserve">Matija Jozić, Sesvete, </w:t>
      </w:r>
      <w:proofErr w:type="spellStart"/>
      <w:r>
        <w:rPr>
          <w:b/>
        </w:rPr>
        <w:t>Štibrenska</w:t>
      </w:r>
      <w:proofErr w:type="spellEnd"/>
      <w:r>
        <w:rPr>
          <w:b/>
        </w:rPr>
        <w:t xml:space="preserve">  ulica 1a</w:t>
      </w:r>
    </w:p>
    <w:p w:rsidR="0049311E" w:rsidP="00856842" w:rsidRDefault="0049311E">
      <w:pPr>
        <w:rPr>
          <w:b/>
        </w:rPr>
      </w:pPr>
      <w:r>
        <w:rPr>
          <w:b/>
        </w:rPr>
        <w:t xml:space="preserve">ORION ULAGANJA d.o.o. Zagreb, </w:t>
      </w:r>
      <w:proofErr w:type="spellStart"/>
      <w:r>
        <w:rPr>
          <w:b/>
        </w:rPr>
        <w:t>Jaruščica</w:t>
      </w:r>
      <w:proofErr w:type="spellEnd"/>
      <w:r>
        <w:rPr>
          <w:b/>
        </w:rPr>
        <w:t xml:space="preserve"> 11,  zastupan po direktoru Gordanu Špeharu  </w:t>
      </w:r>
    </w:p>
    <w:p w:rsidR="005850B5" w:rsidP="00856842" w:rsidRDefault="005850B5">
      <w:pPr>
        <w:rPr>
          <w:b/>
        </w:rPr>
      </w:pPr>
    </w:p>
    <w:p w:rsidR="005918C5" w:rsidP="00856842" w:rsidRDefault="005918C5">
      <w:pPr>
        <w:rPr>
          <w:b/>
        </w:rPr>
      </w:pPr>
    </w:p>
    <w:p w:rsidRPr="006729FA" w:rsidR="00E06B2B" w:rsidP="00E06B2B" w:rsidRDefault="00E06B2B">
      <w:r w:rsidRPr="006729FA">
        <w:tab/>
        <w:t>Današnje ročište-dražba</w:t>
      </w:r>
      <w:r w:rsidRPr="006729FA" w:rsidR="00CB0C03">
        <w:t xml:space="preserve"> određeno je odlukom suda od  12</w:t>
      </w:r>
      <w:r w:rsidRPr="006729FA">
        <w:t>. srpnj</w:t>
      </w:r>
      <w:r w:rsidRPr="006729FA" w:rsidR="00856842">
        <w:t>a 2019.godine</w:t>
      </w:r>
      <w:r w:rsidRPr="006729FA">
        <w:t xml:space="preserve"> </w:t>
      </w:r>
    </w:p>
    <w:p w:rsidRPr="006729FA" w:rsidR="00E06B2B" w:rsidP="00E06B2B" w:rsidRDefault="00E06B2B">
      <w:pPr>
        <w:ind w:firstLine="720"/>
      </w:pPr>
      <w:r w:rsidRPr="006729FA">
        <w:t xml:space="preserve">Sudac utvrđuje da su  ispunjeni uvjeti za održavanje današnjeg ročišta- dražbe. </w:t>
      </w:r>
    </w:p>
    <w:p w:rsidRPr="006729FA" w:rsidR="00E06B2B" w:rsidP="00E06B2B" w:rsidRDefault="00E06B2B">
      <w:pPr>
        <w:ind w:firstLine="720"/>
      </w:pPr>
      <w:r w:rsidRPr="006729FA">
        <w:t xml:space="preserve">Stečajni upravitelj je izvršio  objavu oglasa pri Hrvatskoj  gospodarskoj  komori  i  web stranicama  VTS RH te web stranica </w:t>
      </w:r>
      <w:proofErr w:type="spellStart"/>
      <w:r w:rsidRPr="006729FA">
        <w:t>domo</w:t>
      </w:r>
      <w:proofErr w:type="spellEnd"/>
      <w:r w:rsidRPr="006729FA">
        <w:t xml:space="preserve"> sfera. </w:t>
      </w:r>
    </w:p>
    <w:p w:rsidRPr="006729FA" w:rsidR="00E06B2B" w:rsidP="00E06B2B" w:rsidRDefault="00E06B2B">
      <w:pPr>
        <w:ind w:firstLine="720"/>
      </w:pPr>
      <w:r w:rsidRPr="006729FA">
        <w:t>Zaključak je objavljen na  e-oglasnoj ploči suda.</w:t>
      </w:r>
    </w:p>
    <w:p w:rsidRPr="006729FA" w:rsidR="00E06B2B" w:rsidP="00E06B2B" w:rsidRDefault="00E06B2B">
      <w:pPr>
        <w:ind w:firstLine="708"/>
        <w:jc w:val="both"/>
        <w:rPr>
          <w:b/>
        </w:rPr>
      </w:pPr>
      <w:r w:rsidRPr="006729FA">
        <w:rPr>
          <w:b/>
        </w:rPr>
        <w:t xml:space="preserve">Sudac određuje  da se  </w:t>
      </w:r>
      <w:r w:rsidR="0041797B">
        <w:rPr>
          <w:b/>
        </w:rPr>
        <w:t>istaknuta ponuda može za  garažna mjesta  povisiti u vrijednosti   od 2</w:t>
      </w:r>
      <w:r w:rsidRPr="006729FA">
        <w:rPr>
          <w:b/>
        </w:rPr>
        <w:t>.000,00  kn.</w:t>
      </w:r>
    </w:p>
    <w:p w:rsidRPr="006729FA" w:rsidR="00E06B2B" w:rsidP="00E06B2B" w:rsidRDefault="00E06B2B">
      <w:pPr>
        <w:jc w:val="both"/>
      </w:pPr>
      <w:r w:rsidRPr="006729FA">
        <w:rPr>
          <w:b/>
        </w:rPr>
        <w:t>Nakon isteka roka od 5 minuta poslije istaknute ponude  dražba se za etažnu jedinicu završava ukoliko nema  više istaknute ponude ponuditelja</w:t>
      </w:r>
      <w:r w:rsidRPr="006729FA">
        <w:t xml:space="preserve">. </w:t>
      </w:r>
    </w:p>
    <w:p w:rsidRPr="006729FA" w:rsidR="00E06B2B" w:rsidP="00E06B2B" w:rsidRDefault="00A00D0D">
      <w:pPr>
        <w:jc w:val="both"/>
        <w:rPr>
          <w:b/>
        </w:rPr>
      </w:pPr>
      <w:r w:rsidRPr="006729FA">
        <w:rPr>
          <w:b/>
        </w:rPr>
        <w:tab/>
      </w:r>
      <w:r w:rsidR="00F744D3">
        <w:rPr>
          <w:b/>
        </w:rPr>
        <w:t>Utvrđuje se da su u 09,45</w:t>
      </w:r>
      <w:r w:rsidRPr="006729FA" w:rsidR="00E06B2B">
        <w:rPr>
          <w:b/>
        </w:rPr>
        <w:t xml:space="preserve"> sati  ispunjeni uvjeti za početak prodaje.</w:t>
      </w:r>
    </w:p>
    <w:p w:rsidRPr="006729FA" w:rsidR="00E06B2B" w:rsidP="00E06B2B" w:rsidRDefault="00E06B2B">
      <w:pPr>
        <w:jc w:val="both"/>
        <w:rPr>
          <w:b/>
        </w:rPr>
      </w:pPr>
    </w:p>
    <w:p w:rsidR="00E06B2B" w:rsidP="00E06B2B" w:rsidRDefault="00E06B2B">
      <w:pPr>
        <w:ind w:firstLine="708"/>
        <w:jc w:val="both"/>
        <w:rPr>
          <w:b/>
        </w:rPr>
      </w:pPr>
      <w:r w:rsidRPr="006729FA">
        <w:t>Sud određuje način unovčenja nekretnina, upisanih u zemljišne knjige</w:t>
      </w:r>
      <w:r w:rsidRPr="006729FA">
        <w:rPr>
          <w:b/>
        </w:rPr>
        <w:t xml:space="preserve"> </w:t>
      </w:r>
      <w:r w:rsidRPr="006729FA">
        <w:t xml:space="preserve">Općinskog suda u Novom Zagrebu, </w:t>
      </w:r>
      <w:r w:rsidRPr="006729FA">
        <w:rPr>
          <w:b/>
        </w:rPr>
        <w:t>K.O. BLATO NOVO</w:t>
      </w:r>
      <w:r w:rsidRPr="006729FA">
        <w:t xml:space="preserve">,  </w:t>
      </w:r>
      <w:r w:rsidRPr="006729FA">
        <w:rPr>
          <w:b/>
        </w:rPr>
        <w:t xml:space="preserve">OBJEKAT S-2, </w:t>
      </w:r>
      <w:proofErr w:type="spellStart"/>
      <w:r w:rsidRPr="006729FA">
        <w:rPr>
          <w:b/>
        </w:rPr>
        <w:t>Jaruščica</w:t>
      </w:r>
      <w:proofErr w:type="spellEnd"/>
      <w:r w:rsidRPr="006729FA">
        <w:rPr>
          <w:b/>
        </w:rPr>
        <w:t xml:space="preserve"> 5 i 5a, </w:t>
      </w:r>
      <w:proofErr w:type="spellStart"/>
      <w:r w:rsidRPr="006729FA">
        <w:rPr>
          <w:b/>
        </w:rPr>
        <w:t>Zk</w:t>
      </w:r>
      <w:proofErr w:type="spellEnd"/>
      <w:r w:rsidRPr="006729FA">
        <w:rPr>
          <w:b/>
        </w:rPr>
        <w:t xml:space="preserve"> .ul. 2855. </w:t>
      </w:r>
      <w:r w:rsidRPr="0041797B" w:rsidR="0041797B">
        <w:t>Kako slijedi:</w:t>
      </w:r>
      <w:r w:rsidR="0041797B">
        <w:rPr>
          <w:b/>
        </w:rPr>
        <w:t xml:space="preserve"> </w:t>
      </w:r>
    </w:p>
    <w:p w:rsidR="00162436" w:rsidP="00E06B2B" w:rsidRDefault="00162436">
      <w:pPr>
        <w:ind w:firstLine="708"/>
        <w:jc w:val="both"/>
        <w:rPr>
          <w:b/>
        </w:rPr>
      </w:pPr>
    </w:p>
    <w:p w:rsidRPr="004F49A8" w:rsidR="00162436" w:rsidP="00162436" w:rsidRDefault="00162436">
      <w:pPr>
        <w:pStyle w:val="Odlomakpopisa"/>
        <w:numPr>
          <w:ilvl w:val="0"/>
          <w:numId w:val="5"/>
        </w:numPr>
        <w:ind w:left="0" w:firstLine="0"/>
        <w:rPr>
          <w:b/>
        </w:rPr>
      </w:pPr>
      <w:r w:rsidRPr="004F49A8">
        <w:rPr>
          <w:rFonts w:hint="eastAsia"/>
          <w:b/>
        </w:rPr>
        <w:t xml:space="preserve">364. </w:t>
      </w:r>
      <w:r w:rsidRPr="004F49A8">
        <w:rPr>
          <w:b/>
        </w:rPr>
        <w:t>ETAŽA</w:t>
      </w:r>
      <w:r w:rsidRPr="004F49A8">
        <w:rPr>
          <w:rFonts w:hint="eastAsia"/>
          <w:b/>
        </w:rPr>
        <w:t xml:space="preserve">: 3/10000 </w:t>
      </w:r>
      <w:r w:rsidRPr="004F49A8">
        <w:rPr>
          <w:b/>
        </w:rPr>
        <w:t xml:space="preserve"> </w:t>
      </w:r>
    </w:p>
    <w:p w:rsidR="00162436" w:rsidP="00162436" w:rsidRDefault="00162436">
      <w:pPr>
        <w:jc w:val="both"/>
      </w:pPr>
      <w:r>
        <w:rPr>
          <w:rFonts w:hint="eastAsia"/>
        </w:rPr>
        <w:t xml:space="preserve">garažno parkirno mjesto oznake P-37 u podrumu -1 objekta S 2, </w:t>
      </w:r>
      <w:proofErr w:type="spellStart"/>
      <w:r>
        <w:rPr>
          <w:rFonts w:hint="eastAsia"/>
        </w:rPr>
        <w:t>Jaruščica</w:t>
      </w:r>
      <w:proofErr w:type="spellEnd"/>
      <w:r>
        <w:rPr>
          <w:rFonts w:hint="eastAsia"/>
        </w:rPr>
        <w:t xml:space="preserve"> 5 i 5a, neto korisne površine 8,85 m2, u etažnom elaboratu sve označeno crvenom bojom</w:t>
      </w:r>
      <w:r>
        <w:rPr>
          <w:rFonts w:hint="eastAsia"/>
        </w:rPr>
        <w:tab/>
      </w:r>
      <w:r>
        <w:rPr>
          <w:rFonts w:hint="eastAsia"/>
        </w:rPr>
        <w:tab/>
      </w:r>
    </w:p>
    <w:p w:rsidR="00162436" w:rsidP="00162436" w:rsidRDefault="00162436">
      <w:r>
        <w:t xml:space="preserve">Na ovom ročištu za dražbu nekretnina se ne može prodati ispod vrijednosti od 15.500,00 kn.  </w:t>
      </w:r>
    </w:p>
    <w:p w:rsidR="00162436" w:rsidP="00162436" w:rsidRDefault="00162436">
      <w:pPr>
        <w:pStyle w:val="Odlomakpopisa"/>
        <w:numPr>
          <w:ilvl w:val="0"/>
          <w:numId w:val="2"/>
        </w:numPr>
        <w:ind w:left="720"/>
      </w:pPr>
      <w:r>
        <w:t>Marko Puškarić ist</w:t>
      </w:r>
      <w:r w:rsidR="00F744D3">
        <w:t xml:space="preserve">iče ponudu u iznosu od </w:t>
      </w:r>
      <w:r>
        <w:t>kn</w:t>
      </w:r>
    </w:p>
    <w:p w:rsidR="00162436" w:rsidP="00162436" w:rsidRDefault="00162436">
      <w:pPr>
        <w:pStyle w:val="Odlomakpopisa"/>
        <w:numPr>
          <w:ilvl w:val="0"/>
          <w:numId w:val="2"/>
        </w:numPr>
        <w:ind w:left="720"/>
      </w:pPr>
      <w:r w:rsidRPr="00500C25">
        <w:rPr>
          <w:b/>
        </w:rPr>
        <w:t>Sanja Lazić i</w:t>
      </w:r>
      <w:r w:rsidRPr="00500C25">
        <w:t xml:space="preserve">stiče </w:t>
      </w:r>
      <w:r>
        <w:t>ponudu u iznos</w:t>
      </w:r>
      <w:r w:rsidR="00F744D3">
        <w:t xml:space="preserve">u od </w:t>
      </w:r>
      <w:r>
        <w:t xml:space="preserve"> </w:t>
      </w:r>
      <w:r w:rsidR="007E472E">
        <w:t>27.500,00, 31,500,00 kn,</w:t>
      </w:r>
      <w:r w:rsidR="00500C25">
        <w:rPr>
          <w:b/>
        </w:rPr>
        <w:t xml:space="preserve"> 35.500,00 u 10.06 sati </w:t>
      </w:r>
    </w:p>
    <w:p w:rsidR="00162436" w:rsidP="00162436" w:rsidRDefault="00162436">
      <w:pPr>
        <w:pStyle w:val="Odlomakpopisa"/>
        <w:numPr>
          <w:ilvl w:val="0"/>
          <w:numId w:val="2"/>
        </w:numPr>
        <w:ind w:left="720"/>
      </w:pPr>
      <w:r>
        <w:t xml:space="preserve">Ivica Tomić </w:t>
      </w:r>
      <w:r w:rsidRPr="00FA3DFE">
        <w:t>ističe ponudu u iznosu od</w:t>
      </w:r>
      <w:r w:rsidR="00F744D3">
        <w:t xml:space="preserve"> </w:t>
      </w:r>
    </w:p>
    <w:p w:rsidR="00162436" w:rsidP="00162436" w:rsidRDefault="00162436">
      <w:pPr>
        <w:pStyle w:val="Odlomakpopisa"/>
        <w:numPr>
          <w:ilvl w:val="0"/>
          <w:numId w:val="2"/>
        </w:numPr>
        <w:ind w:left="720"/>
      </w:pPr>
      <w:proofErr w:type="spellStart"/>
      <w:r>
        <w:t>Rina</w:t>
      </w:r>
      <w:proofErr w:type="spellEnd"/>
      <w:r>
        <w:t xml:space="preserve"> </w:t>
      </w:r>
      <w:proofErr w:type="spellStart"/>
      <w:r>
        <w:t>Broqi</w:t>
      </w:r>
      <w:proofErr w:type="spellEnd"/>
      <w:r>
        <w:t xml:space="preserve"> istič</w:t>
      </w:r>
      <w:r w:rsidR="00F744D3">
        <w:t xml:space="preserve">e ponudu u iznosu od </w:t>
      </w:r>
    </w:p>
    <w:p w:rsidR="00162436" w:rsidP="00162436" w:rsidRDefault="00162436">
      <w:pPr>
        <w:pStyle w:val="Odlomakpopisa"/>
        <w:numPr>
          <w:ilvl w:val="0"/>
          <w:numId w:val="2"/>
        </w:numPr>
        <w:ind w:left="720"/>
      </w:pPr>
      <w:r>
        <w:t>NEKTUS INTERIJERI</w:t>
      </w:r>
      <w:r w:rsidR="00F744D3">
        <w:t xml:space="preserve">  d.o.o. u iznosu od </w:t>
      </w:r>
      <w:r>
        <w:t xml:space="preserve"> </w:t>
      </w:r>
    </w:p>
    <w:p w:rsidR="00162436" w:rsidP="00162436" w:rsidRDefault="00162436">
      <w:pPr>
        <w:pStyle w:val="Odlomakpopisa"/>
        <w:numPr>
          <w:ilvl w:val="0"/>
          <w:numId w:val="2"/>
        </w:numPr>
        <w:ind w:left="720"/>
      </w:pPr>
      <w:r>
        <w:t xml:space="preserve">Ivan </w:t>
      </w:r>
      <w:proofErr w:type="spellStart"/>
      <w:r>
        <w:t>Kobaš</w:t>
      </w:r>
      <w:proofErr w:type="spellEnd"/>
      <w:r>
        <w:t xml:space="preserve"> istič</w:t>
      </w:r>
      <w:r w:rsidR="00F744D3">
        <w:t>e ponudu u iznosu od</w:t>
      </w:r>
    </w:p>
    <w:p w:rsidR="00162436" w:rsidP="00162436" w:rsidRDefault="00162436">
      <w:pPr>
        <w:pStyle w:val="Odlomakpopisa"/>
        <w:numPr>
          <w:ilvl w:val="0"/>
          <w:numId w:val="2"/>
        </w:numPr>
        <w:ind w:left="720"/>
      </w:pPr>
      <w:r>
        <w:t>Tea Kol</w:t>
      </w:r>
      <w:r w:rsidR="00F744D3">
        <w:t xml:space="preserve">ić ističe ponudu u iznosu od </w:t>
      </w:r>
      <w:r w:rsidR="004040EF">
        <w:t>15.500,00k u 09,45, 19.500,00. 23.500</w:t>
      </w:r>
    </w:p>
    <w:p w:rsidR="00162436" w:rsidP="00162436" w:rsidRDefault="00162436">
      <w:pPr>
        <w:pStyle w:val="Odlomakpopisa"/>
        <w:numPr>
          <w:ilvl w:val="0"/>
          <w:numId w:val="2"/>
        </w:numPr>
        <w:ind w:left="720"/>
      </w:pPr>
      <w:r w:rsidRPr="009A1E3E">
        <w:t>Ivan Kralj</w:t>
      </w:r>
      <w:r>
        <w:t xml:space="preserve"> istič</w:t>
      </w:r>
      <w:r w:rsidR="00F744D3">
        <w:t xml:space="preserve">e ponudu u iznosu od </w:t>
      </w:r>
      <w:r>
        <w:t xml:space="preserve"> </w:t>
      </w:r>
      <w:r w:rsidR="00855B22">
        <w:t>17.500,00 n u 09,45</w:t>
      </w:r>
      <w:r w:rsidR="004040EF">
        <w:t xml:space="preserve">, 21.5000,00, </w:t>
      </w:r>
      <w:r w:rsidRPr="009A1E3E" w:rsidR="004040EF">
        <w:t>25.500,00 u</w:t>
      </w:r>
      <w:r w:rsidR="004040EF">
        <w:t xml:space="preserve"> 09,45 sati</w:t>
      </w:r>
      <w:r w:rsidR="009A1E3E">
        <w:t>, 29.500</w:t>
      </w:r>
      <w:r w:rsidR="00500C25">
        <w:t>,00,  33.500,00</w:t>
      </w:r>
    </w:p>
    <w:p w:rsidR="00162436" w:rsidP="00162436" w:rsidRDefault="00162436">
      <w:pPr>
        <w:pStyle w:val="Odlomakpopisa"/>
        <w:numPr>
          <w:ilvl w:val="0"/>
          <w:numId w:val="2"/>
        </w:numPr>
        <w:ind w:left="720"/>
      </w:pPr>
      <w:r>
        <w:t xml:space="preserve">Ljubica </w:t>
      </w:r>
      <w:proofErr w:type="spellStart"/>
      <w:r>
        <w:t>Žuljić</w:t>
      </w:r>
      <w:proofErr w:type="spellEnd"/>
      <w:r>
        <w:t xml:space="preserve"> ističe ponudu u visini  </w:t>
      </w:r>
    </w:p>
    <w:p w:rsidR="00162436" w:rsidP="00162436" w:rsidRDefault="00162436">
      <w:pPr>
        <w:pStyle w:val="Odlomakpopisa"/>
        <w:numPr>
          <w:ilvl w:val="0"/>
          <w:numId w:val="2"/>
        </w:numPr>
        <w:ind w:left="720"/>
      </w:pPr>
      <w:r>
        <w:t xml:space="preserve">Iris </w:t>
      </w:r>
      <w:proofErr w:type="spellStart"/>
      <w:r>
        <w:t>Cek</w:t>
      </w:r>
      <w:r w:rsidR="00F744D3">
        <w:t>uš</w:t>
      </w:r>
      <w:proofErr w:type="spellEnd"/>
      <w:r w:rsidR="00F744D3">
        <w:t xml:space="preserve"> </w:t>
      </w:r>
      <w:proofErr w:type="spellStart"/>
      <w:r w:rsidR="00F744D3">
        <w:t>Soltz</w:t>
      </w:r>
      <w:proofErr w:type="spellEnd"/>
      <w:r w:rsidR="00F744D3">
        <w:t xml:space="preserve"> i</w:t>
      </w:r>
      <w:r w:rsidR="00855B22">
        <w:t>s</w:t>
      </w:r>
      <w:r w:rsidR="00F744D3">
        <w:t xml:space="preserve">tiče ponudu u visini </w:t>
      </w:r>
      <w:r>
        <w:t xml:space="preserve"> </w:t>
      </w:r>
    </w:p>
    <w:p w:rsidR="009A1E3E" w:rsidP="00C4010F" w:rsidRDefault="009A1E3E">
      <w:pPr>
        <w:jc w:val="both"/>
      </w:pPr>
    </w:p>
    <w:p w:rsidRPr="00372E05" w:rsidR="009A1E3E" w:rsidP="00C4010F" w:rsidRDefault="00E17208">
      <w:pPr>
        <w:jc w:val="both"/>
        <w:rPr>
          <w:b/>
        </w:rPr>
      </w:pPr>
      <w:r w:rsidRPr="00372E05">
        <w:rPr>
          <w:b/>
        </w:rPr>
        <w:t xml:space="preserve">Utvrđuje se da je  </w:t>
      </w:r>
      <w:r w:rsidRPr="00372E05" w:rsidR="00372E05">
        <w:rPr>
          <w:b/>
        </w:rPr>
        <w:t xml:space="preserve">Sanja   Lazić,  </w:t>
      </w:r>
      <w:r w:rsidR="00372E05">
        <w:rPr>
          <w:b/>
        </w:rPr>
        <w:t xml:space="preserve">Slatina, Kralja Tomislava 17, </w:t>
      </w:r>
      <w:r w:rsidRPr="00372E05">
        <w:rPr>
          <w:b/>
        </w:rPr>
        <w:t xml:space="preserve"> </w:t>
      </w:r>
      <w:r w:rsidRPr="00372E05" w:rsidR="00855B22">
        <w:rPr>
          <w:b/>
        </w:rPr>
        <w:t xml:space="preserve">  OIB:</w:t>
      </w:r>
      <w:r w:rsidR="00372E05">
        <w:rPr>
          <w:b/>
        </w:rPr>
        <w:t>93538380913</w:t>
      </w:r>
      <w:r w:rsidRPr="00372E05">
        <w:rPr>
          <w:b/>
        </w:rPr>
        <w:t xml:space="preserve">  </w:t>
      </w:r>
      <w:r w:rsidRPr="00372E05" w:rsidR="00855B22">
        <w:rPr>
          <w:b/>
        </w:rPr>
        <w:t xml:space="preserve">   stekla</w:t>
      </w:r>
      <w:r w:rsidRPr="00372E05" w:rsidR="009A1E3E">
        <w:rPr>
          <w:b/>
        </w:rPr>
        <w:t xml:space="preserve"> uvjete za dosudu. </w:t>
      </w:r>
    </w:p>
    <w:p w:rsidR="00162436" w:rsidP="00C4010F" w:rsidRDefault="00162436">
      <w:pPr>
        <w:jc w:val="both"/>
        <w:rPr>
          <w:b/>
        </w:rPr>
      </w:pPr>
    </w:p>
    <w:p w:rsidRPr="004F49A8" w:rsidR="00162436" w:rsidP="00162436" w:rsidRDefault="00162436">
      <w:pPr>
        <w:pStyle w:val="Odlomakpopisa"/>
        <w:numPr>
          <w:ilvl w:val="0"/>
          <w:numId w:val="5"/>
        </w:numPr>
        <w:ind w:left="0" w:firstLine="0"/>
        <w:jc w:val="both"/>
        <w:rPr>
          <w:b/>
        </w:rPr>
      </w:pPr>
      <w:r w:rsidRPr="004F49A8">
        <w:rPr>
          <w:rFonts w:hint="eastAsia"/>
          <w:b/>
        </w:rPr>
        <w:t xml:space="preserve">371. </w:t>
      </w:r>
      <w:r w:rsidRPr="004F49A8">
        <w:rPr>
          <w:b/>
        </w:rPr>
        <w:t>ETAŽA</w:t>
      </w:r>
      <w:r w:rsidRPr="004F49A8">
        <w:rPr>
          <w:rFonts w:hint="eastAsia"/>
          <w:b/>
        </w:rPr>
        <w:t xml:space="preserve">: 3/10000 </w:t>
      </w:r>
      <w:r w:rsidRPr="004F49A8">
        <w:rPr>
          <w:b/>
        </w:rPr>
        <w:t xml:space="preserve"> </w:t>
      </w:r>
    </w:p>
    <w:p w:rsidR="00162436" w:rsidP="00162436" w:rsidRDefault="00162436">
      <w:pPr>
        <w:jc w:val="both"/>
      </w:pPr>
      <w:r>
        <w:rPr>
          <w:rFonts w:hint="eastAsia"/>
        </w:rPr>
        <w:t xml:space="preserve">garažno parkirno mjesto oznake P-44 u podrumu -1 objekta S 2, </w:t>
      </w:r>
      <w:proofErr w:type="spellStart"/>
      <w:r>
        <w:rPr>
          <w:rFonts w:hint="eastAsia"/>
        </w:rPr>
        <w:t>Jaruščica</w:t>
      </w:r>
      <w:proofErr w:type="spellEnd"/>
      <w:r>
        <w:rPr>
          <w:rFonts w:hint="eastAsia"/>
        </w:rPr>
        <w:t xml:space="preserve"> 5 i 5a, neto korisne površine 8,85 m2, u etažnom elaboratu sve označeno zelenom bojom</w:t>
      </w:r>
      <w:r>
        <w:rPr>
          <w:rFonts w:hint="eastAsia"/>
        </w:rPr>
        <w:tab/>
      </w:r>
      <w:r>
        <w:rPr>
          <w:rFonts w:hint="eastAsia"/>
        </w:rPr>
        <w:tab/>
      </w:r>
    </w:p>
    <w:p w:rsidR="00162436" w:rsidP="00162436" w:rsidRDefault="00162436">
      <w:r>
        <w:t xml:space="preserve">Na ovom ročištu za dražbu nekretnina se ne može prodati ispod vrijednosti od 15.600,00 kn.  </w:t>
      </w:r>
    </w:p>
    <w:p w:rsidR="00162436" w:rsidP="00162436" w:rsidRDefault="00162436">
      <w:pPr>
        <w:pStyle w:val="Odlomakpopisa"/>
        <w:numPr>
          <w:ilvl w:val="0"/>
          <w:numId w:val="2"/>
        </w:numPr>
        <w:ind w:left="720"/>
      </w:pPr>
      <w:r>
        <w:t>Marko Puška</w:t>
      </w:r>
      <w:r w:rsidR="007E472E">
        <w:t xml:space="preserve">rić ističe ponudu u iznosu od </w:t>
      </w:r>
    </w:p>
    <w:p w:rsidR="00162436" w:rsidP="00162436" w:rsidRDefault="00162436">
      <w:pPr>
        <w:pStyle w:val="Odlomakpopisa"/>
        <w:numPr>
          <w:ilvl w:val="0"/>
          <w:numId w:val="2"/>
        </w:numPr>
        <w:ind w:left="720"/>
      </w:pPr>
      <w:r>
        <w:t xml:space="preserve">Sanja Lazić ističe ponudu u iznosu od </w:t>
      </w:r>
      <w:r w:rsidR="004040EF">
        <w:t>17.600,21.600, 25.29.</w:t>
      </w:r>
    </w:p>
    <w:p w:rsidR="00162436" w:rsidP="00162436" w:rsidRDefault="00162436">
      <w:pPr>
        <w:pStyle w:val="Odlomakpopisa"/>
        <w:numPr>
          <w:ilvl w:val="0"/>
          <w:numId w:val="2"/>
        </w:numPr>
        <w:ind w:left="720"/>
      </w:pPr>
      <w:r w:rsidRPr="004040EF">
        <w:rPr>
          <w:b/>
          <w:sz w:val="23"/>
          <w:szCs w:val="23"/>
        </w:rPr>
        <w:t>IMPALA TRGOVINA</w:t>
      </w:r>
      <w:r>
        <w:rPr>
          <w:sz w:val="23"/>
          <w:szCs w:val="23"/>
        </w:rPr>
        <w:t xml:space="preserve"> d.o.o. </w:t>
      </w:r>
      <w:r>
        <w:t xml:space="preserve">ističe ponudu u iznosu od </w:t>
      </w:r>
      <w:r w:rsidR="004040EF">
        <w:t xml:space="preserve">15.600,0n u 09,46 ,19.600, 23. 27. , </w:t>
      </w:r>
      <w:r w:rsidRPr="004040EF" w:rsidR="004040EF">
        <w:rPr>
          <w:b/>
        </w:rPr>
        <w:t>31.600,00 kn u 09,46</w:t>
      </w:r>
      <w:r w:rsidR="004040EF">
        <w:t xml:space="preserve"> sati </w:t>
      </w:r>
    </w:p>
    <w:p w:rsidR="00162436" w:rsidP="00162436" w:rsidRDefault="00162436">
      <w:pPr>
        <w:pStyle w:val="Odlomakpopisa"/>
        <w:numPr>
          <w:ilvl w:val="0"/>
          <w:numId w:val="2"/>
        </w:numPr>
        <w:ind w:left="720"/>
      </w:pPr>
      <w:r>
        <w:rPr>
          <w:sz w:val="23"/>
          <w:szCs w:val="23"/>
        </w:rPr>
        <w:t xml:space="preserve">Ivica Tomić </w:t>
      </w:r>
      <w:r w:rsidRPr="00FA3DFE">
        <w:t>ističe ponudu u iznosu od</w:t>
      </w:r>
      <w:r>
        <w:t xml:space="preserve"> </w:t>
      </w:r>
    </w:p>
    <w:p w:rsidR="00162436" w:rsidP="00162436" w:rsidRDefault="00162436">
      <w:pPr>
        <w:pStyle w:val="Odlomakpopisa"/>
        <w:numPr>
          <w:ilvl w:val="0"/>
          <w:numId w:val="2"/>
        </w:numPr>
        <w:ind w:left="720"/>
      </w:pPr>
      <w:proofErr w:type="spellStart"/>
      <w:r>
        <w:t>Rina</w:t>
      </w:r>
      <w:proofErr w:type="spellEnd"/>
      <w:r>
        <w:t xml:space="preserve"> </w:t>
      </w:r>
      <w:proofErr w:type="spellStart"/>
      <w:r>
        <w:t>Broqi</w:t>
      </w:r>
      <w:proofErr w:type="spellEnd"/>
      <w:r>
        <w:t xml:space="preserve"> ističe ponudu u iznosu od </w:t>
      </w:r>
    </w:p>
    <w:p w:rsidR="00162436" w:rsidP="00162436" w:rsidRDefault="002632EA">
      <w:pPr>
        <w:pStyle w:val="Odlomakpopisa"/>
        <w:numPr>
          <w:ilvl w:val="0"/>
          <w:numId w:val="2"/>
        </w:numPr>
        <w:ind w:left="720"/>
      </w:pPr>
      <w:r>
        <w:lastRenderedPageBreak/>
        <w:t>NEKTUS INTERIJER</w:t>
      </w:r>
      <w:r w:rsidR="00162436">
        <w:t xml:space="preserve">I d.o.o.  ističe ponudu od </w:t>
      </w:r>
    </w:p>
    <w:p w:rsidR="00162436" w:rsidP="00162436" w:rsidRDefault="00162436">
      <w:pPr>
        <w:pStyle w:val="Odlomakpopisa"/>
        <w:numPr>
          <w:ilvl w:val="0"/>
          <w:numId w:val="2"/>
        </w:numPr>
        <w:ind w:left="720"/>
      </w:pPr>
      <w:r>
        <w:t xml:space="preserve">Ivan </w:t>
      </w:r>
      <w:proofErr w:type="spellStart"/>
      <w:r>
        <w:t>Kobaš</w:t>
      </w:r>
      <w:proofErr w:type="spellEnd"/>
      <w:r>
        <w:t xml:space="preserve"> ističe ponudu u iznosu od </w:t>
      </w:r>
    </w:p>
    <w:p w:rsidR="00162436" w:rsidP="00162436" w:rsidRDefault="00162436">
      <w:pPr>
        <w:pStyle w:val="Odlomakpopisa"/>
        <w:numPr>
          <w:ilvl w:val="0"/>
          <w:numId w:val="2"/>
        </w:numPr>
        <w:ind w:left="720"/>
      </w:pPr>
      <w:r>
        <w:t xml:space="preserve">Tea Kolić ističe ponudu u iznosu od </w:t>
      </w:r>
    </w:p>
    <w:p w:rsidR="00162436" w:rsidP="00162436" w:rsidRDefault="00162436">
      <w:pPr>
        <w:pStyle w:val="Odlomakpopisa"/>
        <w:numPr>
          <w:ilvl w:val="0"/>
          <w:numId w:val="2"/>
        </w:numPr>
        <w:ind w:left="720"/>
      </w:pPr>
      <w:r>
        <w:t xml:space="preserve">Ivan Kralj ističe ponudu u iznosu od </w:t>
      </w:r>
    </w:p>
    <w:p w:rsidR="00162436" w:rsidP="00162436" w:rsidRDefault="00162436">
      <w:pPr>
        <w:pStyle w:val="Odlomakpopisa"/>
        <w:numPr>
          <w:ilvl w:val="0"/>
          <w:numId w:val="2"/>
        </w:numPr>
        <w:ind w:left="720"/>
      </w:pPr>
      <w:r>
        <w:t xml:space="preserve">Ljubica </w:t>
      </w:r>
      <w:proofErr w:type="spellStart"/>
      <w:r>
        <w:t>Žuljić</w:t>
      </w:r>
      <w:proofErr w:type="spellEnd"/>
      <w:r>
        <w:t xml:space="preserve"> ističe ponudu u visini </w:t>
      </w:r>
    </w:p>
    <w:p w:rsidR="00E17208" w:rsidP="00162436" w:rsidRDefault="00E17208">
      <w:pPr>
        <w:pStyle w:val="Odlomakpopisa"/>
        <w:numPr>
          <w:ilvl w:val="0"/>
          <w:numId w:val="2"/>
        </w:numPr>
        <w:ind w:left="720"/>
      </w:pPr>
    </w:p>
    <w:p w:rsidR="00E17208" w:rsidP="00E17208" w:rsidRDefault="00E17208">
      <w:r w:rsidRPr="00E17208">
        <w:rPr>
          <w:b/>
        </w:rPr>
        <w:t xml:space="preserve">Utvrđuje se da je </w:t>
      </w:r>
      <w:r>
        <w:rPr>
          <w:b/>
        </w:rPr>
        <w:t xml:space="preserve">IMPALA TRGOVINA,  d.o.o.  Sesvete,  Ivana </w:t>
      </w:r>
      <w:proofErr w:type="spellStart"/>
      <w:r>
        <w:rPr>
          <w:b/>
        </w:rPr>
        <w:t>Keleka</w:t>
      </w:r>
      <w:proofErr w:type="spellEnd"/>
      <w:r>
        <w:rPr>
          <w:b/>
        </w:rPr>
        <w:t xml:space="preserve"> 83, OIB:74349957002 stekla uvjete za dosudu.   </w:t>
      </w:r>
    </w:p>
    <w:p w:rsidR="00162436" w:rsidP="00162436" w:rsidRDefault="00162436"/>
    <w:p w:rsidR="00162436" w:rsidP="00162436" w:rsidRDefault="00162436">
      <w:pPr>
        <w:pStyle w:val="Odlomakpopisa"/>
        <w:numPr>
          <w:ilvl w:val="0"/>
          <w:numId w:val="5"/>
        </w:numPr>
        <w:ind w:left="709" w:hanging="709"/>
        <w:rPr>
          <w:b/>
        </w:rPr>
      </w:pPr>
      <w:r>
        <w:rPr>
          <w:b/>
        </w:rPr>
        <w:t>178. ETAŽA: 3/10000</w:t>
      </w:r>
      <w:r>
        <w:rPr>
          <w:b/>
        </w:rPr>
        <w:tab/>
      </w:r>
    </w:p>
    <w:p w:rsidR="00162436" w:rsidP="00162436" w:rsidRDefault="00162436">
      <w:pPr>
        <w:jc w:val="both"/>
      </w:pPr>
      <w:r>
        <w:t xml:space="preserve">garažno parkirno mjesto oznake P-58 u podrumu -2 objekta S 2, </w:t>
      </w:r>
      <w:proofErr w:type="spellStart"/>
      <w:r>
        <w:t>Jaruščica</w:t>
      </w:r>
      <w:proofErr w:type="spellEnd"/>
      <w:r>
        <w:t xml:space="preserve"> 5 i 5a, neto korisne površine 8,85 m2, u etažnom elaboratu sve označeno plavom bojom</w:t>
      </w:r>
      <w:r>
        <w:tab/>
      </w:r>
      <w:r>
        <w:tab/>
      </w:r>
    </w:p>
    <w:p w:rsidR="00162436" w:rsidP="00162436" w:rsidRDefault="00162436">
      <w:r>
        <w:t xml:space="preserve">Na ovom ročištu za dražbu nekretnina se ne može prodati ispod vrijednosti od 15.700,00 kn.  </w:t>
      </w:r>
    </w:p>
    <w:p w:rsidR="00162436" w:rsidP="00162436" w:rsidRDefault="00162436">
      <w:pPr>
        <w:pStyle w:val="Odlomakpopisa"/>
        <w:numPr>
          <w:ilvl w:val="0"/>
          <w:numId w:val="2"/>
        </w:numPr>
        <w:ind w:left="720"/>
      </w:pPr>
      <w:r>
        <w:t>Marko Puškarić ističe ponudu u iznosu o</w:t>
      </w:r>
      <w:r w:rsidR="004040EF">
        <w:t>d</w:t>
      </w:r>
      <w:r>
        <w:t xml:space="preserve"> kn </w:t>
      </w:r>
    </w:p>
    <w:p w:rsidR="00162436" w:rsidP="00162436" w:rsidRDefault="00162436">
      <w:pPr>
        <w:pStyle w:val="Odlomakpopisa"/>
        <w:numPr>
          <w:ilvl w:val="0"/>
          <w:numId w:val="2"/>
        </w:numPr>
        <w:ind w:left="720"/>
      </w:pPr>
      <w:r>
        <w:t xml:space="preserve">NEKTUS INTERIJERI  ističe ponudu od </w:t>
      </w:r>
    </w:p>
    <w:p w:rsidR="00162436" w:rsidP="00162436" w:rsidRDefault="00162436">
      <w:pPr>
        <w:pStyle w:val="Odlomakpopisa"/>
        <w:numPr>
          <w:ilvl w:val="0"/>
          <w:numId w:val="2"/>
        </w:numPr>
        <w:ind w:left="720"/>
      </w:pPr>
      <w:r>
        <w:t xml:space="preserve">Ljubica </w:t>
      </w:r>
      <w:proofErr w:type="spellStart"/>
      <w:r>
        <w:t>Žuljić</w:t>
      </w:r>
      <w:proofErr w:type="spellEnd"/>
      <w:r>
        <w:t xml:space="preserve"> ističe ponudu u </w:t>
      </w:r>
      <w:r w:rsidRPr="004040EF">
        <w:rPr>
          <w:b/>
        </w:rPr>
        <w:t xml:space="preserve">visini </w:t>
      </w:r>
      <w:r w:rsidRPr="004040EF" w:rsidR="004040EF">
        <w:rPr>
          <w:b/>
        </w:rPr>
        <w:t>15.700,00 kn  09,47 sati</w:t>
      </w:r>
    </w:p>
    <w:p w:rsidR="00162436" w:rsidP="00162436" w:rsidRDefault="00162436">
      <w:pPr>
        <w:pStyle w:val="Odlomakpopisa"/>
        <w:numPr>
          <w:ilvl w:val="0"/>
          <w:numId w:val="2"/>
        </w:numPr>
        <w:ind w:left="720"/>
      </w:pPr>
      <w:r>
        <w:t xml:space="preserve">Iris  </w:t>
      </w:r>
      <w:proofErr w:type="spellStart"/>
      <w:r>
        <w:t>Cekuš</w:t>
      </w:r>
      <w:proofErr w:type="spellEnd"/>
      <w:r>
        <w:t xml:space="preserve"> </w:t>
      </w:r>
      <w:proofErr w:type="spellStart"/>
      <w:r>
        <w:t>Soltz</w:t>
      </w:r>
      <w:proofErr w:type="spellEnd"/>
      <w:r>
        <w:t xml:space="preserve"> ističe ponudu u visini </w:t>
      </w:r>
    </w:p>
    <w:p w:rsidR="00E17208" w:rsidP="00162436" w:rsidRDefault="00E17208">
      <w:pPr>
        <w:pStyle w:val="Odlomakpopisa"/>
        <w:numPr>
          <w:ilvl w:val="0"/>
          <w:numId w:val="2"/>
        </w:numPr>
        <w:ind w:left="720"/>
      </w:pPr>
    </w:p>
    <w:p w:rsidRPr="00E17208" w:rsidR="00E17208" w:rsidP="00E17208" w:rsidRDefault="00E17208">
      <w:pPr>
        <w:rPr>
          <w:b/>
        </w:rPr>
      </w:pPr>
      <w:r w:rsidRPr="00E17208">
        <w:rPr>
          <w:b/>
        </w:rPr>
        <w:t xml:space="preserve">Utvrđuje se  da je Ljubica </w:t>
      </w:r>
      <w:proofErr w:type="spellStart"/>
      <w:r w:rsidRPr="00E17208">
        <w:rPr>
          <w:b/>
        </w:rPr>
        <w:t>Žuljić</w:t>
      </w:r>
      <w:proofErr w:type="spellEnd"/>
      <w:r w:rsidRPr="00E17208">
        <w:rPr>
          <w:b/>
        </w:rPr>
        <w:t>,</w:t>
      </w:r>
      <w:r>
        <w:rPr>
          <w:b/>
        </w:rPr>
        <w:t xml:space="preserve"> Velika Gorica, Sisačka 16, OIB:47641118940</w:t>
      </w:r>
      <w:r w:rsidRPr="00E17208">
        <w:rPr>
          <w:b/>
        </w:rPr>
        <w:t xml:space="preserve">   stekla uvjete za dosudu. </w:t>
      </w:r>
    </w:p>
    <w:p w:rsidR="002632EA" w:rsidP="004040EF" w:rsidRDefault="002632EA">
      <w:pPr>
        <w:pStyle w:val="Odlomakpopisa"/>
      </w:pPr>
    </w:p>
    <w:p w:rsidR="00162436" w:rsidP="00162436" w:rsidRDefault="00162436"/>
    <w:p w:rsidR="00162436" w:rsidP="00162436" w:rsidRDefault="00162436">
      <w:pPr>
        <w:pStyle w:val="Odlomakpopisa"/>
        <w:numPr>
          <w:ilvl w:val="0"/>
          <w:numId w:val="5"/>
        </w:numPr>
        <w:ind w:left="0" w:firstLine="0"/>
        <w:rPr>
          <w:b/>
        </w:rPr>
      </w:pPr>
      <w:r>
        <w:rPr>
          <w:b/>
        </w:rPr>
        <w:t>179. ETAŽA: 3/10000</w:t>
      </w:r>
      <w:r>
        <w:rPr>
          <w:b/>
        </w:rPr>
        <w:tab/>
      </w:r>
    </w:p>
    <w:p w:rsidR="00162436" w:rsidP="00162436" w:rsidRDefault="00162436">
      <w:pPr>
        <w:jc w:val="both"/>
      </w:pPr>
      <w:r>
        <w:t xml:space="preserve">garažno parkirno mjesto oznake P-59 u podrumu -2 objekta S 2, </w:t>
      </w:r>
      <w:proofErr w:type="spellStart"/>
      <w:r>
        <w:t>Jaruščica</w:t>
      </w:r>
      <w:proofErr w:type="spellEnd"/>
      <w:r>
        <w:t xml:space="preserve"> 5 i 5a, neto korisne površine 8,85 m2, u etažnom elaboratu sve označeno žutom bojom</w:t>
      </w:r>
      <w:r>
        <w:tab/>
      </w:r>
      <w:r>
        <w:tab/>
      </w:r>
    </w:p>
    <w:p w:rsidR="00162436" w:rsidP="00162436" w:rsidRDefault="00162436">
      <w:r>
        <w:t>Na ovom ročištu za dražbu nekretnina se ne može prodati ispod vrijednosti od 15.800,00 kn.</w:t>
      </w:r>
    </w:p>
    <w:p w:rsidR="00162436" w:rsidP="00162436" w:rsidRDefault="00162436">
      <w:pPr>
        <w:pStyle w:val="Odlomakpopisa"/>
        <w:numPr>
          <w:ilvl w:val="0"/>
          <w:numId w:val="2"/>
        </w:numPr>
        <w:ind w:left="720"/>
      </w:pPr>
      <w:r>
        <w:t>Marko Puškarić is</w:t>
      </w:r>
      <w:r w:rsidR="00405067">
        <w:t xml:space="preserve">tiče ponudu u iznosu od </w:t>
      </w:r>
    </w:p>
    <w:p w:rsidR="00162436" w:rsidP="00162436" w:rsidRDefault="00162436">
      <w:pPr>
        <w:pStyle w:val="Odlomakpopisa"/>
        <w:numPr>
          <w:ilvl w:val="0"/>
          <w:numId w:val="2"/>
        </w:numPr>
        <w:ind w:left="720"/>
      </w:pPr>
      <w:r>
        <w:t xml:space="preserve">NEKTUS INTERIJERI  ističe ponudu od </w:t>
      </w:r>
    </w:p>
    <w:p w:rsidR="00162436" w:rsidP="00162436" w:rsidRDefault="00162436">
      <w:pPr>
        <w:pStyle w:val="Odlomakpopisa"/>
        <w:numPr>
          <w:ilvl w:val="0"/>
          <w:numId w:val="2"/>
        </w:numPr>
        <w:ind w:left="720"/>
      </w:pPr>
      <w:r>
        <w:t xml:space="preserve">Tea Kolić ističe ponudu od </w:t>
      </w:r>
      <w:r w:rsidRPr="004040EF" w:rsidR="004040EF">
        <w:rPr>
          <w:b/>
        </w:rPr>
        <w:t>15.800,00kn  09,47 sati</w:t>
      </w:r>
      <w:r w:rsidR="004040EF">
        <w:t xml:space="preserve"> </w:t>
      </w:r>
    </w:p>
    <w:p w:rsidR="00162436" w:rsidP="00162436" w:rsidRDefault="00162436">
      <w:pPr>
        <w:pStyle w:val="Odlomakpopisa"/>
        <w:numPr>
          <w:ilvl w:val="0"/>
          <w:numId w:val="2"/>
        </w:numPr>
        <w:ind w:left="720"/>
      </w:pPr>
      <w:r>
        <w:t xml:space="preserve">Ljubica </w:t>
      </w:r>
      <w:proofErr w:type="spellStart"/>
      <w:r>
        <w:t>Žuljić</w:t>
      </w:r>
      <w:proofErr w:type="spellEnd"/>
      <w:r>
        <w:t xml:space="preserve"> ističe ponudu u visini </w:t>
      </w:r>
    </w:p>
    <w:p w:rsidRPr="001D17D9" w:rsidR="001D17D9" w:rsidP="00162436" w:rsidRDefault="001D17D9">
      <w:pPr>
        <w:pStyle w:val="Odlomakpopisa"/>
        <w:numPr>
          <w:ilvl w:val="0"/>
          <w:numId w:val="2"/>
        </w:numPr>
        <w:ind w:left="720"/>
        <w:rPr>
          <w:b/>
        </w:rPr>
      </w:pPr>
    </w:p>
    <w:p w:rsidRPr="001D17D9" w:rsidR="001D17D9" w:rsidP="001D17D9" w:rsidRDefault="001D17D9">
      <w:pPr>
        <w:rPr>
          <w:b/>
        </w:rPr>
      </w:pPr>
      <w:r w:rsidRPr="001D17D9">
        <w:rPr>
          <w:b/>
        </w:rPr>
        <w:t xml:space="preserve">Utvrđuje se da je </w:t>
      </w:r>
      <w:r>
        <w:rPr>
          <w:b/>
        </w:rPr>
        <w:t xml:space="preserve">Tea Kolić, Zagorje, Ogulin, </w:t>
      </w:r>
      <w:proofErr w:type="spellStart"/>
      <w:r>
        <w:rPr>
          <w:b/>
        </w:rPr>
        <w:t>Luketići</w:t>
      </w:r>
      <w:proofErr w:type="spellEnd"/>
      <w:r>
        <w:rPr>
          <w:b/>
        </w:rPr>
        <w:t xml:space="preserve"> 55, OIB.41585198769      stekla uvjete za dosudu. </w:t>
      </w:r>
    </w:p>
    <w:p w:rsidR="00162436" w:rsidP="00162436" w:rsidRDefault="00162436">
      <w:pPr>
        <w:rPr>
          <w:b/>
        </w:rPr>
      </w:pPr>
    </w:p>
    <w:p w:rsidR="00162436" w:rsidP="00162436" w:rsidRDefault="00162436">
      <w:pPr>
        <w:pStyle w:val="Odlomakpopisa"/>
        <w:numPr>
          <w:ilvl w:val="0"/>
          <w:numId w:val="5"/>
        </w:numPr>
        <w:ind w:left="0" w:firstLine="0"/>
        <w:rPr>
          <w:b/>
        </w:rPr>
      </w:pPr>
      <w:r>
        <w:rPr>
          <w:b/>
        </w:rPr>
        <w:t xml:space="preserve">180. ETAŽA: 3/10000 </w:t>
      </w:r>
    </w:p>
    <w:p w:rsidR="00162436" w:rsidP="00162436" w:rsidRDefault="00162436">
      <w:pPr>
        <w:jc w:val="both"/>
      </w:pPr>
      <w:r>
        <w:t xml:space="preserve">garažno parkirno mjesto oznake P-60 u podrumu -2 objekta S 2, </w:t>
      </w:r>
      <w:proofErr w:type="spellStart"/>
      <w:r>
        <w:t>Jaruščica</w:t>
      </w:r>
      <w:proofErr w:type="spellEnd"/>
      <w:r>
        <w:t xml:space="preserve"> 5 i 5a, neto korisne površine 8,85 m2, u etažnom elaboratu sve označeno zelenom bojom</w:t>
      </w:r>
      <w:r>
        <w:tab/>
      </w:r>
      <w:r>
        <w:tab/>
      </w:r>
    </w:p>
    <w:p w:rsidR="00162436" w:rsidP="00162436" w:rsidRDefault="00162436">
      <w:r>
        <w:t>Na ovom ročištu za dražbu nekretnina se ne može prodati ispod vrijednosti od 15.900,00 kn.</w:t>
      </w:r>
    </w:p>
    <w:p w:rsidR="00162436" w:rsidP="00162436" w:rsidRDefault="00162436">
      <w:pPr>
        <w:pStyle w:val="Odlomakpopisa"/>
        <w:numPr>
          <w:ilvl w:val="0"/>
          <w:numId w:val="2"/>
        </w:numPr>
        <w:ind w:left="720"/>
      </w:pPr>
      <w:r w:rsidRPr="006F6330">
        <w:t>Marko Puškarić</w:t>
      </w:r>
      <w:r w:rsidR="004040EF">
        <w:t xml:space="preserve"> ističe ponudu u iznosu od </w:t>
      </w:r>
      <w:r w:rsidRPr="006F6330">
        <w:t xml:space="preserve"> kn</w:t>
      </w:r>
    </w:p>
    <w:p w:rsidR="00162436" w:rsidP="00162436" w:rsidRDefault="00162436">
      <w:pPr>
        <w:pStyle w:val="Odlomakpopisa"/>
        <w:numPr>
          <w:ilvl w:val="0"/>
          <w:numId w:val="2"/>
        </w:numPr>
        <w:ind w:left="720"/>
      </w:pPr>
      <w:r>
        <w:t xml:space="preserve">Tea Kolić ističe ponudu u iznosu od </w:t>
      </w:r>
    </w:p>
    <w:p w:rsidR="00162436" w:rsidP="00985A28" w:rsidRDefault="00162436">
      <w:pPr>
        <w:pStyle w:val="Odlomakpopisa"/>
        <w:numPr>
          <w:ilvl w:val="0"/>
          <w:numId w:val="2"/>
        </w:numPr>
        <w:ind w:left="720"/>
      </w:pPr>
      <w:r>
        <w:t xml:space="preserve">Ljubica </w:t>
      </w:r>
      <w:proofErr w:type="spellStart"/>
      <w:r>
        <w:t>Žuljić</w:t>
      </w:r>
      <w:proofErr w:type="spellEnd"/>
      <w:r>
        <w:t xml:space="preserve"> ističe ponudu u visini </w:t>
      </w:r>
      <w:r w:rsidRPr="00A210F8" w:rsidR="00A210F8">
        <w:rPr>
          <w:b/>
        </w:rPr>
        <w:t>15.900,00 kn u 09,48 sati</w:t>
      </w:r>
      <w:r w:rsidR="00A210F8">
        <w:t xml:space="preserve"> </w:t>
      </w:r>
      <w:r>
        <w:br/>
      </w:r>
    </w:p>
    <w:p w:rsidRPr="00985A28" w:rsidR="00985A28" w:rsidP="00985A28" w:rsidRDefault="00985A28">
      <w:pPr>
        <w:rPr>
          <w:b/>
        </w:rPr>
      </w:pPr>
      <w:r w:rsidRPr="00985A28">
        <w:rPr>
          <w:b/>
        </w:rPr>
        <w:t xml:space="preserve">Utvrđuje se  da je Ljubica </w:t>
      </w:r>
      <w:proofErr w:type="spellStart"/>
      <w:r w:rsidRPr="00985A28">
        <w:rPr>
          <w:b/>
        </w:rPr>
        <w:t>Žuljić</w:t>
      </w:r>
      <w:proofErr w:type="spellEnd"/>
      <w:r w:rsidRPr="00985A28">
        <w:rPr>
          <w:b/>
        </w:rPr>
        <w:t xml:space="preserve">, Velika Gorica, Sisačka 16, OIB:47641118940   stekla uvjete za dosudu. </w:t>
      </w:r>
    </w:p>
    <w:p w:rsidR="00985A28" w:rsidP="00985A28" w:rsidRDefault="00985A28"/>
    <w:p w:rsidR="00162436" w:rsidP="00162436" w:rsidRDefault="00162436"/>
    <w:p w:rsidR="00462E89" w:rsidP="00162436" w:rsidRDefault="00462E89"/>
    <w:p w:rsidR="00462E89" w:rsidP="00162436" w:rsidRDefault="00462E89"/>
    <w:p w:rsidR="00337921" w:rsidP="00162436" w:rsidRDefault="00337921"/>
    <w:p w:rsidR="00337921" w:rsidP="00162436" w:rsidRDefault="00337921"/>
    <w:p w:rsidR="00162436" w:rsidP="00162436" w:rsidRDefault="00162436">
      <w:pPr>
        <w:pStyle w:val="Odlomakpopisa"/>
        <w:numPr>
          <w:ilvl w:val="0"/>
          <w:numId w:val="5"/>
        </w:numPr>
        <w:ind w:left="0" w:firstLine="0"/>
        <w:rPr>
          <w:b/>
        </w:rPr>
      </w:pPr>
      <w:r>
        <w:rPr>
          <w:b/>
        </w:rPr>
        <w:lastRenderedPageBreak/>
        <w:t xml:space="preserve">181. ETAŽA: 3/10000 </w:t>
      </w:r>
    </w:p>
    <w:p w:rsidR="00162436" w:rsidP="00162436" w:rsidRDefault="00162436">
      <w:pPr>
        <w:jc w:val="both"/>
      </w:pPr>
      <w:r>
        <w:t xml:space="preserve">garažno parkirno mjesto oznake P-61 u podrumu -2 objekta S 2, </w:t>
      </w:r>
      <w:proofErr w:type="spellStart"/>
      <w:r>
        <w:t>Jaruščica</w:t>
      </w:r>
      <w:proofErr w:type="spellEnd"/>
      <w:r>
        <w:t xml:space="preserve"> 5 i 5a, neto korisne površine 8,85 m2, u etažnom elaboratu sve označeno crvenom bojom</w:t>
      </w:r>
      <w:r>
        <w:tab/>
      </w:r>
      <w:r>
        <w:tab/>
      </w:r>
    </w:p>
    <w:p w:rsidR="00162436" w:rsidP="00162436" w:rsidRDefault="00162436">
      <w:r>
        <w:t>Na ovom ročištu za dražbu nekretnina se ne može prodati ispod vrijednosti od 16.000,00 kn</w:t>
      </w:r>
    </w:p>
    <w:p w:rsidR="00162436" w:rsidP="00162436" w:rsidRDefault="00162436">
      <w:pPr>
        <w:pStyle w:val="Odlomakpopisa"/>
        <w:numPr>
          <w:ilvl w:val="0"/>
          <w:numId w:val="2"/>
        </w:numPr>
        <w:ind w:left="720"/>
      </w:pPr>
      <w:r>
        <w:t>Marko Puškarić ist</w:t>
      </w:r>
      <w:r w:rsidR="00A210F8">
        <w:t xml:space="preserve">iče ponudu u iznosu </w:t>
      </w:r>
      <w:r>
        <w:t>kn</w:t>
      </w:r>
    </w:p>
    <w:p w:rsidR="00162436" w:rsidP="00162436" w:rsidRDefault="00162436">
      <w:pPr>
        <w:pStyle w:val="Odlomakpopisa"/>
        <w:numPr>
          <w:ilvl w:val="0"/>
          <w:numId w:val="2"/>
        </w:numPr>
        <w:ind w:left="720"/>
      </w:pPr>
      <w:r>
        <w:t xml:space="preserve">Tea Kolić ističe ponudu u iznosu od </w:t>
      </w:r>
    </w:p>
    <w:p w:rsidR="00162436" w:rsidP="00162436" w:rsidRDefault="00162436">
      <w:pPr>
        <w:pStyle w:val="Odlomakpopisa"/>
        <w:numPr>
          <w:ilvl w:val="0"/>
          <w:numId w:val="2"/>
        </w:numPr>
        <w:ind w:left="720"/>
      </w:pPr>
      <w:r>
        <w:t xml:space="preserve">Ljubica </w:t>
      </w:r>
      <w:proofErr w:type="spellStart"/>
      <w:r>
        <w:t>Žuljić</w:t>
      </w:r>
      <w:proofErr w:type="spellEnd"/>
      <w:r>
        <w:t xml:space="preserve"> ističe ponudu u iznosu </w:t>
      </w:r>
      <w:r w:rsidRPr="00A210F8">
        <w:rPr>
          <w:b/>
        </w:rPr>
        <w:t xml:space="preserve">od </w:t>
      </w:r>
      <w:r w:rsidRPr="00A210F8" w:rsidR="00A210F8">
        <w:rPr>
          <w:b/>
        </w:rPr>
        <w:t>16.000,00 kn u 09,48 sati</w:t>
      </w:r>
      <w:r w:rsidR="00A210F8">
        <w:t xml:space="preserve"> </w:t>
      </w:r>
    </w:p>
    <w:p w:rsidR="00337921" w:rsidP="00337921" w:rsidRDefault="00337921"/>
    <w:p w:rsidRPr="00E17208" w:rsidR="00337921" w:rsidP="00337921" w:rsidRDefault="00337921">
      <w:pPr>
        <w:rPr>
          <w:b/>
        </w:rPr>
      </w:pPr>
      <w:r w:rsidRPr="00E17208">
        <w:rPr>
          <w:b/>
        </w:rPr>
        <w:t xml:space="preserve">Utvrđuje se  da je Ljubica </w:t>
      </w:r>
      <w:proofErr w:type="spellStart"/>
      <w:r w:rsidRPr="00E17208">
        <w:rPr>
          <w:b/>
        </w:rPr>
        <w:t>Žuljić</w:t>
      </w:r>
      <w:proofErr w:type="spellEnd"/>
      <w:r w:rsidRPr="00E17208">
        <w:rPr>
          <w:b/>
        </w:rPr>
        <w:t>,</w:t>
      </w:r>
      <w:r>
        <w:rPr>
          <w:b/>
        </w:rPr>
        <w:t xml:space="preserve"> Velika Gorica, Sisačka 16, OIB:47641118940</w:t>
      </w:r>
      <w:r w:rsidRPr="00E17208">
        <w:rPr>
          <w:b/>
        </w:rPr>
        <w:t xml:space="preserve">   stekla uvjete za dosudu. </w:t>
      </w:r>
    </w:p>
    <w:p w:rsidR="00337921" w:rsidP="00337921" w:rsidRDefault="00337921"/>
    <w:p w:rsidR="00162436" w:rsidP="00162436" w:rsidRDefault="00162436">
      <w:pPr>
        <w:pStyle w:val="Odlomakpopisa"/>
        <w:numPr>
          <w:ilvl w:val="0"/>
          <w:numId w:val="5"/>
        </w:numPr>
        <w:ind w:left="0" w:firstLine="0"/>
        <w:rPr>
          <w:b/>
        </w:rPr>
      </w:pPr>
      <w:r>
        <w:rPr>
          <w:b/>
        </w:rPr>
        <w:t>182. ETAŽA: 3/10000</w:t>
      </w:r>
      <w:r>
        <w:rPr>
          <w:b/>
        </w:rPr>
        <w:tab/>
      </w:r>
    </w:p>
    <w:p w:rsidR="00162436" w:rsidP="00162436" w:rsidRDefault="00162436">
      <w:pPr>
        <w:jc w:val="both"/>
      </w:pPr>
      <w:r>
        <w:t xml:space="preserve">garažno parkirno mjesto oznake P-62 u podrumu -2 objekta S 2, </w:t>
      </w:r>
      <w:proofErr w:type="spellStart"/>
      <w:r>
        <w:t>Jaruščica</w:t>
      </w:r>
      <w:proofErr w:type="spellEnd"/>
      <w:r>
        <w:t xml:space="preserve"> 5 i 5a, neto korisne površine 8,85 m2, u etažnom elaboratu sve označeno plavom bojom</w:t>
      </w:r>
      <w:r>
        <w:tab/>
      </w:r>
      <w:r>
        <w:tab/>
      </w:r>
    </w:p>
    <w:p w:rsidR="00162436" w:rsidP="00162436" w:rsidRDefault="00162436">
      <w:r>
        <w:t>Na ovom ročištu za dražbu nekretnina se ne može prodati ispod vrijednosti od 15.650,00 kn.</w:t>
      </w:r>
    </w:p>
    <w:p w:rsidR="00162436" w:rsidP="00162436" w:rsidRDefault="00162436">
      <w:pPr>
        <w:pStyle w:val="Odlomakpopisa"/>
        <w:numPr>
          <w:ilvl w:val="0"/>
          <w:numId w:val="2"/>
        </w:numPr>
        <w:ind w:left="720"/>
      </w:pPr>
      <w:r>
        <w:t>Marko Puškarić ist</w:t>
      </w:r>
      <w:r w:rsidR="00405067">
        <w:t>iče ponudu u iznosu</w:t>
      </w:r>
    </w:p>
    <w:p w:rsidR="00162436" w:rsidP="00162436" w:rsidRDefault="00162436">
      <w:pPr>
        <w:pStyle w:val="Odlomakpopisa"/>
        <w:numPr>
          <w:ilvl w:val="0"/>
          <w:numId w:val="2"/>
        </w:numPr>
        <w:ind w:left="720"/>
      </w:pPr>
      <w:r>
        <w:t xml:space="preserve">Ljubica </w:t>
      </w:r>
      <w:proofErr w:type="spellStart"/>
      <w:r>
        <w:t>Žuljić</w:t>
      </w:r>
      <w:proofErr w:type="spellEnd"/>
      <w:r>
        <w:t xml:space="preserve"> ističe ponudu u iznosu </w:t>
      </w:r>
      <w:r w:rsidRPr="00A210F8">
        <w:rPr>
          <w:b/>
        </w:rPr>
        <w:t xml:space="preserve">od </w:t>
      </w:r>
      <w:r w:rsidRPr="00A210F8" w:rsidR="00A210F8">
        <w:rPr>
          <w:b/>
        </w:rPr>
        <w:t>15.650,00 kn u 09,48 kn</w:t>
      </w:r>
      <w:r w:rsidR="00A210F8">
        <w:t xml:space="preserve"> </w:t>
      </w:r>
    </w:p>
    <w:p w:rsidR="00337921" w:rsidP="00337921" w:rsidRDefault="00337921"/>
    <w:p w:rsidRPr="00E17208" w:rsidR="00337921" w:rsidP="00337921" w:rsidRDefault="00337921">
      <w:pPr>
        <w:rPr>
          <w:b/>
        </w:rPr>
      </w:pPr>
      <w:r w:rsidRPr="00E17208">
        <w:rPr>
          <w:b/>
        </w:rPr>
        <w:t xml:space="preserve">Utvrđuje se  da je Ljubica </w:t>
      </w:r>
      <w:proofErr w:type="spellStart"/>
      <w:r w:rsidRPr="00E17208">
        <w:rPr>
          <w:b/>
        </w:rPr>
        <w:t>Žuljić</w:t>
      </w:r>
      <w:proofErr w:type="spellEnd"/>
      <w:r w:rsidRPr="00E17208">
        <w:rPr>
          <w:b/>
        </w:rPr>
        <w:t>,</w:t>
      </w:r>
      <w:r>
        <w:rPr>
          <w:b/>
        </w:rPr>
        <w:t xml:space="preserve"> Velika Gorica, Sisačka 16, OIB:47641118940</w:t>
      </w:r>
      <w:r w:rsidRPr="00E17208">
        <w:rPr>
          <w:b/>
        </w:rPr>
        <w:t xml:space="preserve">   stekla uvjete za dosudu. </w:t>
      </w:r>
    </w:p>
    <w:p w:rsidR="00A210F8" w:rsidP="00A210F8" w:rsidRDefault="00A210F8"/>
    <w:p w:rsidR="00162436" w:rsidP="00162436" w:rsidRDefault="00162436">
      <w:pPr>
        <w:rPr>
          <w:b/>
        </w:rPr>
      </w:pPr>
    </w:p>
    <w:p w:rsidR="00162436" w:rsidP="00162436" w:rsidRDefault="00162436">
      <w:pPr>
        <w:pStyle w:val="Odlomakpopisa"/>
        <w:numPr>
          <w:ilvl w:val="0"/>
          <w:numId w:val="5"/>
        </w:numPr>
        <w:ind w:left="0" w:firstLine="0"/>
        <w:rPr>
          <w:b/>
        </w:rPr>
      </w:pPr>
      <w:r>
        <w:rPr>
          <w:b/>
        </w:rPr>
        <w:t>183. ETAŽA: 3/10000</w:t>
      </w:r>
      <w:r>
        <w:rPr>
          <w:b/>
        </w:rPr>
        <w:tab/>
      </w:r>
    </w:p>
    <w:p w:rsidR="00162436" w:rsidP="00162436" w:rsidRDefault="00162436">
      <w:pPr>
        <w:jc w:val="both"/>
      </w:pPr>
      <w:r>
        <w:t xml:space="preserve">garažno parkirno mjesto oznake P-63 u podrumu -2 objekta S 2, </w:t>
      </w:r>
      <w:proofErr w:type="spellStart"/>
      <w:r>
        <w:t>Jaruščica</w:t>
      </w:r>
      <w:proofErr w:type="spellEnd"/>
      <w:r>
        <w:t xml:space="preserve"> 5 i 5a, neto korisne površine 8,85 m2, u etažnom elaboratu sve označeno žutom bojom</w:t>
      </w:r>
      <w:r>
        <w:tab/>
      </w:r>
      <w:r>
        <w:tab/>
      </w:r>
    </w:p>
    <w:p w:rsidR="00162436" w:rsidP="00162436" w:rsidRDefault="00162436">
      <w:r>
        <w:t>Na ovom ročištu za dražbu nekretnina se ne može prodati ispod vrijednosti od 15.750,00 kn.</w:t>
      </w:r>
    </w:p>
    <w:p w:rsidR="00162436" w:rsidP="00162436" w:rsidRDefault="00162436">
      <w:pPr>
        <w:pStyle w:val="Odlomakpopisa"/>
        <w:numPr>
          <w:ilvl w:val="0"/>
          <w:numId w:val="2"/>
        </w:numPr>
        <w:ind w:left="720"/>
      </w:pPr>
      <w:r>
        <w:t xml:space="preserve">Marko Puškarić ističe ponudu u iznosu od </w:t>
      </w:r>
    </w:p>
    <w:p w:rsidR="00162436" w:rsidP="00162436" w:rsidRDefault="00162436">
      <w:pPr>
        <w:pStyle w:val="Odlomakpopisa"/>
        <w:numPr>
          <w:ilvl w:val="0"/>
          <w:numId w:val="2"/>
        </w:numPr>
        <w:ind w:left="720"/>
      </w:pPr>
      <w:r>
        <w:t xml:space="preserve">Ljubica </w:t>
      </w:r>
      <w:proofErr w:type="spellStart"/>
      <w:r>
        <w:t>Žuljić</w:t>
      </w:r>
      <w:proofErr w:type="spellEnd"/>
      <w:r>
        <w:t xml:space="preserve"> ističe ponudu </w:t>
      </w:r>
      <w:r w:rsidRPr="00A210F8">
        <w:rPr>
          <w:b/>
        </w:rPr>
        <w:t xml:space="preserve">od </w:t>
      </w:r>
      <w:r w:rsidRPr="00A210F8" w:rsidR="00A210F8">
        <w:rPr>
          <w:b/>
        </w:rPr>
        <w:t>15.750,00 kn u 09,49 sati</w:t>
      </w:r>
      <w:r w:rsidR="00A210F8">
        <w:t xml:space="preserve"> </w:t>
      </w:r>
    </w:p>
    <w:p w:rsidR="004A2910" w:rsidP="004A2910" w:rsidRDefault="004A2910">
      <w:pPr>
        <w:rPr>
          <w:b/>
        </w:rPr>
      </w:pPr>
    </w:p>
    <w:p w:rsidRPr="004A2910" w:rsidR="004A2910" w:rsidP="004A2910" w:rsidRDefault="004A2910">
      <w:pPr>
        <w:rPr>
          <w:b/>
        </w:rPr>
      </w:pPr>
      <w:r w:rsidRPr="004A2910">
        <w:rPr>
          <w:b/>
        </w:rPr>
        <w:t xml:space="preserve">Utvrđuje se  da je Ljubica </w:t>
      </w:r>
      <w:proofErr w:type="spellStart"/>
      <w:r w:rsidRPr="004A2910">
        <w:rPr>
          <w:b/>
        </w:rPr>
        <w:t>Žuljić</w:t>
      </w:r>
      <w:proofErr w:type="spellEnd"/>
      <w:r w:rsidRPr="004A2910">
        <w:rPr>
          <w:b/>
        </w:rPr>
        <w:t xml:space="preserve">, Velika Gorica, Sisačka 16, OIB:47641118940   stekla uvjete za dosudu. </w:t>
      </w:r>
    </w:p>
    <w:p w:rsidR="00A210F8" w:rsidP="00A210F8" w:rsidRDefault="00A210F8">
      <w:pPr>
        <w:pStyle w:val="Odlomakpopisa"/>
      </w:pPr>
    </w:p>
    <w:p w:rsidR="00162436" w:rsidP="00162436" w:rsidRDefault="00162436">
      <w:r>
        <w:tab/>
      </w:r>
    </w:p>
    <w:p w:rsidR="00162436" w:rsidP="00162436" w:rsidRDefault="00162436">
      <w:pPr>
        <w:pStyle w:val="Odlomakpopisa"/>
        <w:numPr>
          <w:ilvl w:val="0"/>
          <w:numId w:val="5"/>
        </w:numPr>
        <w:ind w:left="0" w:firstLine="0"/>
        <w:rPr>
          <w:b/>
        </w:rPr>
      </w:pPr>
      <w:r>
        <w:rPr>
          <w:b/>
        </w:rPr>
        <w:t>184. ETAŽA: 3/10000</w:t>
      </w:r>
      <w:r>
        <w:rPr>
          <w:b/>
        </w:rPr>
        <w:tab/>
      </w:r>
    </w:p>
    <w:p w:rsidR="00162436" w:rsidP="00162436" w:rsidRDefault="00162436">
      <w:pPr>
        <w:jc w:val="both"/>
      </w:pPr>
      <w:r>
        <w:t xml:space="preserve">garažno parkirno mjesto oznake P-64 u podrumu -2 objekta S 2, </w:t>
      </w:r>
      <w:proofErr w:type="spellStart"/>
      <w:r>
        <w:t>Jaruščica</w:t>
      </w:r>
      <w:proofErr w:type="spellEnd"/>
      <w:r>
        <w:t xml:space="preserve"> 5 i 5a, neto korisne površine 8,85 m2, u etažnom elaboratu sve označeno zelenom bojom</w:t>
      </w:r>
      <w:r>
        <w:tab/>
      </w:r>
      <w:r>
        <w:tab/>
      </w:r>
    </w:p>
    <w:p w:rsidR="00162436" w:rsidP="00162436" w:rsidRDefault="00162436">
      <w:r>
        <w:t>Na ovom ročištu za dražbu nekretnina se ne može prodati ispod vrijednosti od 15.850,00 kn.</w:t>
      </w:r>
    </w:p>
    <w:p w:rsidR="00162436" w:rsidP="00162436" w:rsidRDefault="00162436">
      <w:pPr>
        <w:pStyle w:val="Odlomakpopisa"/>
        <w:numPr>
          <w:ilvl w:val="0"/>
          <w:numId w:val="2"/>
        </w:numPr>
        <w:ind w:left="720"/>
      </w:pPr>
      <w:r>
        <w:t>Marko Puškarić is</w:t>
      </w:r>
      <w:r w:rsidR="00A210F8">
        <w:t xml:space="preserve">tiče ponudu u iznosu od </w:t>
      </w:r>
      <w:r>
        <w:t xml:space="preserve"> kn </w:t>
      </w:r>
    </w:p>
    <w:p w:rsidR="00162436" w:rsidP="00162436" w:rsidRDefault="00162436">
      <w:pPr>
        <w:pStyle w:val="Odlomakpopisa"/>
        <w:numPr>
          <w:ilvl w:val="0"/>
          <w:numId w:val="2"/>
        </w:numPr>
        <w:ind w:left="720"/>
      </w:pPr>
      <w:r>
        <w:t xml:space="preserve">Ljubica </w:t>
      </w:r>
      <w:proofErr w:type="spellStart"/>
      <w:r>
        <w:t>Žulj</w:t>
      </w:r>
      <w:r w:rsidR="00F744D3">
        <w:t>ić</w:t>
      </w:r>
      <w:proofErr w:type="spellEnd"/>
      <w:r w:rsidR="00F744D3">
        <w:t xml:space="preserve"> ističe  ponudu  u </w:t>
      </w:r>
      <w:r w:rsidRPr="00A210F8" w:rsidR="00F744D3">
        <w:rPr>
          <w:b/>
        </w:rPr>
        <w:t xml:space="preserve">iznosu od </w:t>
      </w:r>
      <w:r w:rsidRPr="00A210F8">
        <w:rPr>
          <w:b/>
        </w:rPr>
        <w:t xml:space="preserve"> </w:t>
      </w:r>
      <w:r w:rsidRPr="00A210F8" w:rsidR="00A210F8">
        <w:rPr>
          <w:b/>
        </w:rPr>
        <w:t>15.850,00 kn u 09,49 sati</w:t>
      </w:r>
      <w:r w:rsidR="00A210F8">
        <w:t xml:space="preserve"> </w:t>
      </w:r>
    </w:p>
    <w:p w:rsidR="00FB0F16" w:rsidP="00FB0F16" w:rsidRDefault="00FB0F16">
      <w:pPr>
        <w:rPr>
          <w:b/>
        </w:rPr>
      </w:pPr>
    </w:p>
    <w:p w:rsidRPr="00FB0F16" w:rsidR="00FB0F16" w:rsidP="00FB0F16" w:rsidRDefault="00FB0F16">
      <w:pPr>
        <w:rPr>
          <w:b/>
        </w:rPr>
      </w:pPr>
      <w:r w:rsidRPr="00FB0F16">
        <w:rPr>
          <w:b/>
        </w:rPr>
        <w:t xml:space="preserve">Utvrđuje se  da je Ljubica </w:t>
      </w:r>
      <w:proofErr w:type="spellStart"/>
      <w:r w:rsidRPr="00FB0F16">
        <w:rPr>
          <w:b/>
        </w:rPr>
        <w:t>Žuljić</w:t>
      </w:r>
      <w:proofErr w:type="spellEnd"/>
      <w:r w:rsidRPr="00FB0F16">
        <w:rPr>
          <w:b/>
        </w:rPr>
        <w:t xml:space="preserve">, Velika Gorica, Sisačka 16, OIB:47641118940   stekla uvjete za dosudu. </w:t>
      </w:r>
    </w:p>
    <w:p w:rsidR="00162436" w:rsidP="00162436" w:rsidRDefault="00162436"/>
    <w:p w:rsidR="00162436" w:rsidP="00162436" w:rsidRDefault="00162436"/>
    <w:p w:rsidR="00162436" w:rsidP="00162436" w:rsidRDefault="00162436">
      <w:pPr>
        <w:pStyle w:val="Odlomakpopisa"/>
        <w:numPr>
          <w:ilvl w:val="0"/>
          <w:numId w:val="5"/>
        </w:numPr>
        <w:ind w:left="0" w:firstLine="0"/>
        <w:rPr>
          <w:b/>
        </w:rPr>
      </w:pPr>
      <w:r>
        <w:rPr>
          <w:b/>
        </w:rPr>
        <w:t>185. ETAŽA: 3/10000</w:t>
      </w:r>
      <w:r>
        <w:rPr>
          <w:b/>
        </w:rPr>
        <w:tab/>
      </w:r>
    </w:p>
    <w:p w:rsidR="00162436" w:rsidP="00162436" w:rsidRDefault="00162436">
      <w:pPr>
        <w:jc w:val="both"/>
      </w:pPr>
      <w:r>
        <w:t xml:space="preserve">garažno parkirno mjesto oznake P-65 u podrumu -2 objekta S 2, </w:t>
      </w:r>
      <w:proofErr w:type="spellStart"/>
      <w:r>
        <w:t>Jaruščica</w:t>
      </w:r>
      <w:proofErr w:type="spellEnd"/>
      <w:r>
        <w:t xml:space="preserve"> 5 i 5a, neto korisne površine 8,85 m2, u etažnom elaboratu sve označeno crvenom bojom</w:t>
      </w:r>
      <w:r>
        <w:tab/>
      </w:r>
      <w:r>
        <w:tab/>
      </w:r>
    </w:p>
    <w:p w:rsidR="00162436" w:rsidP="00162436" w:rsidRDefault="00162436">
      <w:r>
        <w:t>Na ovom ročištu za dražbu nekretnina se ne može prodati ispod vrijednosti od 15.950,00 kn.</w:t>
      </w:r>
    </w:p>
    <w:p w:rsidR="00162436" w:rsidP="00162436" w:rsidRDefault="00162436">
      <w:pPr>
        <w:pStyle w:val="Odlomakpopisa"/>
        <w:numPr>
          <w:ilvl w:val="0"/>
          <w:numId w:val="2"/>
        </w:numPr>
        <w:ind w:left="720"/>
      </w:pPr>
      <w:r>
        <w:t>Marko Puškarić is</w:t>
      </w:r>
      <w:r w:rsidR="00A210F8">
        <w:t>tiče ponudu u iznosu od</w:t>
      </w:r>
      <w:r>
        <w:t xml:space="preserve"> kn </w:t>
      </w:r>
    </w:p>
    <w:p w:rsidR="00162436" w:rsidP="00162436" w:rsidRDefault="00162436">
      <w:pPr>
        <w:pStyle w:val="Odlomakpopisa"/>
        <w:numPr>
          <w:ilvl w:val="0"/>
          <w:numId w:val="2"/>
        </w:numPr>
        <w:ind w:left="720"/>
      </w:pPr>
      <w:r>
        <w:t xml:space="preserve">Ljubica </w:t>
      </w:r>
      <w:proofErr w:type="spellStart"/>
      <w:r>
        <w:t>Žuljić</w:t>
      </w:r>
      <w:proofErr w:type="spellEnd"/>
      <w:r>
        <w:t xml:space="preserve"> ističe ponudu u visini od </w:t>
      </w:r>
    </w:p>
    <w:p w:rsidR="00FB0F16" w:rsidP="00FB0F16" w:rsidRDefault="00162436">
      <w:pPr>
        <w:pStyle w:val="Odlomakpopisa"/>
        <w:numPr>
          <w:ilvl w:val="0"/>
          <w:numId w:val="2"/>
        </w:numPr>
        <w:ind w:left="720"/>
      </w:pPr>
      <w:r>
        <w:lastRenderedPageBreak/>
        <w:t xml:space="preserve">Marinko Vidović ističe ponudu  u </w:t>
      </w:r>
      <w:r w:rsidRPr="00A210F8">
        <w:rPr>
          <w:b/>
        </w:rPr>
        <w:t xml:space="preserve">visini </w:t>
      </w:r>
      <w:r w:rsidRPr="00A210F8" w:rsidR="00A210F8">
        <w:rPr>
          <w:b/>
        </w:rPr>
        <w:t>15.950,00 kn   u 09,49 sati</w:t>
      </w:r>
      <w:r w:rsidR="00A210F8">
        <w:t xml:space="preserve"> </w:t>
      </w:r>
    </w:p>
    <w:p w:rsidR="00FB0F16" w:rsidP="00FB0F16" w:rsidRDefault="00FB0F16"/>
    <w:p w:rsidRPr="00FB0F16" w:rsidR="00FB0F16" w:rsidP="00D41F73" w:rsidRDefault="00FB0F16">
      <w:pPr>
        <w:jc w:val="both"/>
        <w:rPr>
          <w:b/>
        </w:rPr>
      </w:pPr>
      <w:r w:rsidRPr="00FB0F16">
        <w:rPr>
          <w:b/>
        </w:rPr>
        <w:t xml:space="preserve">Utvrđuje se da je  Marinko Vidović, Slavonski Brod, Josipa  </w:t>
      </w:r>
      <w:proofErr w:type="spellStart"/>
      <w:r w:rsidRPr="00FB0F16">
        <w:rPr>
          <w:b/>
        </w:rPr>
        <w:t>Klišića</w:t>
      </w:r>
      <w:proofErr w:type="spellEnd"/>
      <w:r w:rsidRPr="00FB0F16">
        <w:rPr>
          <w:b/>
        </w:rPr>
        <w:t xml:space="preserve"> 107</w:t>
      </w:r>
      <w:r w:rsidR="00711DA6">
        <w:rPr>
          <w:b/>
        </w:rPr>
        <w:t>a</w:t>
      </w:r>
      <w:r w:rsidRPr="00FB0F16">
        <w:rPr>
          <w:b/>
        </w:rPr>
        <w:t xml:space="preserve"> OIB:</w:t>
      </w:r>
      <w:r w:rsidR="00711DA6">
        <w:rPr>
          <w:b/>
        </w:rPr>
        <w:t>40308912683</w:t>
      </w:r>
      <w:r w:rsidRPr="00FB0F16">
        <w:rPr>
          <w:b/>
        </w:rPr>
        <w:t xml:space="preserve">  stekao uvjete za dosudu. </w:t>
      </w:r>
    </w:p>
    <w:p w:rsidR="00162436" w:rsidP="00D41F73" w:rsidRDefault="00162436">
      <w:pPr>
        <w:jc w:val="both"/>
      </w:pPr>
    </w:p>
    <w:p w:rsidR="00162436" w:rsidP="00162436" w:rsidRDefault="00162436">
      <w:pPr>
        <w:pStyle w:val="Odlomakpopisa"/>
        <w:numPr>
          <w:ilvl w:val="0"/>
          <w:numId w:val="5"/>
        </w:numPr>
        <w:ind w:left="0" w:firstLine="0"/>
        <w:rPr>
          <w:b/>
        </w:rPr>
      </w:pPr>
      <w:r>
        <w:rPr>
          <w:b/>
        </w:rPr>
        <w:t>226. ETAŽA: 4/10000</w:t>
      </w:r>
      <w:r>
        <w:rPr>
          <w:b/>
        </w:rPr>
        <w:tab/>
      </w:r>
    </w:p>
    <w:p w:rsidR="00162436" w:rsidP="00162436" w:rsidRDefault="00162436">
      <w:pPr>
        <w:jc w:val="both"/>
      </w:pPr>
      <w:r>
        <w:t xml:space="preserve">garažno parkirno mjesto oznake P-106 u podrumu -2 objekta S 2, </w:t>
      </w:r>
      <w:proofErr w:type="spellStart"/>
      <w:r>
        <w:t>Jaruščica</w:t>
      </w:r>
      <w:proofErr w:type="spellEnd"/>
      <w:r>
        <w:t xml:space="preserve"> 5 i 5a, neto korisne površine 9,90 m2, u etažnom elaboratu sve označeno plavom bojom</w:t>
      </w:r>
      <w:r>
        <w:tab/>
      </w:r>
      <w:r>
        <w:tab/>
      </w:r>
    </w:p>
    <w:p w:rsidR="00162436" w:rsidP="00162436" w:rsidRDefault="00162436">
      <w:r>
        <w:t>Na ovom ročištu za dražbu nekretnina se ne može prodati ispod vrijednosti od 17.400,00 kn.</w:t>
      </w:r>
    </w:p>
    <w:p w:rsidR="00162436" w:rsidP="00162436" w:rsidRDefault="00162436">
      <w:pPr>
        <w:pStyle w:val="Odlomakpopisa"/>
        <w:numPr>
          <w:ilvl w:val="0"/>
          <w:numId w:val="2"/>
        </w:numPr>
        <w:ind w:left="720"/>
      </w:pPr>
      <w:r>
        <w:t>Marko Puškarić istič</w:t>
      </w:r>
      <w:r w:rsidR="00A210F8">
        <w:t xml:space="preserve">e ponudu u iznosu od </w:t>
      </w:r>
    </w:p>
    <w:p w:rsidR="00162436" w:rsidP="00162436" w:rsidRDefault="00162436">
      <w:pPr>
        <w:pStyle w:val="Odlomakpopisa"/>
        <w:numPr>
          <w:ilvl w:val="0"/>
          <w:numId w:val="2"/>
        </w:numPr>
        <w:ind w:left="720"/>
      </w:pPr>
      <w:r w:rsidRPr="00ED197E">
        <w:rPr>
          <w:b/>
        </w:rPr>
        <w:t xml:space="preserve">Ljubica </w:t>
      </w:r>
      <w:proofErr w:type="spellStart"/>
      <w:r w:rsidRPr="00ED197E">
        <w:rPr>
          <w:b/>
        </w:rPr>
        <w:t>Žuljić</w:t>
      </w:r>
      <w:proofErr w:type="spellEnd"/>
      <w:r>
        <w:t xml:space="preserve"> ističe ponudu u visini </w:t>
      </w:r>
      <w:r w:rsidRPr="00C15FE5" w:rsidR="00A210F8">
        <w:rPr>
          <w:b/>
        </w:rPr>
        <w:t>17.400,00 n u 09,49 sati</w:t>
      </w:r>
      <w:r w:rsidR="00A210F8">
        <w:t xml:space="preserve"> </w:t>
      </w:r>
    </w:p>
    <w:p w:rsidR="00162436" w:rsidP="00162436" w:rsidRDefault="00162436">
      <w:pPr>
        <w:pStyle w:val="Odlomakpopisa"/>
        <w:numPr>
          <w:ilvl w:val="0"/>
          <w:numId w:val="2"/>
        </w:numPr>
        <w:ind w:left="720"/>
      </w:pPr>
      <w:r>
        <w:t xml:space="preserve">Iris </w:t>
      </w:r>
      <w:proofErr w:type="spellStart"/>
      <w:r>
        <w:t>Cekuš</w:t>
      </w:r>
      <w:proofErr w:type="spellEnd"/>
      <w:r>
        <w:t xml:space="preserve"> </w:t>
      </w:r>
      <w:proofErr w:type="spellStart"/>
      <w:r>
        <w:t>Soltz</w:t>
      </w:r>
      <w:proofErr w:type="spellEnd"/>
      <w:r>
        <w:t xml:space="preserve"> ističe ponudu u visini </w:t>
      </w:r>
    </w:p>
    <w:p w:rsidR="00162436" w:rsidP="00162436" w:rsidRDefault="00162436">
      <w:pPr>
        <w:rPr>
          <w:rFonts w:ascii="Arial" w:hAnsi="Arial" w:cs="Arial"/>
          <w:b/>
          <w:sz w:val="20"/>
          <w:szCs w:val="20"/>
        </w:rPr>
      </w:pPr>
    </w:p>
    <w:p w:rsidRPr="00E17208" w:rsidR="00ED197E" w:rsidP="00ED197E" w:rsidRDefault="00ED197E">
      <w:pPr>
        <w:rPr>
          <w:b/>
        </w:rPr>
      </w:pPr>
      <w:r w:rsidRPr="00E17208">
        <w:rPr>
          <w:b/>
        </w:rPr>
        <w:t xml:space="preserve">Utvrđuje se  da je Ljubica </w:t>
      </w:r>
      <w:proofErr w:type="spellStart"/>
      <w:r w:rsidRPr="00E17208">
        <w:rPr>
          <w:b/>
        </w:rPr>
        <w:t>Žuljić</w:t>
      </w:r>
      <w:proofErr w:type="spellEnd"/>
      <w:r w:rsidRPr="00E17208">
        <w:rPr>
          <w:b/>
        </w:rPr>
        <w:t>,</w:t>
      </w:r>
      <w:r>
        <w:rPr>
          <w:b/>
        </w:rPr>
        <w:t xml:space="preserve"> Velika Gorica, Sisačka 16, OIB:47641118940</w:t>
      </w:r>
      <w:r w:rsidRPr="00E17208">
        <w:rPr>
          <w:b/>
        </w:rPr>
        <w:t xml:space="preserve">   stekla uvjete za dosudu. </w:t>
      </w:r>
    </w:p>
    <w:p w:rsidR="00ED197E" w:rsidP="00162436" w:rsidRDefault="00ED197E">
      <w:pPr>
        <w:rPr>
          <w:rFonts w:ascii="Arial" w:hAnsi="Arial" w:cs="Arial"/>
          <w:b/>
          <w:sz w:val="20"/>
          <w:szCs w:val="20"/>
        </w:rPr>
      </w:pPr>
    </w:p>
    <w:p w:rsidR="00ED197E" w:rsidP="00162436" w:rsidRDefault="00ED197E">
      <w:pPr>
        <w:rPr>
          <w:rFonts w:ascii="Arial" w:hAnsi="Arial" w:cs="Arial"/>
          <w:b/>
          <w:sz w:val="20"/>
          <w:szCs w:val="20"/>
        </w:rPr>
      </w:pPr>
    </w:p>
    <w:p w:rsidR="00162436" w:rsidP="00162436" w:rsidRDefault="00162436">
      <w:pPr>
        <w:pStyle w:val="Odlomakpopisa"/>
        <w:numPr>
          <w:ilvl w:val="0"/>
          <w:numId w:val="5"/>
        </w:numPr>
        <w:ind w:left="0" w:firstLine="0"/>
        <w:rPr>
          <w:b/>
        </w:rPr>
      </w:pPr>
      <w:r>
        <w:rPr>
          <w:b/>
        </w:rPr>
        <w:t>227. ETAŽA: 4/10000</w:t>
      </w:r>
      <w:r>
        <w:rPr>
          <w:b/>
        </w:rPr>
        <w:tab/>
      </w:r>
      <w:r>
        <w:rPr>
          <w:b/>
        </w:rPr>
        <w:tab/>
      </w:r>
    </w:p>
    <w:p w:rsidR="00162436" w:rsidP="00162436" w:rsidRDefault="00162436">
      <w:pPr>
        <w:jc w:val="both"/>
      </w:pPr>
      <w:r>
        <w:t xml:space="preserve">garažno parkirno mjesto oznake P-107 u podrumu -2 objekta S 2, </w:t>
      </w:r>
      <w:proofErr w:type="spellStart"/>
      <w:r>
        <w:t>Jaruščica</w:t>
      </w:r>
      <w:proofErr w:type="spellEnd"/>
      <w:r>
        <w:t xml:space="preserve"> 5 i 5a, neto korisne površine 9,90 m2, u etažnom elaboratu sve označeno žutom bojom</w:t>
      </w:r>
      <w:r>
        <w:tab/>
      </w:r>
      <w:r>
        <w:tab/>
      </w:r>
    </w:p>
    <w:p w:rsidR="00162436" w:rsidP="00162436" w:rsidRDefault="00162436">
      <w:r>
        <w:t>Na ovom ročištu za dražbu nekretnina se ne može prodati ispod vrijednosti od 17.500,00 kn.</w:t>
      </w:r>
    </w:p>
    <w:p w:rsidR="00162436" w:rsidP="00162436" w:rsidRDefault="00162436">
      <w:pPr>
        <w:pStyle w:val="Odlomakpopisa"/>
        <w:numPr>
          <w:ilvl w:val="0"/>
          <w:numId w:val="2"/>
        </w:numPr>
        <w:ind w:left="720"/>
      </w:pPr>
      <w:r>
        <w:t xml:space="preserve">Marko Puškarić ističe ponudu u iznosu od </w:t>
      </w:r>
    </w:p>
    <w:p w:rsidR="00162436" w:rsidP="00162436" w:rsidRDefault="00162436">
      <w:pPr>
        <w:pStyle w:val="Odlomakpopisa"/>
        <w:numPr>
          <w:ilvl w:val="0"/>
          <w:numId w:val="2"/>
        </w:numPr>
        <w:ind w:left="720"/>
      </w:pPr>
      <w:r>
        <w:t xml:space="preserve">Damir Orešković ističe ponudu u </w:t>
      </w:r>
      <w:r w:rsidRPr="00C15FE5">
        <w:rPr>
          <w:b/>
        </w:rPr>
        <w:t xml:space="preserve">iznosu od </w:t>
      </w:r>
      <w:r w:rsidRPr="00C15FE5" w:rsidR="00C15FE5">
        <w:rPr>
          <w:b/>
        </w:rPr>
        <w:t>17.500,00 kn u 09,50 sati</w:t>
      </w:r>
      <w:r w:rsidR="00C15FE5">
        <w:t xml:space="preserve"> </w:t>
      </w:r>
    </w:p>
    <w:p w:rsidR="00162436" w:rsidP="00162436" w:rsidRDefault="00162436">
      <w:pPr>
        <w:pStyle w:val="Odlomakpopisa"/>
        <w:numPr>
          <w:ilvl w:val="0"/>
          <w:numId w:val="2"/>
        </w:numPr>
        <w:ind w:left="720"/>
      </w:pPr>
      <w:r>
        <w:t xml:space="preserve">Ljubica </w:t>
      </w:r>
      <w:proofErr w:type="spellStart"/>
      <w:r>
        <w:t>Žuljić</w:t>
      </w:r>
      <w:proofErr w:type="spellEnd"/>
      <w:r>
        <w:t xml:space="preserve"> ističe ponudu u visini od </w:t>
      </w:r>
    </w:p>
    <w:p w:rsidR="00ED197E" w:rsidP="00ED197E" w:rsidRDefault="00ED197E"/>
    <w:p w:rsidRPr="00ED197E" w:rsidR="00ED197E" w:rsidP="00ED197E" w:rsidRDefault="00ED197E">
      <w:pPr>
        <w:rPr>
          <w:b/>
        </w:rPr>
      </w:pPr>
      <w:r w:rsidRPr="00ED197E">
        <w:rPr>
          <w:b/>
        </w:rPr>
        <w:t>Utvrđuje se da je Damir Orešković</w:t>
      </w:r>
      <w:r>
        <w:rPr>
          <w:b/>
        </w:rPr>
        <w:t xml:space="preserve"> , Zagreb, </w:t>
      </w:r>
      <w:proofErr w:type="spellStart"/>
      <w:r>
        <w:rPr>
          <w:b/>
        </w:rPr>
        <w:t>Jaruščica</w:t>
      </w:r>
      <w:proofErr w:type="spellEnd"/>
      <w:r>
        <w:rPr>
          <w:b/>
        </w:rPr>
        <w:t xml:space="preserve"> 5a</w:t>
      </w:r>
      <w:r w:rsidR="00060F64">
        <w:rPr>
          <w:b/>
        </w:rPr>
        <w:t xml:space="preserve">, </w:t>
      </w:r>
      <w:r>
        <w:rPr>
          <w:b/>
        </w:rPr>
        <w:t>OIB:52570367819</w:t>
      </w:r>
      <w:r w:rsidRPr="00ED197E">
        <w:rPr>
          <w:b/>
        </w:rPr>
        <w:t xml:space="preserve">   stekao uvjete za dosudu. </w:t>
      </w:r>
    </w:p>
    <w:p w:rsidR="00162436" w:rsidP="00162436" w:rsidRDefault="00162436">
      <w:pPr>
        <w:rPr>
          <w:rFonts w:ascii="Arial" w:hAnsi="Arial" w:cs="Arial"/>
          <w:b/>
          <w:sz w:val="20"/>
          <w:szCs w:val="20"/>
        </w:rPr>
      </w:pPr>
    </w:p>
    <w:p w:rsidR="00162436" w:rsidP="00162436" w:rsidRDefault="00162436">
      <w:pPr>
        <w:pStyle w:val="Odlomakpopisa"/>
        <w:numPr>
          <w:ilvl w:val="0"/>
          <w:numId w:val="5"/>
        </w:numPr>
        <w:ind w:left="0" w:firstLine="0"/>
        <w:rPr>
          <w:b/>
        </w:rPr>
      </w:pPr>
      <w:r>
        <w:rPr>
          <w:b/>
        </w:rPr>
        <w:t>228. ETAŽA: 4/10000</w:t>
      </w:r>
      <w:r>
        <w:rPr>
          <w:b/>
        </w:rPr>
        <w:tab/>
      </w:r>
    </w:p>
    <w:p w:rsidR="00162436" w:rsidP="00162436" w:rsidRDefault="00162436">
      <w:pPr>
        <w:jc w:val="both"/>
      </w:pPr>
      <w:r>
        <w:t xml:space="preserve">garažno parkirno mjesto oznake P-108 u podrumu -2 objekta S 2, </w:t>
      </w:r>
      <w:proofErr w:type="spellStart"/>
      <w:r>
        <w:t>Jaruščica</w:t>
      </w:r>
      <w:proofErr w:type="spellEnd"/>
      <w:r>
        <w:t xml:space="preserve"> 5 i 5a, neto korisne površine 10,01 m2, u etažnom elaboratu sve označeno zelenom bojom</w:t>
      </w:r>
      <w:r>
        <w:tab/>
      </w:r>
    </w:p>
    <w:p w:rsidR="00162436" w:rsidP="00162436" w:rsidRDefault="00162436">
      <w:r>
        <w:t>Na ovom ročištu za dražbu nekretnina se ne može prodati ispod vrijednosti od 17.600,00 kn.</w:t>
      </w:r>
    </w:p>
    <w:p w:rsidR="00162436" w:rsidP="00162436" w:rsidRDefault="00162436">
      <w:pPr>
        <w:pStyle w:val="Odlomakpopisa"/>
        <w:numPr>
          <w:ilvl w:val="0"/>
          <w:numId w:val="2"/>
        </w:numPr>
        <w:ind w:left="720"/>
      </w:pPr>
      <w:r>
        <w:t>Marko Puškarić ističe</w:t>
      </w:r>
      <w:r w:rsidR="00C15FE5">
        <w:t xml:space="preserve"> ponudu u iznosu od </w:t>
      </w:r>
    </w:p>
    <w:p w:rsidR="00162436" w:rsidP="00162436" w:rsidRDefault="00162436">
      <w:pPr>
        <w:pStyle w:val="Odlomakpopisa"/>
        <w:numPr>
          <w:ilvl w:val="0"/>
          <w:numId w:val="2"/>
        </w:numPr>
        <w:ind w:left="720"/>
      </w:pPr>
      <w:r>
        <w:t xml:space="preserve">Damir Orešković ističe ponudu u iznosu od </w:t>
      </w:r>
    </w:p>
    <w:p w:rsidR="00162436" w:rsidP="00162436" w:rsidRDefault="00BE5932">
      <w:pPr>
        <w:pStyle w:val="Odlomakpopisa"/>
        <w:numPr>
          <w:ilvl w:val="0"/>
          <w:numId w:val="2"/>
        </w:numPr>
        <w:ind w:left="720"/>
      </w:pPr>
      <w:r w:rsidRPr="00C15FE5">
        <w:rPr>
          <w:b/>
        </w:rPr>
        <w:t>Josip Stipić</w:t>
      </w:r>
      <w:r w:rsidR="00162436">
        <w:t xml:space="preserve"> ističe ponudu u iznosu od </w:t>
      </w:r>
      <w:r w:rsidRPr="00C15FE5" w:rsidR="00C15FE5">
        <w:rPr>
          <w:b/>
        </w:rPr>
        <w:t>17.600,00 kn u 09,50 sati</w:t>
      </w:r>
    </w:p>
    <w:p w:rsidR="00162436" w:rsidP="00162436" w:rsidRDefault="00162436">
      <w:pPr>
        <w:pStyle w:val="Odlomakpopisa"/>
        <w:numPr>
          <w:ilvl w:val="0"/>
          <w:numId w:val="2"/>
        </w:numPr>
        <w:ind w:left="720"/>
      </w:pPr>
      <w:r>
        <w:t xml:space="preserve">Ljubica </w:t>
      </w:r>
      <w:proofErr w:type="spellStart"/>
      <w:r>
        <w:t>Žul</w:t>
      </w:r>
      <w:r w:rsidR="00C15FE5">
        <w:t>jić</w:t>
      </w:r>
      <w:proofErr w:type="spellEnd"/>
      <w:r w:rsidR="00C15FE5">
        <w:t xml:space="preserve">  ističe ponudu u iznosu od </w:t>
      </w:r>
    </w:p>
    <w:p w:rsidRPr="00677A35" w:rsidR="00162436" w:rsidP="00162436" w:rsidRDefault="00162436">
      <w:pPr>
        <w:pStyle w:val="Odlomakpopisa"/>
        <w:numPr>
          <w:ilvl w:val="0"/>
          <w:numId w:val="2"/>
        </w:numPr>
        <w:ind w:left="720"/>
        <w:rPr>
          <w:b/>
        </w:rPr>
      </w:pPr>
      <w:r>
        <w:t xml:space="preserve">Iris </w:t>
      </w:r>
      <w:proofErr w:type="spellStart"/>
      <w:r>
        <w:t>Cekuš</w:t>
      </w:r>
      <w:proofErr w:type="spellEnd"/>
      <w:r>
        <w:t xml:space="preserve">  </w:t>
      </w:r>
      <w:proofErr w:type="spellStart"/>
      <w:r>
        <w:t>Soltz</w:t>
      </w:r>
      <w:proofErr w:type="spellEnd"/>
      <w:r>
        <w:t xml:space="preserve"> ističe ponudu u iznosu od </w:t>
      </w:r>
    </w:p>
    <w:p w:rsidR="00677A35" w:rsidP="00677A35" w:rsidRDefault="00677A35">
      <w:pPr>
        <w:rPr>
          <w:b/>
        </w:rPr>
      </w:pPr>
    </w:p>
    <w:p w:rsidR="00677A35" w:rsidP="00677A35" w:rsidRDefault="00677A35">
      <w:pPr>
        <w:rPr>
          <w:b/>
        </w:rPr>
      </w:pPr>
      <w:r>
        <w:rPr>
          <w:b/>
        </w:rPr>
        <w:t xml:space="preserve">Utvrđuje se  da je Josip Stipić, Omiš, Nemira X 18,  OIB:98726807555,   stekao uvjete za dosudu. </w:t>
      </w:r>
    </w:p>
    <w:p w:rsidRPr="00C15FE5" w:rsidR="00C15FE5" w:rsidP="00C15FE5" w:rsidRDefault="00C15FE5">
      <w:pPr>
        <w:rPr>
          <w:b/>
        </w:rPr>
      </w:pPr>
    </w:p>
    <w:p w:rsidRPr="00F744D3" w:rsidR="00F744D3" w:rsidP="00F744D3" w:rsidRDefault="00F744D3">
      <w:pPr>
        <w:rPr>
          <w:b/>
        </w:rPr>
      </w:pPr>
    </w:p>
    <w:p w:rsidR="00162436" w:rsidP="00162436" w:rsidRDefault="00162436">
      <w:pPr>
        <w:pStyle w:val="Odlomakpopisa"/>
        <w:numPr>
          <w:ilvl w:val="0"/>
          <w:numId w:val="5"/>
        </w:numPr>
        <w:ind w:left="0" w:firstLine="0"/>
        <w:rPr>
          <w:b/>
        </w:rPr>
      </w:pPr>
      <w:r>
        <w:rPr>
          <w:b/>
        </w:rPr>
        <w:t xml:space="preserve">229. ETAŽA: 4/10000 </w:t>
      </w:r>
    </w:p>
    <w:p w:rsidR="00162436" w:rsidP="00162436" w:rsidRDefault="00162436">
      <w:pPr>
        <w:jc w:val="both"/>
      </w:pPr>
      <w:r>
        <w:t xml:space="preserve">garažno parkirno mjesto oznake P-109 u podrumu -2 objekta S 2, </w:t>
      </w:r>
      <w:proofErr w:type="spellStart"/>
      <w:r>
        <w:t>Jaruščica</w:t>
      </w:r>
      <w:proofErr w:type="spellEnd"/>
      <w:r>
        <w:t xml:space="preserve"> 5 i 5a, neto korisne površine 10,01 m2, u etažnom elaboratu sve označeno crvenom bojom</w:t>
      </w:r>
    </w:p>
    <w:p w:rsidR="00162436" w:rsidP="00162436" w:rsidRDefault="00162436">
      <w:r>
        <w:t>Na ovom ročištu za dražbu nekretnina se ne može prodati ispod vrijednosti od 17.700,00 kn.</w:t>
      </w:r>
    </w:p>
    <w:p w:rsidR="00162436" w:rsidP="00162436" w:rsidRDefault="00162436">
      <w:pPr>
        <w:pStyle w:val="Odlomakpopisa"/>
        <w:numPr>
          <w:ilvl w:val="0"/>
          <w:numId w:val="2"/>
        </w:numPr>
        <w:ind w:left="720"/>
      </w:pPr>
      <w:r>
        <w:t>Marko Pušk</w:t>
      </w:r>
      <w:r w:rsidR="00F744D3">
        <w:t xml:space="preserve">arić ističe ponudu u iznosu od </w:t>
      </w:r>
      <w:r>
        <w:t xml:space="preserve"> </w:t>
      </w:r>
    </w:p>
    <w:p w:rsidRPr="00157F14" w:rsidR="00162436" w:rsidP="00162436" w:rsidRDefault="00BE5932">
      <w:pPr>
        <w:pStyle w:val="Odlomakpopisa"/>
        <w:numPr>
          <w:ilvl w:val="0"/>
          <w:numId w:val="2"/>
        </w:numPr>
        <w:ind w:left="720"/>
        <w:rPr>
          <w:b/>
        </w:rPr>
      </w:pPr>
      <w:r w:rsidRPr="00C15FE5">
        <w:rPr>
          <w:b/>
        </w:rPr>
        <w:t>Josip Stipić</w:t>
      </w:r>
      <w:r w:rsidR="00162436">
        <w:t xml:space="preserve"> ističe ponudu u iznosu </w:t>
      </w:r>
      <w:r w:rsidRPr="00157F14" w:rsidR="00C15FE5">
        <w:t>od 17.700,00 kn u 09,51 sati</w:t>
      </w:r>
      <w:r w:rsidR="00C15FE5">
        <w:t xml:space="preserve"> </w:t>
      </w:r>
      <w:r w:rsidR="00157F14">
        <w:t xml:space="preserve">, 21.700, 25.700, </w:t>
      </w:r>
      <w:r w:rsidRPr="00157F14" w:rsidR="00157F14">
        <w:rPr>
          <w:b/>
        </w:rPr>
        <w:t xml:space="preserve">29.700,00 u 10.04 sati </w:t>
      </w:r>
    </w:p>
    <w:p w:rsidR="00162436" w:rsidP="00162436" w:rsidRDefault="00162436">
      <w:pPr>
        <w:pStyle w:val="Odlomakpopisa"/>
        <w:numPr>
          <w:ilvl w:val="0"/>
          <w:numId w:val="2"/>
        </w:numPr>
        <w:ind w:left="720"/>
      </w:pPr>
      <w:r>
        <w:t>Ivan K</w:t>
      </w:r>
      <w:r w:rsidR="00C15FE5">
        <w:t xml:space="preserve">ralj ističe ponudu u iznosu od </w:t>
      </w:r>
      <w:r w:rsidR="00157F14">
        <w:t>19.700,00 , 23.700,27,</w:t>
      </w:r>
    </w:p>
    <w:p w:rsidR="00162436" w:rsidP="00162436" w:rsidRDefault="00162436">
      <w:pPr>
        <w:pStyle w:val="Odlomakpopisa"/>
        <w:numPr>
          <w:ilvl w:val="0"/>
          <w:numId w:val="2"/>
        </w:numPr>
        <w:ind w:left="720"/>
      </w:pPr>
      <w:r>
        <w:t xml:space="preserve">Ljubica </w:t>
      </w:r>
      <w:proofErr w:type="spellStart"/>
      <w:r>
        <w:t>Žuljić</w:t>
      </w:r>
      <w:proofErr w:type="spellEnd"/>
      <w:r>
        <w:t xml:space="preserve"> ističe ponudu u visini </w:t>
      </w:r>
    </w:p>
    <w:p w:rsidR="00060E21" w:rsidP="00060E21" w:rsidRDefault="00060E21"/>
    <w:p w:rsidR="00FA020E" w:rsidP="00FA020E" w:rsidRDefault="00FA020E">
      <w:pPr>
        <w:rPr>
          <w:b/>
        </w:rPr>
      </w:pPr>
      <w:r>
        <w:rPr>
          <w:b/>
        </w:rPr>
        <w:t xml:space="preserve">Utvrđuje se  da je Josip Stipić, Omiš, Nemira X 18,  OIB:98726807555,   stekao uvjete za dosudu. </w:t>
      </w:r>
    </w:p>
    <w:p w:rsidR="00060E21" w:rsidP="00060E21" w:rsidRDefault="00060E21"/>
    <w:p w:rsidR="00162436" w:rsidP="00162436" w:rsidRDefault="00162436">
      <w:pPr>
        <w:pStyle w:val="Odlomakpopisa"/>
        <w:numPr>
          <w:ilvl w:val="0"/>
          <w:numId w:val="5"/>
        </w:numPr>
        <w:ind w:left="0" w:firstLine="0"/>
        <w:rPr>
          <w:b/>
        </w:rPr>
      </w:pPr>
      <w:r>
        <w:rPr>
          <w:b/>
        </w:rPr>
        <w:t>230. ETAŽA: 4/10000</w:t>
      </w:r>
      <w:r>
        <w:rPr>
          <w:b/>
        </w:rPr>
        <w:tab/>
      </w:r>
      <w:r>
        <w:rPr>
          <w:b/>
        </w:rPr>
        <w:tab/>
      </w:r>
    </w:p>
    <w:p w:rsidR="00162436" w:rsidP="00162436" w:rsidRDefault="00162436">
      <w:pPr>
        <w:jc w:val="both"/>
      </w:pPr>
      <w:r>
        <w:t xml:space="preserve">garažno parkirno mjesto oznake P-110 u podrumu -2 objekta S 2, </w:t>
      </w:r>
      <w:proofErr w:type="spellStart"/>
      <w:r>
        <w:t>Jaruščica</w:t>
      </w:r>
      <w:proofErr w:type="spellEnd"/>
      <w:r>
        <w:t xml:space="preserve"> 5 i 5a, neto korisne površine 10,01 m2, u etažnom elaboratu sve označeno plavom bojom</w:t>
      </w:r>
      <w:r>
        <w:tab/>
      </w:r>
      <w:r>
        <w:tab/>
      </w:r>
    </w:p>
    <w:p w:rsidR="00162436" w:rsidP="00162436" w:rsidRDefault="00162436">
      <w:r>
        <w:t>Na ovom ročištu za dražbu nekretnina se ne može prodati ispod vrijednosti od 17.650,00 kn.</w:t>
      </w:r>
    </w:p>
    <w:p w:rsidR="00162436" w:rsidP="00162436" w:rsidRDefault="00162436">
      <w:pPr>
        <w:pStyle w:val="Odlomakpopisa"/>
        <w:numPr>
          <w:ilvl w:val="0"/>
          <w:numId w:val="2"/>
        </w:numPr>
        <w:ind w:left="720"/>
      </w:pPr>
      <w:r>
        <w:t xml:space="preserve">Marko Puškarić ističe ponudu u iznosu od 1 </w:t>
      </w:r>
    </w:p>
    <w:p w:rsidRPr="00157F14" w:rsidR="00162436" w:rsidP="00162436" w:rsidRDefault="00162436">
      <w:pPr>
        <w:pStyle w:val="Odlomakpopisa"/>
        <w:numPr>
          <w:ilvl w:val="0"/>
          <w:numId w:val="2"/>
        </w:numPr>
        <w:ind w:left="720"/>
        <w:rPr>
          <w:b/>
        </w:rPr>
      </w:pPr>
      <w:r w:rsidRPr="00157F14">
        <w:rPr>
          <w:b/>
        </w:rPr>
        <w:t>Ivan Kralj ističe</w:t>
      </w:r>
      <w:r>
        <w:t xml:space="preserve"> ponudu u iznosu </w:t>
      </w:r>
      <w:r w:rsidR="00157F14">
        <w:t xml:space="preserve">19.650,00 kn u 10.04 sati , 23.650,00 , 27.650,31.650, </w:t>
      </w:r>
      <w:r w:rsidRPr="00855B22" w:rsidR="00157F14">
        <w:t>35.650,00 kn u 10,04 sati</w:t>
      </w:r>
      <w:r w:rsidRPr="00855B22" w:rsidR="00855B22">
        <w:t>.</w:t>
      </w:r>
      <w:r w:rsidR="00855B22">
        <w:rPr>
          <w:b/>
        </w:rPr>
        <w:t xml:space="preserve"> 39.650,00 kn u 10.09 sati</w:t>
      </w:r>
    </w:p>
    <w:p w:rsidR="00162436" w:rsidP="00162436" w:rsidRDefault="00162436">
      <w:pPr>
        <w:pStyle w:val="Odlomakpopisa"/>
        <w:numPr>
          <w:ilvl w:val="0"/>
          <w:numId w:val="2"/>
        </w:numPr>
        <w:ind w:left="720"/>
      </w:pPr>
      <w:r>
        <w:t xml:space="preserve">Ljubica </w:t>
      </w:r>
      <w:proofErr w:type="spellStart"/>
      <w:r>
        <w:t>Žuljić</w:t>
      </w:r>
      <w:proofErr w:type="spellEnd"/>
      <w:r>
        <w:t xml:space="preserve"> ističe </w:t>
      </w:r>
      <w:r w:rsidRPr="00157F14">
        <w:t xml:space="preserve">ponudu u iznosu od </w:t>
      </w:r>
      <w:r w:rsidRPr="00157F14" w:rsidR="00C15FE5">
        <w:t>17.650,00 kn u 09,51 sati</w:t>
      </w:r>
      <w:r w:rsidRPr="00157F14" w:rsidR="00C15FE5">
        <w:rPr>
          <w:b/>
        </w:rPr>
        <w:t xml:space="preserve"> </w:t>
      </w:r>
      <w:r w:rsidRPr="00157F14" w:rsidR="00157F14">
        <w:rPr>
          <w:b/>
        </w:rPr>
        <w:t>,</w:t>
      </w:r>
      <w:r w:rsidR="00157F14">
        <w:t xml:space="preserve"> 21.650,00 , 25.650,00, 29. 33.</w:t>
      </w:r>
      <w:r w:rsidR="00855B22">
        <w:t>37.500 kn</w:t>
      </w:r>
    </w:p>
    <w:p w:rsidR="00855B22" w:rsidP="00855B22" w:rsidRDefault="00855B22"/>
    <w:p w:rsidR="00855B22" w:rsidP="00855B22" w:rsidRDefault="00855B22">
      <w:r>
        <w:t xml:space="preserve">Utvrđuje se da </w:t>
      </w:r>
      <w:r w:rsidR="00AB64F2">
        <w:t xml:space="preserve"> je </w:t>
      </w:r>
      <w:r w:rsidR="00AB64F2">
        <w:rPr>
          <w:b/>
        </w:rPr>
        <w:t>Ivan  Kralj,  Lučko, V. Vrbice 15, OIB:54078371993</w:t>
      </w:r>
      <w:r w:rsidR="006E0FBC">
        <w:rPr>
          <w:b/>
        </w:rPr>
        <w:t xml:space="preserve"> stekao uvjete za dosudu. </w:t>
      </w:r>
    </w:p>
    <w:p w:rsidRPr="00855B22" w:rsidR="00855B22" w:rsidP="00855B22" w:rsidRDefault="00855B22"/>
    <w:p w:rsidR="00162436" w:rsidP="00162436" w:rsidRDefault="00162436">
      <w:pPr>
        <w:pStyle w:val="Odlomakpopisa"/>
        <w:numPr>
          <w:ilvl w:val="0"/>
          <w:numId w:val="5"/>
        </w:numPr>
        <w:ind w:left="0" w:firstLine="0"/>
        <w:rPr>
          <w:b/>
        </w:rPr>
      </w:pPr>
      <w:r>
        <w:rPr>
          <w:b/>
        </w:rPr>
        <w:t>232. ETAŽA: 4/10000</w:t>
      </w:r>
      <w:r>
        <w:rPr>
          <w:b/>
        </w:rPr>
        <w:tab/>
      </w:r>
    </w:p>
    <w:p w:rsidR="00162436" w:rsidP="00162436" w:rsidRDefault="00162436">
      <w:pPr>
        <w:jc w:val="both"/>
      </w:pPr>
      <w:r>
        <w:t xml:space="preserve">garažno parkirno mjesto oznake P-112 u podrumu -2 objekta S 2, </w:t>
      </w:r>
      <w:proofErr w:type="spellStart"/>
      <w:r>
        <w:t>Jaruščica</w:t>
      </w:r>
      <w:proofErr w:type="spellEnd"/>
      <w:r>
        <w:t xml:space="preserve"> 5 i 5a, neto korisne površine 10,04 m2, u etažnom elaboratu sve označeno zelenom bojom</w:t>
      </w:r>
    </w:p>
    <w:p w:rsidR="00162436" w:rsidP="00162436" w:rsidRDefault="00162436">
      <w:r>
        <w:t>Na ovom ročištu za dražbu nekretnina se ne može prodati ispod vrijednosti od 17.700,00 kn.</w:t>
      </w:r>
    </w:p>
    <w:p w:rsidR="00162436" w:rsidP="00162436" w:rsidRDefault="00162436">
      <w:pPr>
        <w:pStyle w:val="Odlomakpopisa"/>
        <w:numPr>
          <w:ilvl w:val="0"/>
          <w:numId w:val="2"/>
        </w:numPr>
        <w:ind w:left="720"/>
      </w:pPr>
      <w:r>
        <w:t xml:space="preserve">Marko Puškarić ističe ponudu u </w:t>
      </w:r>
      <w:r w:rsidRPr="00C15FE5">
        <w:rPr>
          <w:b/>
        </w:rPr>
        <w:t xml:space="preserve">iznosu </w:t>
      </w:r>
      <w:r w:rsidRPr="00C15FE5" w:rsidR="00C15FE5">
        <w:rPr>
          <w:b/>
        </w:rPr>
        <w:t>17.700,00 kn u 09,51 sati</w:t>
      </w:r>
      <w:r w:rsidR="00C15FE5">
        <w:t xml:space="preserve"> </w:t>
      </w:r>
    </w:p>
    <w:p w:rsidR="00162436" w:rsidP="00162436" w:rsidRDefault="00162436">
      <w:pPr>
        <w:pStyle w:val="Odlomakpopisa"/>
        <w:numPr>
          <w:ilvl w:val="0"/>
          <w:numId w:val="2"/>
        </w:numPr>
        <w:ind w:left="720"/>
      </w:pPr>
      <w:r>
        <w:t>Ljubica</w:t>
      </w:r>
      <w:r w:rsidR="00157F14">
        <w:t xml:space="preserve"> </w:t>
      </w:r>
      <w:proofErr w:type="spellStart"/>
      <w:r w:rsidR="00157F14">
        <w:t>Žuljić</w:t>
      </w:r>
      <w:proofErr w:type="spellEnd"/>
      <w:r w:rsidR="00157F14">
        <w:t xml:space="preserve"> ističe ponudu u visini </w:t>
      </w:r>
    </w:p>
    <w:p w:rsidR="00157F14" w:rsidP="00157F14" w:rsidRDefault="00157F14"/>
    <w:p w:rsidR="00157F14" w:rsidP="00157F14" w:rsidRDefault="00157F14">
      <w:pPr>
        <w:jc w:val="both"/>
        <w:rPr>
          <w:b/>
        </w:rPr>
      </w:pPr>
      <w:r>
        <w:rPr>
          <w:b/>
        </w:rPr>
        <w:t xml:space="preserve">Utvrđuje se da je   </w:t>
      </w:r>
      <w:r w:rsidRPr="005918C5">
        <w:rPr>
          <w:b/>
        </w:rPr>
        <w:t>Marko Puškarić, Zagreb, Ulica Karla Metikoša  9, OIB:39856737787</w:t>
      </w:r>
      <w:r>
        <w:rPr>
          <w:b/>
        </w:rPr>
        <w:t xml:space="preserve">   stekao pravo na dosudu. </w:t>
      </w:r>
    </w:p>
    <w:p w:rsidR="00157F14" w:rsidP="00157F14" w:rsidRDefault="00157F14"/>
    <w:p w:rsidR="00162436" w:rsidP="00162436" w:rsidRDefault="00162436"/>
    <w:p w:rsidR="00162436" w:rsidP="00162436" w:rsidRDefault="00162436">
      <w:pPr>
        <w:pStyle w:val="Odlomakpopisa"/>
        <w:numPr>
          <w:ilvl w:val="0"/>
          <w:numId w:val="5"/>
        </w:numPr>
        <w:ind w:left="0" w:firstLine="0"/>
        <w:rPr>
          <w:b/>
        </w:rPr>
      </w:pPr>
      <w:r>
        <w:rPr>
          <w:b/>
        </w:rPr>
        <w:t>233. ETAŽA: 5/10000</w:t>
      </w:r>
      <w:r>
        <w:rPr>
          <w:b/>
        </w:rPr>
        <w:tab/>
      </w:r>
    </w:p>
    <w:p w:rsidR="00162436" w:rsidP="00162436" w:rsidRDefault="00162436">
      <w:pPr>
        <w:jc w:val="both"/>
      </w:pPr>
      <w:r>
        <w:t xml:space="preserve">garažno parkirno mjesto oznake P-113 u podrumu -2 objekta S 2, </w:t>
      </w:r>
      <w:proofErr w:type="spellStart"/>
      <w:r>
        <w:t>Jaruščica</w:t>
      </w:r>
      <w:proofErr w:type="spellEnd"/>
      <w:r>
        <w:t xml:space="preserve"> 5 i 5a, neto korisne površine 13,</w:t>
      </w:r>
      <w:proofErr w:type="spellStart"/>
      <w:r>
        <w:t>13</w:t>
      </w:r>
      <w:proofErr w:type="spellEnd"/>
      <w:r>
        <w:t xml:space="preserve"> m2, u etažnom elaboratu sve označeno crvenom bojom</w:t>
      </w:r>
      <w:r>
        <w:tab/>
      </w:r>
      <w:r>
        <w:tab/>
      </w:r>
    </w:p>
    <w:p w:rsidR="00162436" w:rsidP="00162436" w:rsidRDefault="00162436">
      <w:r>
        <w:t>Na ovom ročištu za dražbu nekretnina se ne može prodati ispod vrijednosti od 17.800,00 kn.</w:t>
      </w:r>
    </w:p>
    <w:p w:rsidR="00162436" w:rsidP="00162436" w:rsidRDefault="00162436">
      <w:pPr>
        <w:pStyle w:val="Odlomakpopisa"/>
        <w:numPr>
          <w:ilvl w:val="0"/>
          <w:numId w:val="2"/>
        </w:numPr>
        <w:ind w:left="720"/>
      </w:pPr>
      <w:r>
        <w:t>Marko Puškarić ističe ponudu u iznosu od 1</w:t>
      </w:r>
      <w:r w:rsidR="009E2937">
        <w:t xml:space="preserve">7.800,00 u 10,15 sati </w:t>
      </w:r>
      <w:r>
        <w:t xml:space="preserve"> </w:t>
      </w:r>
    </w:p>
    <w:p w:rsidR="00162436" w:rsidP="00162436" w:rsidRDefault="00162436">
      <w:pPr>
        <w:pStyle w:val="Odlomakpopisa"/>
        <w:numPr>
          <w:ilvl w:val="0"/>
          <w:numId w:val="2"/>
        </w:numPr>
        <w:ind w:left="720"/>
      </w:pPr>
      <w:r>
        <w:t xml:space="preserve">Ivica Tomić </w:t>
      </w:r>
      <w:r w:rsidRPr="00FA3DFE">
        <w:t>ističe ponudu u iznosu od</w:t>
      </w:r>
      <w:r w:rsidR="008A17D8">
        <w:t xml:space="preserve"> </w:t>
      </w:r>
    </w:p>
    <w:p w:rsidR="00162436" w:rsidP="00162436" w:rsidRDefault="00162436">
      <w:pPr>
        <w:pStyle w:val="Odlomakpopisa"/>
        <w:numPr>
          <w:ilvl w:val="0"/>
          <w:numId w:val="2"/>
        </w:numPr>
        <w:ind w:left="720"/>
      </w:pPr>
      <w:r>
        <w:t>Ljubic</w:t>
      </w:r>
      <w:r w:rsidR="008A17D8">
        <w:t xml:space="preserve">a </w:t>
      </w:r>
      <w:proofErr w:type="spellStart"/>
      <w:r w:rsidR="008A17D8">
        <w:t>Žuljić</w:t>
      </w:r>
      <w:proofErr w:type="spellEnd"/>
      <w:r w:rsidR="008A17D8">
        <w:t xml:space="preserve"> ističe ponudu u visini</w:t>
      </w:r>
    </w:p>
    <w:p w:rsidR="00162436" w:rsidP="00162436" w:rsidRDefault="002632EA">
      <w:pPr>
        <w:pStyle w:val="Odlomakpopisa"/>
        <w:numPr>
          <w:ilvl w:val="0"/>
          <w:numId w:val="2"/>
        </w:numPr>
        <w:ind w:left="720"/>
      </w:pPr>
      <w:r>
        <w:t>Miodrag</w:t>
      </w:r>
      <w:r w:rsidR="00162436">
        <w:t xml:space="preserve">  </w:t>
      </w:r>
      <w:proofErr w:type="spellStart"/>
      <w:r w:rsidR="00162436">
        <w:t>Lesar</w:t>
      </w:r>
      <w:proofErr w:type="spellEnd"/>
      <w:r w:rsidR="00162436">
        <w:t xml:space="preserve"> ističe ponudu  u iznosu od 1</w:t>
      </w:r>
    </w:p>
    <w:p w:rsidR="00162436" w:rsidP="00162436" w:rsidRDefault="00162436">
      <w:pPr>
        <w:pStyle w:val="Odlomakpopisa"/>
        <w:numPr>
          <w:ilvl w:val="0"/>
          <w:numId w:val="2"/>
        </w:numPr>
        <w:ind w:left="720"/>
      </w:pPr>
      <w:r>
        <w:t xml:space="preserve">Iris </w:t>
      </w:r>
      <w:proofErr w:type="spellStart"/>
      <w:r>
        <w:t>Ceku</w:t>
      </w:r>
      <w:r w:rsidR="008A17D8">
        <w:t>š</w:t>
      </w:r>
      <w:proofErr w:type="spellEnd"/>
      <w:r w:rsidR="008A17D8">
        <w:t xml:space="preserve"> </w:t>
      </w:r>
      <w:proofErr w:type="spellStart"/>
      <w:r w:rsidR="008A17D8">
        <w:t>Soltz</w:t>
      </w:r>
      <w:proofErr w:type="spellEnd"/>
      <w:r w:rsidR="008A17D8">
        <w:t xml:space="preserve"> ističe ponudu u visini </w:t>
      </w:r>
      <w:r>
        <w:t xml:space="preserve"> </w:t>
      </w:r>
    </w:p>
    <w:p w:rsidR="00162436" w:rsidP="00162436" w:rsidRDefault="00162436"/>
    <w:p w:rsidR="008A17D8" w:rsidP="008A17D8" w:rsidRDefault="008A17D8">
      <w:pPr>
        <w:jc w:val="both"/>
        <w:rPr>
          <w:b/>
        </w:rPr>
      </w:pPr>
      <w:r>
        <w:rPr>
          <w:b/>
        </w:rPr>
        <w:t xml:space="preserve">Utvrđuje se da je   </w:t>
      </w:r>
      <w:r w:rsidRPr="005918C5">
        <w:rPr>
          <w:b/>
        </w:rPr>
        <w:t>Marko Puškarić, Zagreb, Ulica Karla Metikoša  9, OIB:39856737787</w:t>
      </w:r>
      <w:r>
        <w:rPr>
          <w:b/>
        </w:rPr>
        <w:t xml:space="preserve">   stekao pravo na dosudu. </w:t>
      </w:r>
    </w:p>
    <w:p w:rsidR="008A17D8" w:rsidP="008A17D8" w:rsidRDefault="008A17D8"/>
    <w:p w:rsidR="008A17D8" w:rsidP="00162436" w:rsidRDefault="008A17D8"/>
    <w:p w:rsidR="00162436" w:rsidP="00162436" w:rsidRDefault="00162436">
      <w:pPr>
        <w:pStyle w:val="Odlomakpopisa"/>
        <w:numPr>
          <w:ilvl w:val="0"/>
          <w:numId w:val="5"/>
        </w:numPr>
        <w:ind w:left="0" w:firstLine="0"/>
        <w:rPr>
          <w:b/>
        </w:rPr>
      </w:pPr>
      <w:r>
        <w:rPr>
          <w:b/>
        </w:rPr>
        <w:t xml:space="preserve">396. ETAŽA: 5/10000  </w:t>
      </w:r>
      <w:r>
        <w:rPr>
          <w:b/>
        </w:rPr>
        <w:tab/>
      </w:r>
      <w:r>
        <w:rPr>
          <w:b/>
        </w:rPr>
        <w:tab/>
      </w:r>
    </w:p>
    <w:p w:rsidR="00162436" w:rsidP="00162436" w:rsidRDefault="00162436">
      <w:pPr>
        <w:jc w:val="both"/>
      </w:pPr>
      <w:r>
        <w:t xml:space="preserve">garaža oznake G-47 u podrumu -1 objekta S 2, </w:t>
      </w:r>
      <w:proofErr w:type="spellStart"/>
      <w:r>
        <w:t>Jaruščica</w:t>
      </w:r>
      <w:proofErr w:type="spellEnd"/>
      <w:r>
        <w:t xml:space="preserve"> 5 i 5a, neto korisne površine 11,55 m2, u etažnom elaboratu sve označeno žutom bojom</w:t>
      </w:r>
      <w:r>
        <w:tab/>
      </w:r>
      <w:r>
        <w:tab/>
      </w:r>
    </w:p>
    <w:p w:rsidR="00162436" w:rsidP="00162436" w:rsidRDefault="00162436">
      <w:r>
        <w:t>Na ovom ročištu za dražbu nekretnina se ne može prodati ispod vrijednosti od 26.800,00 kn.</w:t>
      </w:r>
    </w:p>
    <w:p w:rsidR="00162436" w:rsidP="00162436" w:rsidRDefault="00162436">
      <w:pPr>
        <w:pStyle w:val="Odlomakpopisa"/>
        <w:numPr>
          <w:ilvl w:val="0"/>
          <w:numId w:val="2"/>
        </w:numPr>
        <w:ind w:left="720"/>
      </w:pPr>
      <w:r>
        <w:t>Marko Puškarić is</w:t>
      </w:r>
      <w:r w:rsidR="009E2937">
        <w:t xml:space="preserve">tiče ponudu u iznosu od </w:t>
      </w:r>
      <w:r>
        <w:t xml:space="preserve"> kn </w:t>
      </w:r>
    </w:p>
    <w:p w:rsidR="00162436" w:rsidP="00162436" w:rsidRDefault="00162436">
      <w:pPr>
        <w:pStyle w:val="Odlomakpopisa"/>
        <w:numPr>
          <w:ilvl w:val="0"/>
          <w:numId w:val="2"/>
        </w:numPr>
        <w:ind w:left="720"/>
      </w:pPr>
      <w:r>
        <w:t xml:space="preserve">Amelija Udženija ističe ponudu u iznosu od </w:t>
      </w:r>
    </w:p>
    <w:p w:rsidR="00162436" w:rsidP="00162436" w:rsidRDefault="00162436">
      <w:pPr>
        <w:pStyle w:val="Odlomakpopisa"/>
        <w:numPr>
          <w:ilvl w:val="0"/>
          <w:numId w:val="2"/>
        </w:numPr>
        <w:ind w:left="720"/>
      </w:pPr>
      <w:r>
        <w:t xml:space="preserve">Ivan </w:t>
      </w:r>
      <w:proofErr w:type="spellStart"/>
      <w:r>
        <w:t>Kobaš</w:t>
      </w:r>
      <w:proofErr w:type="spellEnd"/>
      <w:r>
        <w:t xml:space="preserve"> ističe ponudu u iznosu od </w:t>
      </w:r>
    </w:p>
    <w:p w:rsidRPr="009E2937" w:rsidR="00162436" w:rsidP="00162436" w:rsidRDefault="00162436">
      <w:pPr>
        <w:pStyle w:val="Odlomakpopisa"/>
        <w:numPr>
          <w:ilvl w:val="0"/>
          <w:numId w:val="2"/>
        </w:numPr>
        <w:ind w:left="720"/>
        <w:rPr>
          <w:b/>
        </w:rPr>
      </w:pPr>
      <w:r>
        <w:lastRenderedPageBreak/>
        <w:t>Ivan Kralj isti</w:t>
      </w:r>
      <w:r w:rsidR="009E2937">
        <w:t>če ponudu u iznosu od 26.800,0 kn u 10,15, 30.800,00</w:t>
      </w:r>
      <w:r w:rsidRPr="003F4336" w:rsidR="009E2937">
        <w:t>, 34.800,00 kn u</w:t>
      </w:r>
      <w:r w:rsidRPr="009E2937" w:rsidR="009E2937">
        <w:rPr>
          <w:b/>
        </w:rPr>
        <w:t xml:space="preserve"> 10.16 sati</w:t>
      </w:r>
    </w:p>
    <w:p w:rsidR="00162436" w:rsidP="00162436" w:rsidRDefault="00162436">
      <w:pPr>
        <w:pStyle w:val="Odlomakpopisa"/>
        <w:numPr>
          <w:ilvl w:val="0"/>
          <w:numId w:val="2"/>
        </w:numPr>
        <w:ind w:left="720"/>
      </w:pPr>
      <w:r w:rsidRPr="003967BF">
        <w:t xml:space="preserve">Ljubica </w:t>
      </w:r>
      <w:proofErr w:type="spellStart"/>
      <w:r w:rsidRPr="003967BF">
        <w:t>Žuljić</w:t>
      </w:r>
      <w:proofErr w:type="spellEnd"/>
      <w:r w:rsidRPr="003967BF">
        <w:t xml:space="preserve"> ističe ponudu u iznosu</w:t>
      </w:r>
      <w:r w:rsidR="009E2937">
        <w:t xml:space="preserve"> od 28.800,00, 32.</w:t>
      </w:r>
    </w:p>
    <w:p w:rsidR="006E0FBC" w:rsidP="00162436" w:rsidRDefault="006E0FBC">
      <w:pPr>
        <w:pStyle w:val="Odlomakpopisa"/>
        <w:numPr>
          <w:ilvl w:val="0"/>
          <w:numId w:val="2"/>
        </w:numPr>
        <w:ind w:left="720"/>
      </w:pPr>
    </w:p>
    <w:p w:rsidRPr="006E0FBC" w:rsidR="009F08B3" w:rsidP="00EC3E3A" w:rsidRDefault="00C31004">
      <w:r w:rsidRPr="006E0FBC">
        <w:t>Utvrđuje se da je  Iv</w:t>
      </w:r>
      <w:r w:rsidRPr="006E0FBC" w:rsidR="00F17786">
        <w:t>an  Kralj, Lučko, V. Vrbice 15, OIB:54078371993</w:t>
      </w:r>
      <w:r w:rsidRPr="006E0FBC" w:rsidR="001A4980">
        <w:t xml:space="preserve"> stekao uvjete za dosudu. </w:t>
      </w:r>
    </w:p>
    <w:p w:rsidRPr="006E0FBC" w:rsidR="00C31004" w:rsidP="00EC3E3A" w:rsidRDefault="00C31004"/>
    <w:p w:rsidR="009F08B3" w:rsidP="00EC3E3A" w:rsidRDefault="009F08B3">
      <w:r w:rsidRPr="009F08B3">
        <w:t xml:space="preserve">Utvrđuje se  da je  na sudski spis dostavio  Matija Jozić iz Sesveta, </w:t>
      </w:r>
      <w:proofErr w:type="spellStart"/>
      <w:r w:rsidRPr="009F08B3">
        <w:t>Š</w:t>
      </w:r>
      <w:r w:rsidR="00462E89">
        <w:t>tiber</w:t>
      </w:r>
      <w:r w:rsidRPr="009F08B3">
        <w:t>ska</w:t>
      </w:r>
      <w:proofErr w:type="spellEnd"/>
      <w:r w:rsidRPr="009F08B3">
        <w:t xml:space="preserve"> 1a, do</w:t>
      </w:r>
      <w:r>
        <w:t xml:space="preserve">kaz o uplati jamčevine za  garažu </w:t>
      </w:r>
      <w:r w:rsidRPr="009F08B3">
        <w:t xml:space="preserve"> oznake G 47</w:t>
      </w:r>
      <w:r>
        <w:t>.</w:t>
      </w:r>
    </w:p>
    <w:p w:rsidR="009F08B3" w:rsidP="00EC3E3A" w:rsidRDefault="009F08B3"/>
    <w:p w:rsidR="009F08B3" w:rsidP="00EC3E3A" w:rsidRDefault="009F08B3">
      <w:r>
        <w:t xml:space="preserve">Ivan  Kralj  po pun.  ističe da se protivi  nastavku dražbe odnosno za utvrđenjem da Matija Jozić ima pravo na  sudjelovanje.  </w:t>
      </w:r>
    </w:p>
    <w:p w:rsidR="00A95D81" w:rsidP="00EC3E3A" w:rsidRDefault="00A95D81"/>
    <w:p w:rsidR="00A95D81" w:rsidP="00EC3E3A" w:rsidRDefault="002E061E">
      <w:r>
        <w:t>Sudac utvrđuje da  j</w:t>
      </w:r>
      <w:r w:rsidR="00A95D81">
        <w:t>e neposrednom provjerom u računovodstvu suda potvrđena uplata</w:t>
      </w:r>
      <w:r>
        <w:t xml:space="preserve"> jamčevine </w:t>
      </w:r>
      <w:r w:rsidR="00A95D81">
        <w:t xml:space="preserve"> u roku sudske odluke  za ponuditelja Matija Jozić te se radi o očitoj pogrešci suda  u  popisu ponuditelja</w:t>
      </w:r>
      <w:r>
        <w:t xml:space="preserve">  te se </w:t>
      </w:r>
      <w:proofErr w:type="spellStart"/>
      <w:r w:rsidR="00A95D81">
        <w:t>onavlja</w:t>
      </w:r>
      <w:proofErr w:type="spellEnd"/>
      <w:r w:rsidR="00A95D81">
        <w:t xml:space="preserve"> postupak prodaje za garažu 47 na način  da se  kao valjani ponuditelj  upisuje i Matija Jozić. </w:t>
      </w:r>
    </w:p>
    <w:p w:rsidR="002E061E" w:rsidP="00EC3E3A" w:rsidRDefault="002E061E"/>
    <w:p w:rsidR="00A95D81" w:rsidP="00EC3E3A" w:rsidRDefault="00A95D81">
      <w:r>
        <w:t>Svi sudionici   će imati  i imaju pravo na prigovor odnosno pravni lijek na ovakvu odluku suda.</w:t>
      </w:r>
    </w:p>
    <w:p w:rsidR="00A95D81" w:rsidP="00EC3E3A" w:rsidRDefault="00A95D81"/>
    <w:p w:rsidR="00A95D81" w:rsidP="00EC3E3A" w:rsidRDefault="00A95D81">
      <w:r w:rsidRPr="002E061E">
        <w:t xml:space="preserve">Pun. Ivana Kralja ističe da prihvaća ponavljanje postupka prodaje s  obzirom na navedene okolnosti za garažu 47 na način da se u cijelosti ponovi postupak  ispočetka.  </w:t>
      </w:r>
    </w:p>
    <w:p w:rsidRPr="002E061E" w:rsidR="002E061E" w:rsidP="00EC3E3A" w:rsidRDefault="002E061E"/>
    <w:p w:rsidRPr="002A551A" w:rsidR="00A95D81" w:rsidP="00EC3E3A" w:rsidRDefault="00A95D81">
      <w:pPr>
        <w:rPr>
          <w:b/>
        </w:rPr>
      </w:pPr>
      <w:r w:rsidRPr="002A551A">
        <w:rPr>
          <w:b/>
        </w:rPr>
        <w:t xml:space="preserve">Sudac ističe da se ponavlja prodaja </w:t>
      </w:r>
      <w:proofErr w:type="spellStart"/>
      <w:r w:rsidRPr="002A551A">
        <w:rPr>
          <w:b/>
        </w:rPr>
        <w:t>prodaja</w:t>
      </w:r>
      <w:proofErr w:type="spellEnd"/>
      <w:r w:rsidRPr="002A551A">
        <w:rPr>
          <w:b/>
        </w:rPr>
        <w:t xml:space="preserve"> garaže</w:t>
      </w:r>
      <w:r w:rsidR="002E061E">
        <w:rPr>
          <w:b/>
        </w:rPr>
        <w:t xml:space="preserve"> G-47, </w:t>
      </w:r>
      <w:r w:rsidRPr="002A551A">
        <w:rPr>
          <w:b/>
        </w:rPr>
        <w:t xml:space="preserve">kako slijedi: </w:t>
      </w:r>
    </w:p>
    <w:p w:rsidR="00A95D81" w:rsidP="00A95D81" w:rsidRDefault="00A95D81">
      <w:pPr>
        <w:pStyle w:val="Odlomakpopisa"/>
        <w:ind w:left="0"/>
        <w:rPr>
          <w:b/>
        </w:rPr>
      </w:pPr>
      <w:r>
        <w:rPr>
          <w:b/>
        </w:rPr>
        <w:t xml:space="preserve">396. ETAŽA: 5/10000  </w:t>
      </w:r>
      <w:r>
        <w:rPr>
          <w:b/>
        </w:rPr>
        <w:tab/>
      </w:r>
      <w:r>
        <w:rPr>
          <w:b/>
        </w:rPr>
        <w:tab/>
      </w:r>
    </w:p>
    <w:p w:rsidR="00A95D81" w:rsidP="00A95D81" w:rsidRDefault="00A95D81">
      <w:pPr>
        <w:jc w:val="both"/>
      </w:pPr>
      <w:r>
        <w:t xml:space="preserve">garaža oznake G-47 u podrumu -1 objekta S 2, </w:t>
      </w:r>
      <w:proofErr w:type="spellStart"/>
      <w:r>
        <w:t>Jaruščica</w:t>
      </w:r>
      <w:proofErr w:type="spellEnd"/>
      <w:r>
        <w:t xml:space="preserve"> 5 i 5a, neto korisne površine 11,55 m2, u etažnom elaboratu sve označeno žutom bojom</w:t>
      </w:r>
      <w:r>
        <w:tab/>
      </w:r>
      <w:r>
        <w:tab/>
      </w:r>
    </w:p>
    <w:p w:rsidR="00A95D81" w:rsidP="00A95D81" w:rsidRDefault="00A95D81">
      <w:r>
        <w:t>Na ovom ročištu za dražbu nekretnina se ne može prodati ispod vrijednosti od 26.800,00 kn.</w:t>
      </w:r>
    </w:p>
    <w:p w:rsidR="00A95D81" w:rsidP="00A95D81" w:rsidRDefault="00A95D81">
      <w:pPr>
        <w:pStyle w:val="Odlomakpopisa"/>
        <w:numPr>
          <w:ilvl w:val="0"/>
          <w:numId w:val="2"/>
        </w:numPr>
        <w:ind w:left="720"/>
      </w:pPr>
      <w:r>
        <w:t xml:space="preserve">Marko Puškarić ističe ponudu u iznosu od  kn </w:t>
      </w:r>
    </w:p>
    <w:p w:rsidR="00A95D81" w:rsidP="00A95D81" w:rsidRDefault="00A95D81">
      <w:pPr>
        <w:pStyle w:val="Odlomakpopisa"/>
        <w:numPr>
          <w:ilvl w:val="0"/>
          <w:numId w:val="2"/>
        </w:numPr>
        <w:ind w:left="720"/>
      </w:pPr>
      <w:r>
        <w:t xml:space="preserve">Amelija Udženija ističe ponudu u iznosu od </w:t>
      </w:r>
    </w:p>
    <w:p w:rsidR="00A95D81" w:rsidP="00A95D81" w:rsidRDefault="00A95D81">
      <w:pPr>
        <w:pStyle w:val="Odlomakpopisa"/>
        <w:numPr>
          <w:ilvl w:val="0"/>
          <w:numId w:val="2"/>
        </w:numPr>
        <w:ind w:left="720"/>
      </w:pPr>
      <w:r>
        <w:t xml:space="preserve">Ivan </w:t>
      </w:r>
      <w:proofErr w:type="spellStart"/>
      <w:r>
        <w:t>Kobaš</w:t>
      </w:r>
      <w:proofErr w:type="spellEnd"/>
      <w:r>
        <w:t xml:space="preserve"> ističe ponudu u iznosu od </w:t>
      </w:r>
    </w:p>
    <w:p w:rsidRPr="009E2937" w:rsidR="00A95D81" w:rsidP="00A95D81" w:rsidRDefault="00A95D81">
      <w:pPr>
        <w:pStyle w:val="Odlomakpopisa"/>
        <w:numPr>
          <w:ilvl w:val="0"/>
          <w:numId w:val="2"/>
        </w:numPr>
        <w:ind w:left="720"/>
        <w:rPr>
          <w:b/>
        </w:rPr>
      </w:pPr>
      <w:r>
        <w:t>Ivan Kralj ističe ponudu u iznosu od</w:t>
      </w:r>
      <w:r w:rsidRPr="009E2937">
        <w:rPr>
          <w:b/>
        </w:rPr>
        <w:t>i</w:t>
      </w:r>
    </w:p>
    <w:p w:rsidR="00A95D81" w:rsidP="00A95D81" w:rsidRDefault="00A95D81">
      <w:pPr>
        <w:pStyle w:val="Odlomakpopisa"/>
        <w:numPr>
          <w:ilvl w:val="0"/>
          <w:numId w:val="2"/>
        </w:numPr>
        <w:ind w:left="720"/>
      </w:pPr>
      <w:r w:rsidRPr="003967BF">
        <w:t xml:space="preserve">Ljubica </w:t>
      </w:r>
      <w:proofErr w:type="spellStart"/>
      <w:r w:rsidRPr="003967BF">
        <w:t>Žuljić</w:t>
      </w:r>
      <w:proofErr w:type="spellEnd"/>
      <w:r w:rsidRPr="003967BF">
        <w:t xml:space="preserve"> ističe ponudu u iznosu</w:t>
      </w:r>
      <w:r>
        <w:t xml:space="preserve"> od.</w:t>
      </w:r>
    </w:p>
    <w:p w:rsidR="00A95D81" w:rsidP="00A95D81" w:rsidRDefault="00A95D81">
      <w:pPr>
        <w:pStyle w:val="Odlomakpopisa"/>
        <w:numPr>
          <w:ilvl w:val="0"/>
          <w:numId w:val="2"/>
        </w:numPr>
        <w:ind w:left="720"/>
      </w:pPr>
      <w:r>
        <w:t xml:space="preserve">Matija Jozić ističe ponudu u iznosu od 26.800,00 kn u 10,57 sati </w:t>
      </w:r>
    </w:p>
    <w:p w:rsidR="00A95D81" w:rsidP="00EC3E3A" w:rsidRDefault="00A95D81"/>
    <w:p w:rsidRPr="002A551A" w:rsidR="002A551A" w:rsidP="00EC3E3A" w:rsidRDefault="002A551A">
      <w:pPr>
        <w:rPr>
          <w:b/>
        </w:rPr>
      </w:pPr>
      <w:r w:rsidRPr="002A551A">
        <w:rPr>
          <w:b/>
        </w:rPr>
        <w:t xml:space="preserve">Utvrđuje se da je Matija Jozić, Sesvete, </w:t>
      </w:r>
      <w:proofErr w:type="spellStart"/>
      <w:r w:rsidRPr="002A551A">
        <w:rPr>
          <w:b/>
        </w:rPr>
        <w:t>Štibrenska</w:t>
      </w:r>
      <w:proofErr w:type="spellEnd"/>
      <w:r w:rsidRPr="002A551A">
        <w:rPr>
          <w:b/>
        </w:rPr>
        <w:t xml:space="preserve"> </w:t>
      </w:r>
      <w:r>
        <w:rPr>
          <w:b/>
        </w:rPr>
        <w:t xml:space="preserve">ulica </w:t>
      </w:r>
      <w:r w:rsidRPr="002A551A">
        <w:rPr>
          <w:b/>
        </w:rPr>
        <w:t xml:space="preserve">1a,  OIB: 63838897711, stekao uvjete za dosudu. </w:t>
      </w:r>
    </w:p>
    <w:p w:rsidRPr="009F08B3" w:rsidR="00EC3E3A" w:rsidP="008A17D8" w:rsidRDefault="00EC3E3A"/>
    <w:p w:rsidR="00162436" w:rsidP="00162436" w:rsidRDefault="00162436">
      <w:pPr>
        <w:pStyle w:val="Odlomakpopisa"/>
        <w:numPr>
          <w:ilvl w:val="0"/>
          <w:numId w:val="5"/>
        </w:numPr>
        <w:ind w:left="0" w:firstLine="0"/>
        <w:rPr>
          <w:b/>
        </w:rPr>
      </w:pPr>
      <w:r>
        <w:rPr>
          <w:b/>
        </w:rPr>
        <w:t>398. ETAŽA: 5/10000</w:t>
      </w:r>
      <w:r>
        <w:rPr>
          <w:b/>
        </w:rPr>
        <w:tab/>
      </w:r>
    </w:p>
    <w:p w:rsidR="00162436" w:rsidP="00162436" w:rsidRDefault="00162436">
      <w:pPr>
        <w:jc w:val="both"/>
      </w:pPr>
      <w:r>
        <w:t xml:space="preserve">garaža oznake G-49 u podrumu -1 objekta S 2, </w:t>
      </w:r>
      <w:proofErr w:type="spellStart"/>
      <w:r>
        <w:t>Jaruščica</w:t>
      </w:r>
      <w:proofErr w:type="spellEnd"/>
      <w:r>
        <w:t xml:space="preserve"> 5 i 5a, neto korisne površine 11,55 m2, u etažnom elaboratu sve označeno crvenom bojom</w:t>
      </w:r>
      <w:r>
        <w:tab/>
      </w:r>
      <w:r>
        <w:tab/>
      </w:r>
    </w:p>
    <w:p w:rsidR="00162436" w:rsidP="00162436" w:rsidRDefault="00162436">
      <w:r>
        <w:t>Na ovom ročištu za dražbu nekretnina se ne može prodati ispod vrijednosti od 26.900,00 kn.</w:t>
      </w:r>
    </w:p>
    <w:p w:rsidR="00162436" w:rsidP="00162436" w:rsidRDefault="00162436">
      <w:pPr>
        <w:pStyle w:val="Odlomakpopisa"/>
        <w:numPr>
          <w:ilvl w:val="0"/>
          <w:numId w:val="2"/>
        </w:numPr>
        <w:ind w:left="720"/>
      </w:pPr>
      <w:r>
        <w:t xml:space="preserve">Marko Puškarić ističe ponudu u iznosu od </w:t>
      </w:r>
    </w:p>
    <w:p w:rsidR="00162436" w:rsidP="00162436" w:rsidRDefault="00162436">
      <w:pPr>
        <w:pStyle w:val="Odlomakpopisa"/>
        <w:numPr>
          <w:ilvl w:val="0"/>
          <w:numId w:val="2"/>
        </w:numPr>
        <w:ind w:left="720"/>
      </w:pPr>
      <w:r>
        <w:t xml:space="preserve">Amelija Udženija ističe ponudu u iznosu od </w:t>
      </w:r>
    </w:p>
    <w:p w:rsidR="00162436" w:rsidP="00162436" w:rsidRDefault="00162436">
      <w:pPr>
        <w:pStyle w:val="Odlomakpopisa"/>
        <w:numPr>
          <w:ilvl w:val="0"/>
          <w:numId w:val="2"/>
        </w:numPr>
        <w:ind w:left="720"/>
      </w:pPr>
      <w:r>
        <w:t xml:space="preserve">Tatjana </w:t>
      </w:r>
      <w:proofErr w:type="spellStart"/>
      <w:r>
        <w:t>Mateković</w:t>
      </w:r>
      <w:proofErr w:type="spellEnd"/>
      <w:r>
        <w:t xml:space="preserve"> </w:t>
      </w:r>
      <w:r w:rsidRPr="00FA3DFE">
        <w:t xml:space="preserve">ističe ponudu u iznosu </w:t>
      </w:r>
    </w:p>
    <w:p w:rsidR="00162436" w:rsidP="00162436" w:rsidRDefault="00162436">
      <w:pPr>
        <w:pStyle w:val="Odlomakpopisa"/>
        <w:numPr>
          <w:ilvl w:val="0"/>
          <w:numId w:val="2"/>
        </w:numPr>
        <w:ind w:left="720"/>
      </w:pPr>
      <w:r>
        <w:t xml:space="preserve">Ivan </w:t>
      </w:r>
      <w:proofErr w:type="spellStart"/>
      <w:r>
        <w:t>Kobaš</w:t>
      </w:r>
      <w:proofErr w:type="spellEnd"/>
      <w:r>
        <w:t xml:space="preserve"> ističe ponudu u iznosu od </w:t>
      </w:r>
      <w:r w:rsidR="009E2937">
        <w:t>26.900,00 n u 10,16 sati</w:t>
      </w:r>
    </w:p>
    <w:p w:rsidR="00162436" w:rsidP="00162436" w:rsidRDefault="009E2937">
      <w:pPr>
        <w:pStyle w:val="Odlomakpopisa"/>
        <w:numPr>
          <w:ilvl w:val="0"/>
          <w:numId w:val="2"/>
        </w:numPr>
        <w:ind w:left="720"/>
      </w:pPr>
      <w:r>
        <w:t xml:space="preserve">Darije </w:t>
      </w:r>
      <w:proofErr w:type="spellStart"/>
      <w:r>
        <w:t>Pet</w:t>
      </w:r>
      <w:r w:rsidR="00162436">
        <w:t>olas</w:t>
      </w:r>
      <w:proofErr w:type="spellEnd"/>
      <w:r w:rsidR="00162436">
        <w:t xml:space="preserve"> ističe p</w:t>
      </w:r>
      <w:r>
        <w:t xml:space="preserve">onudu  u </w:t>
      </w:r>
      <w:r w:rsidRPr="00745FB3">
        <w:t xml:space="preserve">iznosu  28.900,00 u 10.17 sati </w:t>
      </w:r>
      <w:r w:rsidRPr="00745FB3" w:rsidR="00745FB3">
        <w:t>,</w:t>
      </w:r>
      <w:r w:rsidR="00745FB3">
        <w:t xml:space="preserve"> 32., </w:t>
      </w:r>
      <w:r w:rsidRPr="00A95D81" w:rsidR="00745FB3">
        <w:t>36.900,00 kn u</w:t>
      </w:r>
      <w:r w:rsidR="00745FB3">
        <w:t xml:space="preserve"> 10,29 sati</w:t>
      </w:r>
      <w:r w:rsidR="00E63D92">
        <w:t xml:space="preserve">, 40,900,0 </w:t>
      </w:r>
    </w:p>
    <w:p w:rsidR="00162436" w:rsidP="00162436" w:rsidRDefault="00162436">
      <w:pPr>
        <w:pStyle w:val="Odlomakpopisa"/>
        <w:numPr>
          <w:ilvl w:val="0"/>
          <w:numId w:val="2"/>
        </w:numPr>
        <w:ind w:left="720"/>
      </w:pPr>
      <w:r>
        <w:lastRenderedPageBreak/>
        <w:t xml:space="preserve">Ljubica </w:t>
      </w:r>
      <w:proofErr w:type="spellStart"/>
      <w:r>
        <w:t>Žuljić</w:t>
      </w:r>
      <w:proofErr w:type="spellEnd"/>
      <w:r>
        <w:t xml:space="preserve"> ističe</w:t>
      </w:r>
      <w:r w:rsidR="009E2937">
        <w:t xml:space="preserve"> ponudu u iznosu od </w:t>
      </w:r>
      <w:r w:rsidR="00745FB3">
        <w:t xml:space="preserve">30.900,00, 34. </w:t>
      </w:r>
      <w:r w:rsidRPr="00E63D92" w:rsidR="00A95D81">
        <w:t>38.900,00  kn u 10,58</w:t>
      </w:r>
      <w:r w:rsidRPr="00A95D81" w:rsidR="00A95D81">
        <w:rPr>
          <w:b/>
        </w:rPr>
        <w:t xml:space="preserve"> sati</w:t>
      </w:r>
      <w:r w:rsidR="00A95D81">
        <w:t xml:space="preserve"> </w:t>
      </w:r>
      <w:r w:rsidR="00E63D92">
        <w:t xml:space="preserve">, </w:t>
      </w:r>
      <w:r w:rsidRPr="00E63D92" w:rsidR="00E63D92">
        <w:rPr>
          <w:b/>
        </w:rPr>
        <w:t>42.900,00 u 11,08 sati</w:t>
      </w:r>
      <w:r w:rsidR="00E63D92">
        <w:t xml:space="preserve"> </w:t>
      </w:r>
    </w:p>
    <w:p w:rsidR="00745FB3" w:rsidP="00745FB3" w:rsidRDefault="00745FB3"/>
    <w:p w:rsidRPr="00E63D92" w:rsidR="00322C39" w:rsidP="00322C39" w:rsidRDefault="00322C39">
      <w:r w:rsidRPr="006E6F08">
        <w:rPr>
          <w:b/>
        </w:rPr>
        <w:t xml:space="preserve">Utvrđuje se  da je Ljubica </w:t>
      </w:r>
      <w:proofErr w:type="spellStart"/>
      <w:r w:rsidRPr="006E6F08">
        <w:rPr>
          <w:b/>
        </w:rPr>
        <w:t>Žuljić</w:t>
      </w:r>
      <w:proofErr w:type="spellEnd"/>
      <w:r w:rsidRPr="006E6F08">
        <w:rPr>
          <w:b/>
        </w:rPr>
        <w:t xml:space="preserve">, Velika Gorica, Sisačka 16, OIB:47641118940   stekla uvjete za dosudu. </w:t>
      </w:r>
    </w:p>
    <w:p w:rsidR="00322C39" w:rsidP="00322C39" w:rsidRDefault="00322C39">
      <w:pPr>
        <w:rPr>
          <w:rFonts w:ascii="Arial" w:hAnsi="Arial" w:cs="Arial"/>
          <w:b/>
          <w:sz w:val="20"/>
          <w:szCs w:val="20"/>
        </w:rPr>
      </w:pPr>
    </w:p>
    <w:p w:rsidR="00A95D81" w:rsidP="00745FB3" w:rsidRDefault="00A95D81"/>
    <w:p w:rsidR="00A95D81" w:rsidP="00745FB3" w:rsidRDefault="00A95D81"/>
    <w:p w:rsidR="00162436" w:rsidP="00162436" w:rsidRDefault="00162436"/>
    <w:p w:rsidR="00162436" w:rsidP="00162436" w:rsidRDefault="00162436">
      <w:pPr>
        <w:pStyle w:val="Odlomakpopisa"/>
        <w:numPr>
          <w:ilvl w:val="0"/>
          <w:numId w:val="5"/>
        </w:numPr>
        <w:ind w:left="0" w:firstLine="0"/>
        <w:rPr>
          <w:b/>
        </w:rPr>
      </w:pPr>
      <w:r>
        <w:rPr>
          <w:b/>
        </w:rPr>
        <w:t xml:space="preserve">399. ETAŽA: 5/10000 </w:t>
      </w:r>
    </w:p>
    <w:p w:rsidR="00162436" w:rsidP="00162436" w:rsidRDefault="00162436">
      <w:pPr>
        <w:jc w:val="both"/>
      </w:pPr>
      <w:r>
        <w:t xml:space="preserve">garaža oznake G-50 u podrumu -1 objekta S 2, </w:t>
      </w:r>
      <w:proofErr w:type="spellStart"/>
      <w:r>
        <w:t>Jaruščica</w:t>
      </w:r>
      <w:proofErr w:type="spellEnd"/>
      <w:r>
        <w:t xml:space="preserve"> 5 i 5a, neto korisne površine 11,55 m2, u etažnom elaboratu sve označeno plavom bojom</w:t>
      </w:r>
      <w:r>
        <w:tab/>
      </w:r>
      <w:r>
        <w:tab/>
      </w:r>
    </w:p>
    <w:p w:rsidR="00162436" w:rsidP="00162436" w:rsidRDefault="00162436">
      <w:pPr>
        <w:jc w:val="both"/>
      </w:pPr>
      <w:r>
        <w:t>Na ovom ročištu za dražbu nekretnina se ne može prodati ispod vrijednosti od 27.000,00 kn.</w:t>
      </w:r>
    </w:p>
    <w:p w:rsidR="00162436" w:rsidP="00162436" w:rsidRDefault="00162436">
      <w:pPr>
        <w:pStyle w:val="Odlomakpopisa"/>
        <w:numPr>
          <w:ilvl w:val="0"/>
          <w:numId w:val="2"/>
        </w:numPr>
        <w:ind w:left="720"/>
      </w:pPr>
      <w:r>
        <w:t>Marko Puška</w:t>
      </w:r>
      <w:r w:rsidR="00405067">
        <w:t xml:space="preserve">rić ističe ponudu u iznosu od </w:t>
      </w:r>
    </w:p>
    <w:p w:rsidR="00162436" w:rsidP="00162436" w:rsidRDefault="00162436">
      <w:pPr>
        <w:pStyle w:val="Odlomakpopisa"/>
        <w:numPr>
          <w:ilvl w:val="0"/>
          <w:numId w:val="2"/>
        </w:numPr>
        <w:ind w:left="720"/>
      </w:pPr>
      <w:r>
        <w:t>Amelija Udžen</w:t>
      </w:r>
      <w:r w:rsidR="00405067">
        <w:t xml:space="preserve">ija ističe ponudu u iznosu od </w:t>
      </w:r>
      <w:r w:rsidR="007276B5">
        <w:t xml:space="preserve">, 31.000,00 </w:t>
      </w:r>
    </w:p>
    <w:p w:rsidR="00162436" w:rsidP="00162436" w:rsidRDefault="00162436">
      <w:pPr>
        <w:pStyle w:val="Odlomakpopisa"/>
        <w:numPr>
          <w:ilvl w:val="0"/>
          <w:numId w:val="2"/>
        </w:numPr>
        <w:ind w:left="720"/>
      </w:pPr>
      <w:r>
        <w:t xml:space="preserve">Tatjana </w:t>
      </w:r>
      <w:proofErr w:type="spellStart"/>
      <w:r>
        <w:t>Mateković</w:t>
      </w:r>
      <w:proofErr w:type="spellEnd"/>
      <w:r>
        <w:t xml:space="preserve"> </w:t>
      </w:r>
      <w:r w:rsidRPr="00FA3DFE">
        <w:t>ističe ponudu u iznosu od</w:t>
      </w:r>
      <w:r>
        <w:t xml:space="preserve"> </w:t>
      </w:r>
    </w:p>
    <w:p w:rsidRPr="007276B5" w:rsidR="00162436" w:rsidP="00162436" w:rsidRDefault="00162436">
      <w:pPr>
        <w:pStyle w:val="Odlomakpopisa"/>
        <w:numPr>
          <w:ilvl w:val="0"/>
          <w:numId w:val="2"/>
        </w:numPr>
        <w:ind w:left="720"/>
        <w:rPr>
          <w:b/>
        </w:rPr>
      </w:pPr>
      <w:r>
        <w:t xml:space="preserve">Ivan </w:t>
      </w:r>
      <w:proofErr w:type="spellStart"/>
      <w:r>
        <w:t>Kobaš</w:t>
      </w:r>
      <w:proofErr w:type="spellEnd"/>
      <w:r>
        <w:t xml:space="preserve"> ističe ponudu u i</w:t>
      </w:r>
      <w:r w:rsidR="00405067">
        <w:t xml:space="preserve">znosu od </w:t>
      </w:r>
    </w:p>
    <w:p w:rsidRPr="007276B5" w:rsidR="00162436" w:rsidP="00162436" w:rsidRDefault="007276B5">
      <w:pPr>
        <w:pStyle w:val="Odlomakpopisa"/>
        <w:numPr>
          <w:ilvl w:val="0"/>
          <w:numId w:val="2"/>
        </w:numPr>
        <w:ind w:left="720"/>
        <w:rPr>
          <w:b/>
        </w:rPr>
      </w:pPr>
      <w:r w:rsidRPr="00E63D92">
        <w:t xml:space="preserve">Darije </w:t>
      </w:r>
      <w:proofErr w:type="spellStart"/>
      <w:r w:rsidRPr="00E63D92">
        <w:t>Petolas</w:t>
      </w:r>
      <w:proofErr w:type="spellEnd"/>
      <w:r w:rsidRPr="00E63D92">
        <w:t xml:space="preserve"> ističe</w:t>
      </w:r>
      <w:r w:rsidRPr="007276B5">
        <w:rPr>
          <w:b/>
        </w:rPr>
        <w:t xml:space="preserve"> </w:t>
      </w:r>
      <w:r w:rsidRPr="007276B5">
        <w:t>ponudu  u iznosu  29.000, 00</w:t>
      </w:r>
      <w:r w:rsidRPr="007276B5">
        <w:rPr>
          <w:b/>
        </w:rPr>
        <w:t xml:space="preserve">,  </w:t>
      </w:r>
      <w:r w:rsidRPr="00745FB3">
        <w:t>33,000,00 u 10,17 sati</w:t>
      </w:r>
      <w:r w:rsidRPr="00A95D81" w:rsidR="00745FB3">
        <w:t>, 37.000,00</w:t>
      </w:r>
      <w:r w:rsidR="00745FB3">
        <w:rPr>
          <w:b/>
        </w:rPr>
        <w:t xml:space="preserve">  u 10,30 sati </w:t>
      </w:r>
      <w:r w:rsidRPr="007276B5">
        <w:rPr>
          <w:b/>
        </w:rPr>
        <w:t xml:space="preserve"> </w:t>
      </w:r>
    </w:p>
    <w:p w:rsidR="00162436" w:rsidP="00162436" w:rsidRDefault="00162436">
      <w:pPr>
        <w:pStyle w:val="Odlomakpopisa"/>
        <w:numPr>
          <w:ilvl w:val="0"/>
          <w:numId w:val="2"/>
        </w:numPr>
        <w:ind w:left="720"/>
      </w:pPr>
      <w:r w:rsidRPr="00E63D92">
        <w:rPr>
          <w:b/>
        </w:rPr>
        <w:t xml:space="preserve">Ljubica </w:t>
      </w:r>
      <w:proofErr w:type="spellStart"/>
      <w:r w:rsidRPr="00E63D92">
        <w:rPr>
          <w:b/>
        </w:rPr>
        <w:t>Žuljić</w:t>
      </w:r>
      <w:proofErr w:type="spellEnd"/>
      <w:r>
        <w:t xml:space="preserve"> is</w:t>
      </w:r>
      <w:r w:rsidR="00405067">
        <w:t xml:space="preserve">tiče ponudu u iznosu od </w:t>
      </w:r>
      <w:r w:rsidR="00745FB3">
        <w:t xml:space="preserve"> 35.000,00</w:t>
      </w:r>
      <w:r w:rsidR="00A95D81">
        <w:t xml:space="preserve">, </w:t>
      </w:r>
      <w:r w:rsidRPr="00A95D81" w:rsidR="00A95D81">
        <w:rPr>
          <w:b/>
        </w:rPr>
        <w:t>39.000,00 kn</w:t>
      </w:r>
      <w:r w:rsidR="00A95D81">
        <w:t xml:space="preserve"> u 10,59 sati </w:t>
      </w:r>
    </w:p>
    <w:p w:rsidR="00E63D92" w:rsidP="001C305E" w:rsidRDefault="00E63D92">
      <w:pPr>
        <w:pStyle w:val="Odlomakpopisa"/>
      </w:pPr>
    </w:p>
    <w:p w:rsidRPr="00E63D92" w:rsidR="00E63D92" w:rsidP="006E6F08" w:rsidRDefault="00E63D92">
      <w:r w:rsidRPr="006E6F08">
        <w:rPr>
          <w:b/>
        </w:rPr>
        <w:t xml:space="preserve">Utvrđuje se  da je Ljubica </w:t>
      </w:r>
      <w:proofErr w:type="spellStart"/>
      <w:r w:rsidRPr="006E6F08">
        <w:rPr>
          <w:b/>
        </w:rPr>
        <w:t>Žuljić</w:t>
      </w:r>
      <w:proofErr w:type="spellEnd"/>
      <w:r w:rsidRPr="006E6F08">
        <w:rPr>
          <w:b/>
        </w:rPr>
        <w:t xml:space="preserve">, Velika Gorica, Sisačka 16, OIB:47641118940   stekla uvjete za dosudu. </w:t>
      </w:r>
    </w:p>
    <w:p w:rsidR="00162436" w:rsidP="00162436" w:rsidRDefault="00162436">
      <w:pPr>
        <w:rPr>
          <w:rFonts w:ascii="Arial" w:hAnsi="Arial" w:cs="Arial"/>
          <w:b/>
          <w:sz w:val="20"/>
          <w:szCs w:val="20"/>
        </w:rPr>
      </w:pPr>
    </w:p>
    <w:p w:rsidR="00162436" w:rsidP="00162436" w:rsidRDefault="00162436">
      <w:pPr>
        <w:pStyle w:val="Odlomakpopisa"/>
        <w:numPr>
          <w:ilvl w:val="0"/>
          <w:numId w:val="5"/>
        </w:numPr>
        <w:ind w:left="0" w:firstLine="0"/>
        <w:rPr>
          <w:b/>
        </w:rPr>
      </w:pPr>
      <w:r>
        <w:rPr>
          <w:b/>
        </w:rPr>
        <w:t xml:space="preserve">425. ETAŽA: 4/10000  </w:t>
      </w:r>
      <w:r>
        <w:rPr>
          <w:b/>
        </w:rPr>
        <w:tab/>
      </w:r>
    </w:p>
    <w:p w:rsidR="00162436" w:rsidP="00162436" w:rsidRDefault="00162436">
      <w:pPr>
        <w:jc w:val="both"/>
      </w:pPr>
      <w:r>
        <w:t xml:space="preserve">garaža oznake G-76 u podrumu -1 objekta S 2, </w:t>
      </w:r>
      <w:proofErr w:type="spellStart"/>
      <w:r>
        <w:t>Jaruščica</w:t>
      </w:r>
      <w:proofErr w:type="spellEnd"/>
      <w:r>
        <w:t xml:space="preserve"> 5 i 5a, neto korisne površine 11,18 m2, u etažnom elaboratu sve označeno zelenom bojom</w:t>
      </w:r>
      <w:r>
        <w:tab/>
      </w:r>
      <w:r>
        <w:tab/>
      </w:r>
    </w:p>
    <w:p w:rsidR="00162436" w:rsidP="00162436" w:rsidRDefault="00162436">
      <w:r>
        <w:t>Na ovom ročištu za dražbu nekretnina se ne može prodati ispod vrijednosti od 26.000,00 kn.</w:t>
      </w:r>
    </w:p>
    <w:p w:rsidR="00162436" w:rsidP="00162436" w:rsidRDefault="00162436">
      <w:pPr>
        <w:pStyle w:val="Odlomakpopisa"/>
        <w:numPr>
          <w:ilvl w:val="0"/>
          <w:numId w:val="2"/>
        </w:numPr>
        <w:ind w:left="720"/>
      </w:pPr>
      <w:r>
        <w:t>Marko Puškarić istič</w:t>
      </w:r>
      <w:r w:rsidR="007276B5">
        <w:t>e ponudu u iznosu od</w:t>
      </w:r>
    </w:p>
    <w:p w:rsidR="00162436" w:rsidP="00162436" w:rsidRDefault="00162436">
      <w:pPr>
        <w:pStyle w:val="Odlomakpopisa"/>
        <w:numPr>
          <w:ilvl w:val="0"/>
          <w:numId w:val="2"/>
        </w:numPr>
        <w:ind w:left="720"/>
      </w:pPr>
      <w:r>
        <w:t xml:space="preserve">Tatjana </w:t>
      </w:r>
      <w:proofErr w:type="spellStart"/>
      <w:r>
        <w:t>Mateković</w:t>
      </w:r>
      <w:proofErr w:type="spellEnd"/>
      <w:r>
        <w:t xml:space="preserve"> </w:t>
      </w:r>
      <w:r w:rsidRPr="00FA3DFE">
        <w:t>ističe ponudu u iznosu od</w:t>
      </w:r>
    </w:p>
    <w:p w:rsidR="00162436" w:rsidP="00162436" w:rsidRDefault="00162436">
      <w:pPr>
        <w:pStyle w:val="Odlomakpopisa"/>
        <w:numPr>
          <w:ilvl w:val="0"/>
          <w:numId w:val="2"/>
        </w:numPr>
        <w:ind w:left="720"/>
      </w:pPr>
      <w:r>
        <w:t xml:space="preserve">VRHUNSKA GRADNJA d.o.o. ističe ponudu od </w:t>
      </w:r>
      <w:r w:rsidRPr="007276B5" w:rsidR="007276B5">
        <w:rPr>
          <w:b/>
        </w:rPr>
        <w:t>26.000,00 kn u 10.18 sati</w:t>
      </w:r>
      <w:r w:rsidR="007276B5">
        <w:t xml:space="preserve"> </w:t>
      </w:r>
    </w:p>
    <w:p w:rsidR="00162436" w:rsidP="00162436" w:rsidRDefault="00162436">
      <w:pPr>
        <w:pStyle w:val="Odlomakpopisa"/>
        <w:numPr>
          <w:ilvl w:val="0"/>
          <w:numId w:val="2"/>
        </w:numPr>
        <w:ind w:left="720"/>
      </w:pPr>
      <w:r>
        <w:t xml:space="preserve">Ivan </w:t>
      </w:r>
      <w:proofErr w:type="spellStart"/>
      <w:r>
        <w:t>K</w:t>
      </w:r>
      <w:r w:rsidR="00745FB3">
        <w:t>obaš</w:t>
      </w:r>
      <w:proofErr w:type="spellEnd"/>
      <w:r w:rsidR="00745FB3">
        <w:t xml:space="preserve"> ističe ponudu od 2</w:t>
      </w:r>
      <w:r>
        <w:t xml:space="preserve">n </w:t>
      </w:r>
    </w:p>
    <w:p w:rsidR="00162436" w:rsidP="00162436" w:rsidRDefault="00162436">
      <w:pPr>
        <w:pStyle w:val="Odlomakpopisa"/>
        <w:numPr>
          <w:ilvl w:val="0"/>
          <w:numId w:val="2"/>
        </w:numPr>
        <w:ind w:left="720"/>
      </w:pPr>
      <w:proofErr w:type="spellStart"/>
      <w:r>
        <w:t>Sebastijan</w:t>
      </w:r>
      <w:proofErr w:type="spellEnd"/>
      <w:r>
        <w:t xml:space="preserve"> Paunović ističe ponudu  </w:t>
      </w:r>
    </w:p>
    <w:p w:rsidR="00162436" w:rsidP="00162436" w:rsidRDefault="00162436">
      <w:pPr>
        <w:pStyle w:val="Odlomakpopisa"/>
        <w:numPr>
          <w:ilvl w:val="0"/>
          <w:numId w:val="2"/>
        </w:numPr>
        <w:ind w:left="720"/>
      </w:pPr>
      <w:r w:rsidRPr="00A15163">
        <w:t xml:space="preserve">Ljubica </w:t>
      </w:r>
      <w:proofErr w:type="spellStart"/>
      <w:r w:rsidRPr="00A15163">
        <w:t>Žuljić</w:t>
      </w:r>
      <w:proofErr w:type="spellEnd"/>
      <w:r w:rsidRPr="00A15163">
        <w:t xml:space="preserve"> ističe ponudu u iznosu </w:t>
      </w:r>
    </w:p>
    <w:p w:rsidR="00745FB3" w:rsidP="00745FB3" w:rsidRDefault="00745FB3"/>
    <w:p w:rsidRPr="00745FB3" w:rsidR="00745FB3" w:rsidP="001C305E" w:rsidRDefault="00745FB3">
      <w:pPr>
        <w:jc w:val="both"/>
        <w:rPr>
          <w:b/>
        </w:rPr>
      </w:pPr>
      <w:r w:rsidRPr="00745FB3">
        <w:rPr>
          <w:b/>
        </w:rPr>
        <w:t>Utvrđ</w:t>
      </w:r>
      <w:r w:rsidR="001C305E">
        <w:rPr>
          <w:b/>
        </w:rPr>
        <w:t>uje se da je VRHUNSKA GRADNJA</w:t>
      </w:r>
      <w:r w:rsidRPr="00745FB3">
        <w:rPr>
          <w:b/>
        </w:rPr>
        <w:t xml:space="preserve"> j. </w:t>
      </w:r>
      <w:r>
        <w:rPr>
          <w:b/>
        </w:rPr>
        <w:t>d.o.o., Z</w:t>
      </w:r>
      <w:r w:rsidRPr="00745FB3">
        <w:rPr>
          <w:b/>
        </w:rPr>
        <w:t xml:space="preserve">agreb, </w:t>
      </w:r>
      <w:proofErr w:type="spellStart"/>
      <w:r w:rsidRPr="00745FB3">
        <w:rPr>
          <w:b/>
        </w:rPr>
        <w:t>Havidićeva</w:t>
      </w:r>
      <w:proofErr w:type="spellEnd"/>
      <w:r w:rsidRPr="00745FB3">
        <w:rPr>
          <w:b/>
        </w:rPr>
        <w:t xml:space="preserve"> 16, OIB:44285161879,  stekao uvjete za dosudu. </w:t>
      </w:r>
    </w:p>
    <w:p w:rsidRPr="00745FB3" w:rsidR="00162436" w:rsidP="00162436" w:rsidRDefault="00162436">
      <w:pPr>
        <w:rPr>
          <w:b/>
        </w:rPr>
      </w:pPr>
    </w:p>
    <w:p w:rsidR="00162436" w:rsidP="00162436" w:rsidRDefault="00162436">
      <w:pPr>
        <w:pStyle w:val="Odlomakpopisa"/>
        <w:numPr>
          <w:ilvl w:val="0"/>
          <w:numId w:val="5"/>
        </w:numPr>
        <w:ind w:left="0" w:firstLine="0"/>
        <w:rPr>
          <w:b/>
        </w:rPr>
      </w:pPr>
      <w:r>
        <w:rPr>
          <w:b/>
        </w:rPr>
        <w:t xml:space="preserve">426. ETAŽA: 4/10000  </w:t>
      </w:r>
      <w:r>
        <w:rPr>
          <w:b/>
        </w:rPr>
        <w:tab/>
      </w:r>
      <w:r>
        <w:rPr>
          <w:b/>
        </w:rPr>
        <w:tab/>
      </w:r>
    </w:p>
    <w:p w:rsidR="00162436" w:rsidP="00162436" w:rsidRDefault="00162436">
      <w:pPr>
        <w:jc w:val="both"/>
      </w:pPr>
      <w:r>
        <w:t xml:space="preserve">garaža oznake G-77 u podrumu -1 objekta S 2, </w:t>
      </w:r>
      <w:proofErr w:type="spellStart"/>
      <w:r>
        <w:t>Jaruščica</w:t>
      </w:r>
      <w:proofErr w:type="spellEnd"/>
      <w:r>
        <w:t xml:space="preserve"> 5 i 5a, neto korisne površine 11,18 m2, u etažnom elaboratu sve označeno crvenom bojom</w:t>
      </w:r>
      <w:r>
        <w:tab/>
      </w:r>
      <w:r>
        <w:tab/>
      </w:r>
    </w:p>
    <w:p w:rsidR="00162436" w:rsidP="00162436" w:rsidRDefault="00162436">
      <w:r>
        <w:t>Na ovom ročištu za dražbu nekretnina se ne može prodati ispod vrijednosti od 26.100,00 kn.</w:t>
      </w:r>
    </w:p>
    <w:p w:rsidR="00162436" w:rsidP="00162436" w:rsidRDefault="00162436">
      <w:pPr>
        <w:pStyle w:val="Odlomakpopisa"/>
        <w:numPr>
          <w:ilvl w:val="0"/>
          <w:numId w:val="2"/>
        </w:numPr>
        <w:ind w:left="720"/>
      </w:pPr>
      <w:r>
        <w:t>Marko Puška</w:t>
      </w:r>
      <w:r w:rsidR="009F08B3">
        <w:t xml:space="preserve">rić ističe ponudu u iznosu od </w:t>
      </w:r>
      <w:r>
        <w:t>kn</w:t>
      </w:r>
    </w:p>
    <w:p w:rsidR="00162436" w:rsidP="00162436" w:rsidRDefault="00162436">
      <w:pPr>
        <w:pStyle w:val="Odlomakpopisa"/>
        <w:numPr>
          <w:ilvl w:val="0"/>
          <w:numId w:val="2"/>
        </w:numPr>
        <w:ind w:left="720"/>
      </w:pPr>
      <w:r>
        <w:t xml:space="preserve">Tatjana </w:t>
      </w:r>
      <w:proofErr w:type="spellStart"/>
      <w:r>
        <w:t>Mateković</w:t>
      </w:r>
      <w:proofErr w:type="spellEnd"/>
      <w:r>
        <w:t xml:space="preserve"> </w:t>
      </w:r>
      <w:r w:rsidRPr="00FA3DFE">
        <w:t>ističe ponudu u iznosu od</w:t>
      </w:r>
      <w:r w:rsidR="009F08B3">
        <w:t xml:space="preserve"> </w:t>
      </w:r>
      <w:r>
        <w:t>kn</w:t>
      </w:r>
    </w:p>
    <w:p w:rsidR="00162436" w:rsidP="00162436" w:rsidRDefault="00162436">
      <w:pPr>
        <w:pStyle w:val="Odlomakpopisa"/>
        <w:numPr>
          <w:ilvl w:val="0"/>
          <w:numId w:val="2"/>
        </w:numPr>
        <w:ind w:left="720"/>
      </w:pPr>
      <w:proofErr w:type="spellStart"/>
      <w:r>
        <w:t>Rina</w:t>
      </w:r>
      <w:proofErr w:type="spellEnd"/>
      <w:r>
        <w:t xml:space="preserve"> </w:t>
      </w:r>
      <w:proofErr w:type="spellStart"/>
      <w:r>
        <w:t>Broqi</w:t>
      </w:r>
      <w:proofErr w:type="spellEnd"/>
      <w:r>
        <w:t xml:space="preserve"> is</w:t>
      </w:r>
      <w:r w:rsidR="009F08B3">
        <w:t xml:space="preserve">tiče ponudu u iznosu od </w:t>
      </w:r>
      <w:r>
        <w:t xml:space="preserve"> kn</w:t>
      </w:r>
    </w:p>
    <w:p w:rsidRPr="007276B5" w:rsidR="00162436" w:rsidP="00162436" w:rsidRDefault="00162436">
      <w:pPr>
        <w:pStyle w:val="Odlomakpopisa"/>
        <w:numPr>
          <w:ilvl w:val="0"/>
          <w:numId w:val="2"/>
        </w:numPr>
        <w:ind w:left="720"/>
        <w:rPr>
          <w:b/>
        </w:rPr>
      </w:pPr>
      <w:r w:rsidRPr="007276B5">
        <w:rPr>
          <w:b/>
        </w:rPr>
        <w:t>VRHUNSKA GRADNJA d.o.</w:t>
      </w:r>
      <w:r w:rsidRPr="007276B5" w:rsidR="007276B5">
        <w:rPr>
          <w:b/>
        </w:rPr>
        <w:t xml:space="preserve">o. </w:t>
      </w:r>
      <w:r w:rsidRPr="00A95D81" w:rsidR="007276B5">
        <w:t xml:space="preserve">ističe ponudu od 26.100,00 u 10.18 sati </w:t>
      </w:r>
      <w:r w:rsidRPr="00A95D81" w:rsidR="009F08B3">
        <w:t>, 30.100,00,</w:t>
      </w:r>
      <w:r w:rsidR="009F08B3">
        <w:rPr>
          <w:b/>
        </w:rPr>
        <w:t xml:space="preserve"> </w:t>
      </w:r>
      <w:r w:rsidRPr="00A95D81" w:rsidR="009F08B3">
        <w:t xml:space="preserve">34.100,00 kn u 10,39 sati </w:t>
      </w:r>
      <w:r w:rsidRPr="00A95D81" w:rsidR="00A95D81">
        <w:t>, 38.100,00</w:t>
      </w:r>
      <w:r w:rsidR="00A95D81">
        <w:rPr>
          <w:b/>
        </w:rPr>
        <w:t xml:space="preserve"> , 42.100,00 k</w:t>
      </w:r>
      <w:r w:rsidR="001C305E">
        <w:rPr>
          <w:b/>
        </w:rPr>
        <w:t>n</w:t>
      </w:r>
      <w:r w:rsidR="00A95D81">
        <w:rPr>
          <w:b/>
        </w:rPr>
        <w:t xml:space="preserve"> u 11,00 sati </w:t>
      </w:r>
    </w:p>
    <w:p w:rsidR="00162436" w:rsidP="00162436" w:rsidRDefault="00162436">
      <w:pPr>
        <w:pStyle w:val="Odlomakpopisa"/>
        <w:numPr>
          <w:ilvl w:val="0"/>
          <w:numId w:val="2"/>
        </w:numPr>
        <w:ind w:left="720"/>
      </w:pPr>
      <w:r>
        <w:t>Ivan</w:t>
      </w:r>
      <w:r w:rsidR="009F08B3">
        <w:t xml:space="preserve"> </w:t>
      </w:r>
      <w:proofErr w:type="spellStart"/>
      <w:r w:rsidR="009F08B3">
        <w:t>Kobaš</w:t>
      </w:r>
      <w:proofErr w:type="spellEnd"/>
      <w:r w:rsidR="009F08B3">
        <w:t xml:space="preserve"> ističe ponudu od </w:t>
      </w:r>
      <w:r>
        <w:t xml:space="preserve"> kn </w:t>
      </w:r>
    </w:p>
    <w:p w:rsidR="00162436" w:rsidP="00162436" w:rsidRDefault="00162436">
      <w:pPr>
        <w:pStyle w:val="Odlomakpopisa"/>
        <w:numPr>
          <w:ilvl w:val="0"/>
          <w:numId w:val="2"/>
        </w:numPr>
        <w:ind w:left="720"/>
      </w:pPr>
      <w:r>
        <w:t xml:space="preserve">Mladen </w:t>
      </w:r>
      <w:proofErr w:type="spellStart"/>
      <w:r>
        <w:t>Petrlić</w:t>
      </w:r>
      <w:proofErr w:type="spellEnd"/>
      <w:r>
        <w:t xml:space="preserve"> ističe ponudu od</w:t>
      </w:r>
      <w:r w:rsidR="009F08B3">
        <w:t>. 28.100,00 u 10,38 sati , 32.100,00</w:t>
      </w:r>
      <w:r w:rsidR="00A95D81">
        <w:t xml:space="preserve">, 36.100,00 kn, 40.100,00  u </w:t>
      </w:r>
    </w:p>
    <w:p w:rsidR="00162436" w:rsidP="00162436" w:rsidRDefault="00162436">
      <w:pPr>
        <w:pStyle w:val="Odlomakpopisa"/>
        <w:numPr>
          <w:ilvl w:val="0"/>
          <w:numId w:val="2"/>
        </w:numPr>
        <w:ind w:left="720"/>
      </w:pPr>
      <w:r w:rsidRPr="00A15163">
        <w:t xml:space="preserve">Ljubica </w:t>
      </w:r>
      <w:proofErr w:type="spellStart"/>
      <w:r w:rsidRPr="00A15163">
        <w:t>Žulj</w:t>
      </w:r>
      <w:r w:rsidR="009F08B3">
        <w:t>ić</w:t>
      </w:r>
      <w:proofErr w:type="spellEnd"/>
      <w:r w:rsidR="009F08B3">
        <w:t xml:space="preserve"> ističe ponudu u iznosu od</w:t>
      </w:r>
      <w:r>
        <w:t xml:space="preserve">  </w:t>
      </w:r>
    </w:p>
    <w:p w:rsidR="007276B5" w:rsidP="00162436" w:rsidRDefault="007276B5"/>
    <w:p w:rsidRPr="00745FB3" w:rsidR="001C305E" w:rsidP="001C305E" w:rsidRDefault="001C305E">
      <w:pPr>
        <w:jc w:val="both"/>
        <w:rPr>
          <w:b/>
        </w:rPr>
      </w:pPr>
      <w:r w:rsidRPr="00745FB3">
        <w:rPr>
          <w:b/>
        </w:rPr>
        <w:t>Utvrđ</w:t>
      </w:r>
      <w:r>
        <w:rPr>
          <w:b/>
        </w:rPr>
        <w:t>uje se da je VRHUNSKA GRADNJA</w:t>
      </w:r>
      <w:r w:rsidRPr="00745FB3">
        <w:rPr>
          <w:b/>
        </w:rPr>
        <w:t xml:space="preserve"> j. </w:t>
      </w:r>
      <w:r>
        <w:rPr>
          <w:b/>
        </w:rPr>
        <w:t>d.o.o., Z</w:t>
      </w:r>
      <w:r w:rsidRPr="00745FB3">
        <w:rPr>
          <w:b/>
        </w:rPr>
        <w:t xml:space="preserve">agreb, </w:t>
      </w:r>
      <w:proofErr w:type="spellStart"/>
      <w:r w:rsidRPr="00745FB3">
        <w:rPr>
          <w:b/>
        </w:rPr>
        <w:t>Havidićeva</w:t>
      </w:r>
      <w:proofErr w:type="spellEnd"/>
      <w:r w:rsidRPr="00745FB3">
        <w:rPr>
          <w:b/>
        </w:rPr>
        <w:t xml:space="preserve"> 16, OIB:44285161879,  stekao uvjete za dosudu. </w:t>
      </w:r>
    </w:p>
    <w:p w:rsidR="001C305E" w:rsidP="00162436" w:rsidRDefault="001C305E"/>
    <w:p w:rsidR="001C305E" w:rsidP="00162436" w:rsidRDefault="001C305E"/>
    <w:p w:rsidR="00162436" w:rsidP="00162436" w:rsidRDefault="00162436">
      <w:pPr>
        <w:rPr>
          <w:b/>
        </w:rPr>
      </w:pPr>
    </w:p>
    <w:p w:rsidR="00162436" w:rsidP="00162436" w:rsidRDefault="00162436">
      <w:pPr>
        <w:pStyle w:val="Odlomakpopisa"/>
        <w:numPr>
          <w:ilvl w:val="0"/>
          <w:numId w:val="5"/>
        </w:numPr>
        <w:ind w:left="0" w:firstLine="0"/>
        <w:rPr>
          <w:b/>
        </w:rPr>
      </w:pPr>
      <w:r>
        <w:rPr>
          <w:b/>
        </w:rPr>
        <w:t xml:space="preserve">430. ETAŽA: 4/10000  </w:t>
      </w:r>
      <w:r>
        <w:rPr>
          <w:b/>
        </w:rPr>
        <w:tab/>
      </w:r>
    </w:p>
    <w:p w:rsidR="00162436" w:rsidP="00162436" w:rsidRDefault="00162436">
      <w:pPr>
        <w:jc w:val="both"/>
      </w:pPr>
      <w:r>
        <w:t xml:space="preserve">garaža oznake G-81 u podrumu -1 objekta S 2, </w:t>
      </w:r>
      <w:proofErr w:type="spellStart"/>
      <w:r>
        <w:t>Jaruščica</w:t>
      </w:r>
      <w:proofErr w:type="spellEnd"/>
      <w:r>
        <w:t xml:space="preserve"> 5 i 5a, neto korisne površine 11,18 m2, u etažnom elaboratu sve označeno crvenom bojom</w:t>
      </w:r>
      <w:r>
        <w:tab/>
      </w:r>
      <w:r>
        <w:tab/>
      </w:r>
    </w:p>
    <w:p w:rsidR="00162436" w:rsidP="00162436" w:rsidRDefault="00162436">
      <w:r>
        <w:t>Na ovom ročištu za dražbu nekretnina se ne može prodati ispod vrijednosti od 26.200,00 kn.</w:t>
      </w:r>
    </w:p>
    <w:p w:rsidR="00162436" w:rsidP="00162436" w:rsidRDefault="00162436">
      <w:pPr>
        <w:pStyle w:val="Odlomakpopisa"/>
        <w:numPr>
          <w:ilvl w:val="0"/>
          <w:numId w:val="2"/>
        </w:numPr>
        <w:ind w:left="720"/>
      </w:pPr>
      <w:r>
        <w:t>Marko Puškarić istič</w:t>
      </w:r>
      <w:r w:rsidR="00405067">
        <w:t xml:space="preserve">e ponudu u iznosu od </w:t>
      </w:r>
    </w:p>
    <w:p w:rsidR="00162436" w:rsidP="00162436" w:rsidRDefault="00162436">
      <w:pPr>
        <w:pStyle w:val="Odlomakpopisa"/>
        <w:numPr>
          <w:ilvl w:val="0"/>
          <w:numId w:val="2"/>
        </w:numPr>
        <w:ind w:left="720"/>
      </w:pPr>
      <w:r w:rsidRPr="007276B5">
        <w:rPr>
          <w:b/>
        </w:rPr>
        <w:t>Omer Aličelebić</w:t>
      </w:r>
      <w:r>
        <w:t xml:space="preserve"> ističe</w:t>
      </w:r>
      <w:r w:rsidR="007276B5">
        <w:t xml:space="preserve"> ponudu u iznosu </w:t>
      </w:r>
      <w:r w:rsidRPr="00A95D81" w:rsidR="007276B5">
        <w:t>od 26.200,00  u 10,19</w:t>
      </w:r>
      <w:r w:rsidRPr="00A95D81" w:rsidR="00373119">
        <w:t xml:space="preserve"> sati</w:t>
      </w:r>
      <w:r w:rsidR="00AD2E7A">
        <w:rPr>
          <w:b/>
        </w:rPr>
        <w:t xml:space="preserve">, 30., </w:t>
      </w:r>
      <w:r w:rsidR="00373119">
        <w:rPr>
          <w:b/>
        </w:rPr>
        <w:t xml:space="preserve"> </w:t>
      </w:r>
      <w:r w:rsidR="00AD2E7A">
        <w:rPr>
          <w:b/>
        </w:rPr>
        <w:t>34.</w:t>
      </w:r>
      <w:r w:rsidR="007276B5">
        <w:t xml:space="preserve"> </w:t>
      </w:r>
      <w:r w:rsidR="00AD2E7A">
        <w:t xml:space="preserve">, 38.42.200, </w:t>
      </w:r>
      <w:r w:rsidRPr="00AD2E7A" w:rsidR="00AD2E7A">
        <w:rPr>
          <w:b/>
        </w:rPr>
        <w:t>46.200,00 kn u 10,40 sati</w:t>
      </w:r>
      <w:r w:rsidR="00AD2E7A">
        <w:t xml:space="preserve"> </w:t>
      </w:r>
    </w:p>
    <w:p w:rsidR="00162436" w:rsidP="00162436" w:rsidRDefault="00162436">
      <w:pPr>
        <w:pStyle w:val="Odlomakpopisa"/>
        <w:numPr>
          <w:ilvl w:val="0"/>
          <w:numId w:val="2"/>
        </w:numPr>
        <w:ind w:left="720"/>
      </w:pPr>
      <w:r>
        <w:t xml:space="preserve">Tatjana </w:t>
      </w:r>
      <w:proofErr w:type="spellStart"/>
      <w:r>
        <w:t>Mateković</w:t>
      </w:r>
      <w:proofErr w:type="spellEnd"/>
      <w:r>
        <w:t xml:space="preserve"> </w:t>
      </w:r>
      <w:r w:rsidRPr="00FA3DFE">
        <w:t>ističe ponudu u iznosu od</w:t>
      </w:r>
    </w:p>
    <w:p w:rsidR="00162436" w:rsidP="00162436" w:rsidRDefault="00162436">
      <w:pPr>
        <w:pStyle w:val="Odlomakpopisa"/>
        <w:numPr>
          <w:ilvl w:val="0"/>
          <w:numId w:val="2"/>
        </w:numPr>
        <w:ind w:left="720"/>
      </w:pPr>
      <w:proofErr w:type="spellStart"/>
      <w:r>
        <w:t>Rina</w:t>
      </w:r>
      <w:proofErr w:type="spellEnd"/>
      <w:r>
        <w:t xml:space="preserve"> </w:t>
      </w:r>
      <w:proofErr w:type="spellStart"/>
      <w:r>
        <w:t>Broqi</w:t>
      </w:r>
      <w:proofErr w:type="spellEnd"/>
      <w:r>
        <w:t xml:space="preserve"> ističe ponudu u iznosu </w:t>
      </w:r>
      <w:r w:rsidR="007276B5">
        <w:t>od</w:t>
      </w:r>
    </w:p>
    <w:p w:rsidR="00162436" w:rsidP="00162436" w:rsidRDefault="00162436">
      <w:pPr>
        <w:pStyle w:val="Odlomakpopisa"/>
        <w:numPr>
          <w:ilvl w:val="0"/>
          <w:numId w:val="2"/>
        </w:numPr>
        <w:ind w:left="720"/>
      </w:pPr>
      <w:r>
        <w:t xml:space="preserve">Ivan </w:t>
      </w:r>
      <w:proofErr w:type="spellStart"/>
      <w:r>
        <w:t>Kobaš</w:t>
      </w:r>
      <w:proofErr w:type="spellEnd"/>
      <w:r>
        <w:t xml:space="preserve"> ističe</w:t>
      </w:r>
      <w:r w:rsidR="007276B5">
        <w:t xml:space="preserve"> ponudu u iznosu od </w:t>
      </w:r>
    </w:p>
    <w:p w:rsidR="00162436" w:rsidP="00162436" w:rsidRDefault="00162436">
      <w:pPr>
        <w:pStyle w:val="Odlomakpopisa"/>
        <w:numPr>
          <w:ilvl w:val="0"/>
          <w:numId w:val="2"/>
        </w:numPr>
        <w:ind w:left="720"/>
      </w:pPr>
      <w:r>
        <w:t>Ivan Kralj ističe</w:t>
      </w:r>
      <w:r w:rsidR="007276B5">
        <w:t xml:space="preserve"> ponudu u iznosu od </w:t>
      </w:r>
    </w:p>
    <w:p w:rsidR="00162436" w:rsidP="00162436" w:rsidRDefault="00162436">
      <w:pPr>
        <w:pStyle w:val="Odlomakpopisa"/>
        <w:numPr>
          <w:ilvl w:val="0"/>
          <w:numId w:val="2"/>
        </w:numPr>
        <w:ind w:left="720"/>
      </w:pPr>
      <w:r w:rsidRPr="007F0142">
        <w:t xml:space="preserve">Ljubica </w:t>
      </w:r>
      <w:proofErr w:type="spellStart"/>
      <w:r w:rsidRPr="007F0142">
        <w:t>Žulj</w:t>
      </w:r>
      <w:r w:rsidR="007276B5">
        <w:t>ić</w:t>
      </w:r>
      <w:proofErr w:type="spellEnd"/>
      <w:r w:rsidR="007276B5">
        <w:t xml:space="preserve"> ističe ponudu u iznosu od </w:t>
      </w:r>
      <w:r w:rsidR="00AD2E7A">
        <w:t xml:space="preserve">28.200,00, 32., 36., 40., 44.200,00 </w:t>
      </w:r>
    </w:p>
    <w:p w:rsidR="00AD2E7A" w:rsidP="00AD2E7A" w:rsidRDefault="00AD2E7A"/>
    <w:p w:rsidRPr="00836CB3" w:rsidR="00AD2E7A" w:rsidP="00AD2E7A" w:rsidRDefault="00AD2E7A">
      <w:pPr>
        <w:rPr>
          <w:b/>
        </w:rPr>
      </w:pPr>
      <w:r w:rsidRPr="00836CB3">
        <w:rPr>
          <w:b/>
        </w:rPr>
        <w:t xml:space="preserve">Utvrđuje se da je </w:t>
      </w:r>
      <w:r w:rsidRPr="00836CB3" w:rsidR="00A95D81">
        <w:rPr>
          <w:b/>
        </w:rPr>
        <w:t xml:space="preserve">Omer Aličelebić, Zagreb, </w:t>
      </w:r>
      <w:proofErr w:type="spellStart"/>
      <w:r w:rsidRPr="00836CB3" w:rsidR="00A95D81">
        <w:rPr>
          <w:b/>
        </w:rPr>
        <w:t>Jaruščica</w:t>
      </w:r>
      <w:proofErr w:type="spellEnd"/>
      <w:r w:rsidRPr="00836CB3" w:rsidR="00A95D81">
        <w:rPr>
          <w:b/>
        </w:rPr>
        <w:t xml:space="preserve"> 5,  OIB:34919322902  stekao uvjete za  dosudu. </w:t>
      </w:r>
    </w:p>
    <w:p w:rsidR="00162436" w:rsidP="00162436" w:rsidRDefault="00162436"/>
    <w:p w:rsidR="00162436" w:rsidP="00162436" w:rsidRDefault="00162436">
      <w:pPr>
        <w:pStyle w:val="Odlomakpopisa"/>
        <w:numPr>
          <w:ilvl w:val="0"/>
          <w:numId w:val="5"/>
        </w:numPr>
        <w:ind w:left="0" w:firstLine="0"/>
        <w:rPr>
          <w:b/>
        </w:rPr>
      </w:pPr>
      <w:r>
        <w:rPr>
          <w:b/>
        </w:rPr>
        <w:t xml:space="preserve">431. ETAŽA: 4/10000  </w:t>
      </w:r>
      <w:r>
        <w:rPr>
          <w:b/>
        </w:rPr>
        <w:tab/>
      </w:r>
    </w:p>
    <w:p w:rsidR="00162436" w:rsidP="00162436" w:rsidRDefault="00162436">
      <w:pPr>
        <w:jc w:val="both"/>
      </w:pPr>
      <w:r>
        <w:t xml:space="preserve">garaža oznake G-82 u podrumu -1 objekta S 2, </w:t>
      </w:r>
      <w:proofErr w:type="spellStart"/>
      <w:r>
        <w:t>Jaruščica</w:t>
      </w:r>
      <w:proofErr w:type="spellEnd"/>
      <w:r>
        <w:t xml:space="preserve"> 5 i 5a, neto korisne površine 11,18 m2, u etažnom elaboratu sve označeno plavom bojom</w:t>
      </w:r>
      <w:r>
        <w:tab/>
      </w:r>
      <w:r>
        <w:tab/>
      </w:r>
    </w:p>
    <w:p w:rsidR="00162436" w:rsidP="00162436" w:rsidRDefault="00162436">
      <w:r>
        <w:t>Na ovom ročištu za dražbu nekretnina se ne može prodati ispod vrijednosti od 26.300,00 kn.</w:t>
      </w:r>
    </w:p>
    <w:p w:rsidR="00162436" w:rsidP="00162436" w:rsidRDefault="00162436">
      <w:pPr>
        <w:pStyle w:val="Odlomakpopisa"/>
        <w:numPr>
          <w:ilvl w:val="0"/>
          <w:numId w:val="2"/>
        </w:numPr>
        <w:ind w:left="720"/>
      </w:pPr>
      <w:r>
        <w:t>Marko Puškarić istič</w:t>
      </w:r>
      <w:r w:rsidR="007276B5">
        <w:t xml:space="preserve">e ponudu u iznosu od </w:t>
      </w:r>
    </w:p>
    <w:p w:rsidR="00162436" w:rsidP="00162436" w:rsidRDefault="00162436">
      <w:pPr>
        <w:pStyle w:val="Odlomakpopisa"/>
        <w:numPr>
          <w:ilvl w:val="0"/>
          <w:numId w:val="2"/>
        </w:numPr>
        <w:ind w:left="720"/>
      </w:pPr>
      <w:r w:rsidRPr="007276B5">
        <w:rPr>
          <w:b/>
        </w:rPr>
        <w:t>Omer Aličelebić</w:t>
      </w:r>
      <w:r>
        <w:t xml:space="preserve"> ističe ponudu u </w:t>
      </w:r>
      <w:r w:rsidR="007276B5">
        <w:t>iznosu od 26.300,00 u 10,1934.300,0038</w:t>
      </w:r>
      <w:r w:rsidRPr="00B66F09" w:rsidR="007276B5">
        <w:t>, 42.300,00</w:t>
      </w:r>
      <w:r w:rsidR="007276B5">
        <w:t xml:space="preserve"> u 10,20 </w:t>
      </w:r>
      <w:r w:rsidR="00AD2E7A">
        <w:t xml:space="preserve">, </w:t>
      </w:r>
      <w:r w:rsidRPr="00AD2E7A" w:rsidR="00AD2E7A">
        <w:rPr>
          <w:b/>
        </w:rPr>
        <w:t>46.300,00 u 10,41 sati</w:t>
      </w:r>
      <w:r w:rsidR="00AD2E7A">
        <w:t xml:space="preserve"> </w:t>
      </w:r>
    </w:p>
    <w:p w:rsidR="00162436" w:rsidP="00162436" w:rsidRDefault="00162436">
      <w:pPr>
        <w:pStyle w:val="Odlomakpopisa"/>
        <w:numPr>
          <w:ilvl w:val="0"/>
          <w:numId w:val="2"/>
        </w:numPr>
        <w:ind w:left="720"/>
      </w:pPr>
      <w:r>
        <w:t>Ivan</w:t>
      </w:r>
      <w:r w:rsidR="00405067">
        <w:t xml:space="preserve"> </w:t>
      </w:r>
      <w:proofErr w:type="spellStart"/>
      <w:r w:rsidR="00405067">
        <w:t>Kobaš</w:t>
      </w:r>
      <w:proofErr w:type="spellEnd"/>
      <w:r w:rsidR="00405067">
        <w:t xml:space="preserve"> ističe </w:t>
      </w:r>
      <w:r w:rsidR="007276B5">
        <w:t xml:space="preserve"> </w:t>
      </w:r>
    </w:p>
    <w:p w:rsidR="00162436" w:rsidP="00162436" w:rsidRDefault="00162436">
      <w:pPr>
        <w:pStyle w:val="Odlomakpopisa"/>
        <w:numPr>
          <w:ilvl w:val="0"/>
          <w:numId w:val="2"/>
        </w:numPr>
        <w:ind w:left="720"/>
      </w:pPr>
      <w:r w:rsidRPr="007F0142">
        <w:t xml:space="preserve">Ljubica </w:t>
      </w:r>
      <w:proofErr w:type="spellStart"/>
      <w:r w:rsidRPr="007F0142">
        <w:t>Žulj</w:t>
      </w:r>
      <w:r w:rsidR="007276B5">
        <w:t>ić</w:t>
      </w:r>
      <w:proofErr w:type="spellEnd"/>
      <w:r w:rsidR="007276B5">
        <w:t xml:space="preserve"> ističe ponudu u iznosu od32m , 36., 40.</w:t>
      </w:r>
      <w:r w:rsidR="00AD2E7A">
        <w:t>44.300,00</w:t>
      </w:r>
    </w:p>
    <w:p w:rsidR="00B66F09" w:rsidP="00B66F09" w:rsidRDefault="00162436">
      <w:pPr>
        <w:pStyle w:val="Odlomakpopisa"/>
        <w:numPr>
          <w:ilvl w:val="0"/>
          <w:numId w:val="2"/>
        </w:numPr>
        <w:ind w:left="720"/>
      </w:pPr>
      <w:r>
        <w:t xml:space="preserve">Tatjana </w:t>
      </w:r>
      <w:proofErr w:type="spellStart"/>
      <w:r>
        <w:t>Mateković</w:t>
      </w:r>
      <w:proofErr w:type="spellEnd"/>
      <w:r>
        <w:t xml:space="preserve"> ist</w:t>
      </w:r>
      <w:r w:rsidR="007276B5">
        <w:t xml:space="preserve">iče ponudu u visini </w:t>
      </w:r>
    </w:p>
    <w:p w:rsidR="00B66F09" w:rsidP="00B66F09" w:rsidRDefault="00B66F09">
      <w:pPr>
        <w:pStyle w:val="Odlomakpopisa"/>
      </w:pPr>
    </w:p>
    <w:p w:rsidRPr="00B66F09" w:rsidR="00B66F09" w:rsidP="00B66F09" w:rsidRDefault="00B66F09">
      <w:r w:rsidRPr="00B66F09">
        <w:rPr>
          <w:b/>
        </w:rPr>
        <w:t xml:space="preserve">Utvrđuje se da je Omer Aličelebić, Zagreb, </w:t>
      </w:r>
      <w:proofErr w:type="spellStart"/>
      <w:r w:rsidRPr="00B66F09">
        <w:rPr>
          <w:b/>
        </w:rPr>
        <w:t>Jaruščica</w:t>
      </w:r>
      <w:proofErr w:type="spellEnd"/>
      <w:r w:rsidRPr="00B66F09">
        <w:rPr>
          <w:b/>
        </w:rPr>
        <w:t xml:space="preserve"> 5,  OIB:34919322902  stekao uvjete za  dosudu. </w:t>
      </w:r>
    </w:p>
    <w:p w:rsidR="00B66F09" w:rsidP="00B66F09" w:rsidRDefault="00B66F09">
      <w:pPr>
        <w:pStyle w:val="Odlomakpopisa"/>
        <w:ind w:left="786"/>
      </w:pPr>
    </w:p>
    <w:p w:rsidR="00162436" w:rsidP="00162436" w:rsidRDefault="00162436">
      <w:pPr>
        <w:pStyle w:val="Odlomakpopisa"/>
        <w:numPr>
          <w:ilvl w:val="0"/>
          <w:numId w:val="5"/>
        </w:numPr>
        <w:ind w:left="0" w:firstLine="0"/>
        <w:rPr>
          <w:b/>
        </w:rPr>
      </w:pPr>
      <w:r>
        <w:rPr>
          <w:b/>
        </w:rPr>
        <w:t xml:space="preserve">432. ETAŽA: 4/10000  </w:t>
      </w:r>
      <w:r>
        <w:rPr>
          <w:b/>
        </w:rPr>
        <w:tab/>
      </w:r>
    </w:p>
    <w:p w:rsidR="00162436" w:rsidP="00162436" w:rsidRDefault="00162436">
      <w:pPr>
        <w:jc w:val="both"/>
      </w:pPr>
      <w:r>
        <w:t xml:space="preserve">garaža oznake G-83 u podrumu -1 objekta S 2, </w:t>
      </w:r>
      <w:proofErr w:type="spellStart"/>
      <w:r>
        <w:t>Jaruščica</w:t>
      </w:r>
      <w:proofErr w:type="spellEnd"/>
      <w:r>
        <w:t xml:space="preserve"> 5 i 5a, neto korisne površine 11,18 m2, u etažnom elaboratu sve označeno žutom bojom</w:t>
      </w:r>
      <w:r>
        <w:tab/>
      </w:r>
    </w:p>
    <w:p w:rsidR="00162436" w:rsidP="00162436" w:rsidRDefault="00162436">
      <w:r>
        <w:t>Na ovom ročištu za dražbu nekretnina se ne može prodati ispod vrijednosti od 26.400,00 kn.</w:t>
      </w:r>
    </w:p>
    <w:p w:rsidR="00162436" w:rsidP="00162436" w:rsidRDefault="00162436">
      <w:pPr>
        <w:pStyle w:val="Odlomakpopisa"/>
        <w:numPr>
          <w:ilvl w:val="0"/>
          <w:numId w:val="2"/>
        </w:numPr>
        <w:ind w:left="720"/>
      </w:pPr>
      <w:r>
        <w:t xml:space="preserve">Marko Puškarić ističe ponudu u iznosu od </w:t>
      </w:r>
    </w:p>
    <w:p w:rsidR="00162436" w:rsidP="00162436" w:rsidRDefault="00162436">
      <w:pPr>
        <w:pStyle w:val="Odlomakpopisa"/>
        <w:numPr>
          <w:ilvl w:val="0"/>
          <w:numId w:val="2"/>
        </w:numPr>
        <w:ind w:left="720"/>
      </w:pPr>
      <w:r w:rsidRPr="007276B5">
        <w:rPr>
          <w:b/>
        </w:rPr>
        <w:t xml:space="preserve">Mladen </w:t>
      </w:r>
      <w:proofErr w:type="spellStart"/>
      <w:r w:rsidRPr="007276B5">
        <w:rPr>
          <w:b/>
        </w:rPr>
        <w:t>Petrlić</w:t>
      </w:r>
      <w:proofErr w:type="spellEnd"/>
      <w:r>
        <w:t xml:space="preserve"> ističe ponudu u </w:t>
      </w:r>
      <w:r w:rsidRPr="007276B5">
        <w:rPr>
          <w:b/>
        </w:rPr>
        <w:t>i</w:t>
      </w:r>
      <w:r w:rsidRPr="007276B5" w:rsidR="007276B5">
        <w:rPr>
          <w:b/>
        </w:rPr>
        <w:t>znosu od 28.400</w:t>
      </w:r>
      <w:r w:rsidRPr="007276B5">
        <w:rPr>
          <w:b/>
        </w:rPr>
        <w:t>,00 kn</w:t>
      </w:r>
      <w:r w:rsidR="007276B5">
        <w:rPr>
          <w:b/>
        </w:rPr>
        <w:t xml:space="preserve"> 10, 21</w:t>
      </w:r>
      <w:r w:rsidR="00AD2E7A">
        <w:rPr>
          <w:b/>
        </w:rPr>
        <w:t xml:space="preserve"> sati </w:t>
      </w:r>
    </w:p>
    <w:p w:rsidR="00162436" w:rsidP="00162436" w:rsidRDefault="00162436">
      <w:pPr>
        <w:pStyle w:val="Odlomakpopisa"/>
        <w:numPr>
          <w:ilvl w:val="0"/>
          <w:numId w:val="2"/>
        </w:numPr>
        <w:ind w:left="720"/>
      </w:pPr>
      <w:proofErr w:type="spellStart"/>
      <w:r>
        <w:t>Rina</w:t>
      </w:r>
      <w:proofErr w:type="spellEnd"/>
      <w:r>
        <w:t xml:space="preserve"> </w:t>
      </w:r>
      <w:proofErr w:type="spellStart"/>
      <w:r>
        <w:t>Bro</w:t>
      </w:r>
      <w:r w:rsidR="00AD2E7A">
        <w:t>qi</w:t>
      </w:r>
      <w:proofErr w:type="spellEnd"/>
      <w:r w:rsidR="00AD2E7A">
        <w:t xml:space="preserve"> ističe ponudu u iznosu od </w:t>
      </w:r>
    </w:p>
    <w:p w:rsidR="00162436" w:rsidP="00162436" w:rsidRDefault="00162436">
      <w:pPr>
        <w:pStyle w:val="Odlomakpopisa"/>
        <w:numPr>
          <w:ilvl w:val="0"/>
          <w:numId w:val="2"/>
        </w:numPr>
        <w:ind w:left="720"/>
      </w:pPr>
      <w:r>
        <w:t xml:space="preserve">Ivan </w:t>
      </w:r>
      <w:proofErr w:type="spellStart"/>
      <w:r>
        <w:t>Kobaš</w:t>
      </w:r>
      <w:proofErr w:type="spellEnd"/>
      <w:r>
        <w:t xml:space="preserve">  ističe ponudu od 2</w:t>
      </w:r>
      <w:r w:rsidR="007276B5">
        <w:t xml:space="preserve">6.400,00 10,20 </w:t>
      </w:r>
      <w:r>
        <w:t xml:space="preserve"> </w:t>
      </w:r>
    </w:p>
    <w:p w:rsidR="00162436" w:rsidP="00162436" w:rsidRDefault="00162436">
      <w:pPr>
        <w:pStyle w:val="Odlomakpopisa"/>
        <w:numPr>
          <w:ilvl w:val="0"/>
          <w:numId w:val="2"/>
        </w:numPr>
        <w:ind w:left="720"/>
      </w:pPr>
      <w:r w:rsidRPr="008737F1">
        <w:t xml:space="preserve">Ljubica </w:t>
      </w:r>
      <w:proofErr w:type="spellStart"/>
      <w:r w:rsidRPr="008737F1">
        <w:t>Žuljić</w:t>
      </w:r>
      <w:proofErr w:type="spellEnd"/>
      <w:r w:rsidRPr="008737F1">
        <w:t xml:space="preserve"> ističe ponudu u iznosu od </w:t>
      </w:r>
    </w:p>
    <w:p w:rsidR="00162436" w:rsidP="00162436" w:rsidRDefault="00162436">
      <w:pPr>
        <w:pStyle w:val="Odlomakpopisa"/>
        <w:numPr>
          <w:ilvl w:val="0"/>
          <w:numId w:val="2"/>
        </w:numPr>
        <w:ind w:left="720"/>
      </w:pPr>
      <w:r>
        <w:t xml:space="preserve">Tatjana </w:t>
      </w:r>
      <w:proofErr w:type="spellStart"/>
      <w:r>
        <w:t>Mateković</w:t>
      </w:r>
      <w:proofErr w:type="spellEnd"/>
      <w:r>
        <w:t xml:space="preserve"> ističe ponudu u visini </w:t>
      </w:r>
    </w:p>
    <w:p w:rsidR="006250DE" w:rsidP="006250DE" w:rsidRDefault="006250DE"/>
    <w:p w:rsidRPr="006250DE" w:rsidR="006250DE" w:rsidP="006250DE" w:rsidRDefault="006250DE">
      <w:pPr>
        <w:rPr>
          <w:b/>
        </w:rPr>
      </w:pPr>
      <w:r w:rsidRPr="006250DE">
        <w:rPr>
          <w:b/>
        </w:rPr>
        <w:t xml:space="preserve">Utvrđuje se  da je Mladen </w:t>
      </w:r>
      <w:proofErr w:type="spellStart"/>
      <w:r w:rsidRPr="006250DE">
        <w:rPr>
          <w:b/>
        </w:rPr>
        <w:t>Petrlić</w:t>
      </w:r>
      <w:proofErr w:type="spellEnd"/>
      <w:r w:rsidRPr="006250DE">
        <w:rPr>
          <w:b/>
        </w:rPr>
        <w:t xml:space="preserve">, </w:t>
      </w:r>
      <w:r>
        <w:rPr>
          <w:b/>
        </w:rPr>
        <w:t xml:space="preserve">Zagreb, </w:t>
      </w:r>
      <w:proofErr w:type="spellStart"/>
      <w:r>
        <w:rPr>
          <w:b/>
        </w:rPr>
        <w:t>Ludbreška</w:t>
      </w:r>
      <w:proofErr w:type="spellEnd"/>
      <w:r>
        <w:rPr>
          <w:b/>
        </w:rPr>
        <w:t xml:space="preserve"> 10, OIB:88977535430</w:t>
      </w:r>
      <w:r w:rsidRPr="006250DE">
        <w:rPr>
          <w:b/>
        </w:rPr>
        <w:t xml:space="preserve">  stekao uvjete za dosudu.</w:t>
      </w:r>
    </w:p>
    <w:p w:rsidR="00162436" w:rsidP="00162436" w:rsidRDefault="00162436">
      <w:pPr>
        <w:rPr>
          <w:b/>
        </w:rPr>
      </w:pPr>
    </w:p>
    <w:p w:rsidR="00162436" w:rsidP="00162436" w:rsidRDefault="00162436">
      <w:pPr>
        <w:pStyle w:val="Odlomakpopisa"/>
        <w:numPr>
          <w:ilvl w:val="0"/>
          <w:numId w:val="5"/>
        </w:numPr>
        <w:ind w:left="0" w:firstLine="0"/>
        <w:rPr>
          <w:b/>
        </w:rPr>
      </w:pPr>
      <w:r>
        <w:rPr>
          <w:b/>
        </w:rPr>
        <w:lastRenderedPageBreak/>
        <w:t xml:space="preserve">433. ETAŽA: 4/10000  </w:t>
      </w:r>
      <w:r>
        <w:rPr>
          <w:b/>
        </w:rPr>
        <w:tab/>
      </w:r>
    </w:p>
    <w:p w:rsidR="00162436" w:rsidP="00162436" w:rsidRDefault="00162436">
      <w:pPr>
        <w:jc w:val="both"/>
      </w:pPr>
      <w:r>
        <w:t xml:space="preserve">garaža oznake G-84 u podrumu -1 objekta S 2, </w:t>
      </w:r>
      <w:proofErr w:type="spellStart"/>
      <w:r>
        <w:t>Jaruščica</w:t>
      </w:r>
      <w:proofErr w:type="spellEnd"/>
      <w:r>
        <w:t xml:space="preserve"> 5 i 5a, neto korisne površine 11,18 m2, u etažnom elaboratu sve označeno zelenom bojom</w:t>
      </w:r>
      <w:r>
        <w:tab/>
      </w:r>
      <w:r>
        <w:tab/>
      </w:r>
    </w:p>
    <w:p w:rsidR="00162436" w:rsidP="00162436" w:rsidRDefault="00162436">
      <w:r>
        <w:t>Na ovom ročištu za dražbu nekretnina se ne može prodati ispod vrijednosti od 26.500,00 kn.</w:t>
      </w:r>
    </w:p>
    <w:p w:rsidR="00162436" w:rsidP="00162436" w:rsidRDefault="00162436">
      <w:pPr>
        <w:pStyle w:val="Odlomakpopisa"/>
        <w:numPr>
          <w:ilvl w:val="0"/>
          <w:numId w:val="2"/>
        </w:numPr>
        <w:ind w:left="720"/>
      </w:pPr>
      <w:r>
        <w:t>Marko Puškarić ističe ponudu u i</w:t>
      </w:r>
      <w:r w:rsidR="001C2128">
        <w:t xml:space="preserve">znosu od </w:t>
      </w:r>
    </w:p>
    <w:p w:rsidR="00162436" w:rsidP="00162436" w:rsidRDefault="00162436">
      <w:pPr>
        <w:pStyle w:val="Odlomakpopisa"/>
        <w:numPr>
          <w:ilvl w:val="0"/>
          <w:numId w:val="2"/>
        </w:numPr>
        <w:ind w:left="720"/>
      </w:pPr>
      <w:proofErr w:type="spellStart"/>
      <w:r>
        <w:t>Rina</w:t>
      </w:r>
      <w:proofErr w:type="spellEnd"/>
      <w:r>
        <w:t xml:space="preserve"> </w:t>
      </w:r>
      <w:proofErr w:type="spellStart"/>
      <w:r>
        <w:t>Broqi</w:t>
      </w:r>
      <w:proofErr w:type="spellEnd"/>
      <w:r>
        <w:t xml:space="preserve"> istič</w:t>
      </w:r>
      <w:r w:rsidR="001C2128">
        <w:t xml:space="preserve">e ponudu u iznosu od </w:t>
      </w:r>
    </w:p>
    <w:p w:rsidR="00162436" w:rsidP="00162436" w:rsidRDefault="00162436">
      <w:pPr>
        <w:pStyle w:val="Odlomakpopisa"/>
        <w:numPr>
          <w:ilvl w:val="0"/>
          <w:numId w:val="2"/>
        </w:numPr>
        <w:ind w:left="720"/>
      </w:pPr>
      <w:r>
        <w:t>Ivan Kr</w:t>
      </w:r>
      <w:r w:rsidR="001C2128">
        <w:t>alj ističe ponudu u iznosu od 28.</w:t>
      </w:r>
      <w:r>
        <w:t>5</w:t>
      </w:r>
      <w:r w:rsidR="001C2128">
        <w:t>0</w:t>
      </w:r>
      <w:r>
        <w:t xml:space="preserve">0,00 kn </w:t>
      </w:r>
      <w:r w:rsidR="001C2128">
        <w:t xml:space="preserve">, 32.500,00, 36.200,00 </w:t>
      </w:r>
    </w:p>
    <w:p w:rsidRPr="007276B5" w:rsidR="00162436" w:rsidP="00162436" w:rsidRDefault="00162436">
      <w:pPr>
        <w:pStyle w:val="Odlomakpopisa"/>
        <w:numPr>
          <w:ilvl w:val="0"/>
          <w:numId w:val="2"/>
        </w:numPr>
        <w:ind w:left="720"/>
        <w:rPr>
          <w:b/>
        </w:rPr>
      </w:pPr>
      <w:r w:rsidRPr="007276B5">
        <w:rPr>
          <w:b/>
        </w:rPr>
        <w:t xml:space="preserve">Ljubica </w:t>
      </w:r>
      <w:proofErr w:type="spellStart"/>
      <w:r w:rsidRPr="007276B5">
        <w:rPr>
          <w:b/>
        </w:rPr>
        <w:t>Žulj</w:t>
      </w:r>
      <w:r w:rsidRPr="007276B5" w:rsidR="007276B5">
        <w:rPr>
          <w:b/>
        </w:rPr>
        <w:t>ić</w:t>
      </w:r>
      <w:proofErr w:type="spellEnd"/>
      <w:r w:rsidRPr="007276B5" w:rsidR="007276B5">
        <w:rPr>
          <w:b/>
        </w:rPr>
        <w:t xml:space="preserve"> ističe ponudu u </w:t>
      </w:r>
      <w:r w:rsidRPr="001C2128" w:rsidR="007276B5">
        <w:t xml:space="preserve">iznosu od 26.500,00 u 10,21 </w:t>
      </w:r>
      <w:r w:rsidRPr="001C2128" w:rsidR="001C2128">
        <w:t>, 34.500,00 kn u 10,44</w:t>
      </w:r>
      <w:r w:rsidR="001C2128">
        <w:rPr>
          <w:b/>
        </w:rPr>
        <w:t xml:space="preserve">, 38.500,00 kn u 10,43 sati </w:t>
      </w:r>
    </w:p>
    <w:p w:rsidR="00162436" w:rsidP="00162436" w:rsidRDefault="00162436">
      <w:pPr>
        <w:pStyle w:val="Odlomakpopisa"/>
        <w:numPr>
          <w:ilvl w:val="0"/>
          <w:numId w:val="2"/>
        </w:numPr>
        <w:ind w:left="720"/>
      </w:pPr>
      <w:r>
        <w:t xml:space="preserve">Tatjana </w:t>
      </w:r>
      <w:proofErr w:type="spellStart"/>
      <w:r>
        <w:t>Mateković</w:t>
      </w:r>
      <w:proofErr w:type="spellEnd"/>
      <w:r>
        <w:t xml:space="preserve"> ističe ponudu u visini 2.650,00 kn </w:t>
      </w:r>
    </w:p>
    <w:p w:rsidRPr="009707E1" w:rsidR="00766D24" w:rsidP="009707E1" w:rsidRDefault="00766D24">
      <w:pPr>
        <w:rPr>
          <w:b/>
        </w:rPr>
      </w:pPr>
      <w:r w:rsidRPr="009707E1">
        <w:rPr>
          <w:b/>
        </w:rPr>
        <w:t xml:space="preserve">Utvrđuje se  da je Ljubica </w:t>
      </w:r>
      <w:proofErr w:type="spellStart"/>
      <w:r w:rsidRPr="009707E1">
        <w:rPr>
          <w:b/>
        </w:rPr>
        <w:t>Žuljić</w:t>
      </w:r>
      <w:proofErr w:type="spellEnd"/>
      <w:r w:rsidRPr="009707E1">
        <w:rPr>
          <w:b/>
        </w:rPr>
        <w:t xml:space="preserve">, Velika Gorica, Sisačka 16, OIB:47641118940   stekla uvjete za dosudu. </w:t>
      </w:r>
    </w:p>
    <w:p w:rsidRPr="00766D24" w:rsidR="00766D24" w:rsidP="009707E1" w:rsidRDefault="00766D24">
      <w:pPr>
        <w:pStyle w:val="Odlomakpopisa"/>
        <w:ind w:left="786"/>
        <w:rPr>
          <w:rFonts w:ascii="Arial" w:hAnsi="Arial" w:cs="Arial"/>
          <w:b/>
          <w:sz w:val="20"/>
          <w:szCs w:val="20"/>
        </w:rPr>
      </w:pPr>
    </w:p>
    <w:p w:rsidR="00162436" w:rsidP="00162436" w:rsidRDefault="00162436"/>
    <w:p w:rsidR="00162436" w:rsidP="00162436" w:rsidRDefault="00162436">
      <w:pPr>
        <w:pStyle w:val="Odlomakpopisa"/>
        <w:numPr>
          <w:ilvl w:val="0"/>
          <w:numId w:val="5"/>
        </w:numPr>
        <w:ind w:left="0" w:firstLine="0"/>
        <w:rPr>
          <w:b/>
        </w:rPr>
      </w:pPr>
      <w:r>
        <w:rPr>
          <w:b/>
        </w:rPr>
        <w:t>257. ETAŽA: 5/10000</w:t>
      </w:r>
      <w:r>
        <w:rPr>
          <w:b/>
        </w:rPr>
        <w:tab/>
      </w:r>
    </w:p>
    <w:p w:rsidR="00162436" w:rsidP="00162436" w:rsidRDefault="00162436">
      <w:pPr>
        <w:jc w:val="both"/>
      </w:pPr>
      <w:r>
        <w:t xml:space="preserve">garaža oznake G-150 u podrumu -2 objekta S 2, </w:t>
      </w:r>
      <w:proofErr w:type="spellStart"/>
      <w:r>
        <w:t>Jaruščica</w:t>
      </w:r>
      <w:proofErr w:type="spellEnd"/>
      <w:r>
        <w:t xml:space="preserve"> 5 i 5a, neto korisne površine 11,55 m2, u etažnom elaboratu sve označeno plavom bojom</w:t>
      </w:r>
      <w:r>
        <w:tab/>
      </w:r>
      <w:r>
        <w:tab/>
      </w:r>
    </w:p>
    <w:p w:rsidR="00162436" w:rsidP="00162436" w:rsidRDefault="00162436">
      <w:r>
        <w:t>Na ovom ročištu za dražbu nekretnina se ne može prodati ispod vrijednosti od 26.850,00 kn.</w:t>
      </w:r>
    </w:p>
    <w:p w:rsidR="00162436" w:rsidP="00162436" w:rsidRDefault="00162436">
      <w:pPr>
        <w:pStyle w:val="Odlomakpopisa"/>
        <w:numPr>
          <w:ilvl w:val="0"/>
          <w:numId w:val="2"/>
        </w:numPr>
        <w:ind w:left="720"/>
      </w:pPr>
      <w:r>
        <w:t>Marko Puškarić ističe ponud</w:t>
      </w:r>
      <w:r w:rsidR="007276B5">
        <w:t xml:space="preserve">u u iznosu od </w:t>
      </w:r>
      <w:r w:rsidR="008A17D8">
        <w:t xml:space="preserve">26.850,00  u 10.21 30.850,00 </w:t>
      </w:r>
    </w:p>
    <w:p w:rsidR="00162436" w:rsidP="00162436" w:rsidRDefault="00162436">
      <w:pPr>
        <w:pStyle w:val="Odlomakpopisa"/>
        <w:numPr>
          <w:ilvl w:val="0"/>
          <w:numId w:val="2"/>
        </w:numPr>
        <w:ind w:left="720"/>
      </w:pPr>
      <w:r>
        <w:t xml:space="preserve">PROMETNICE ZAGREB d.o.o. </w:t>
      </w:r>
      <w:r w:rsidRPr="00FA3DFE">
        <w:t>ističe ponudu u iznosu od</w:t>
      </w:r>
      <w:r w:rsidR="007276B5">
        <w:t xml:space="preserve"> </w:t>
      </w:r>
      <w:r w:rsidR="008A17D8">
        <w:t xml:space="preserve"> 28.850,00 kn u 10,22 sati , 32.850,00. 36. </w:t>
      </w:r>
    </w:p>
    <w:p w:rsidR="00162436" w:rsidP="00162436" w:rsidRDefault="00162436">
      <w:pPr>
        <w:pStyle w:val="Odlomakpopisa"/>
        <w:numPr>
          <w:ilvl w:val="0"/>
          <w:numId w:val="2"/>
        </w:numPr>
        <w:ind w:left="720"/>
      </w:pPr>
      <w:r>
        <w:t xml:space="preserve">Tatjana </w:t>
      </w:r>
      <w:proofErr w:type="spellStart"/>
      <w:r>
        <w:t>Mateković</w:t>
      </w:r>
      <w:proofErr w:type="spellEnd"/>
      <w:r>
        <w:t xml:space="preserve"> istič</w:t>
      </w:r>
      <w:r w:rsidR="007276B5">
        <w:t xml:space="preserve">e ponudu u iznosu od </w:t>
      </w:r>
      <w:r>
        <w:t xml:space="preserve"> </w:t>
      </w:r>
    </w:p>
    <w:p w:rsidRPr="00B05275" w:rsidR="00162436" w:rsidP="00162436" w:rsidRDefault="00162436">
      <w:pPr>
        <w:pStyle w:val="Odlomakpopisa"/>
        <w:numPr>
          <w:ilvl w:val="0"/>
          <w:numId w:val="2"/>
        </w:numPr>
        <w:ind w:left="720"/>
      </w:pPr>
      <w:r w:rsidRPr="003967BF">
        <w:t xml:space="preserve">Ljubica </w:t>
      </w:r>
      <w:proofErr w:type="spellStart"/>
      <w:r w:rsidRPr="003967BF">
        <w:t>Žulj</w:t>
      </w:r>
      <w:r w:rsidR="007276B5">
        <w:t>ić</w:t>
      </w:r>
      <w:proofErr w:type="spellEnd"/>
      <w:r w:rsidR="007276B5">
        <w:t xml:space="preserve"> ističe ponudu u iznosu od</w:t>
      </w:r>
      <w:r w:rsidR="008A17D8">
        <w:t xml:space="preserve"> 34</w:t>
      </w:r>
      <w:r w:rsidRPr="008A17D8" w:rsidR="008A17D8">
        <w:rPr>
          <w:b/>
        </w:rPr>
        <w:t xml:space="preserve">.,  </w:t>
      </w:r>
      <w:r w:rsidR="008A17D8">
        <w:rPr>
          <w:b/>
        </w:rPr>
        <w:t xml:space="preserve">od </w:t>
      </w:r>
      <w:r w:rsidRPr="008A17D8" w:rsidR="008A17D8">
        <w:rPr>
          <w:b/>
        </w:rPr>
        <w:t>38.850,00 kn</w:t>
      </w:r>
      <w:r w:rsidR="008A17D8">
        <w:rPr>
          <w:b/>
        </w:rPr>
        <w:t xml:space="preserve"> u 10,22 sati</w:t>
      </w:r>
    </w:p>
    <w:p w:rsidR="00B05275" w:rsidP="00B05275" w:rsidRDefault="00B05275"/>
    <w:p w:rsidRPr="00FB0F16" w:rsidR="00B05275" w:rsidP="00B05275" w:rsidRDefault="00B05275">
      <w:pPr>
        <w:rPr>
          <w:b/>
        </w:rPr>
      </w:pPr>
      <w:r w:rsidRPr="00FB0F16">
        <w:rPr>
          <w:b/>
        </w:rPr>
        <w:t xml:space="preserve">Utvrđuje se  da je Ljubica </w:t>
      </w:r>
      <w:proofErr w:type="spellStart"/>
      <w:r w:rsidRPr="00FB0F16">
        <w:rPr>
          <w:b/>
        </w:rPr>
        <w:t>Žuljić</w:t>
      </w:r>
      <w:proofErr w:type="spellEnd"/>
      <w:r w:rsidRPr="00FB0F16">
        <w:rPr>
          <w:b/>
        </w:rPr>
        <w:t xml:space="preserve">, Velika Gorica, Sisačka 16, OIB:47641118940   stekla uvjete za dosudu. </w:t>
      </w:r>
    </w:p>
    <w:p w:rsidR="00162436" w:rsidP="00162436" w:rsidRDefault="00162436">
      <w:pPr>
        <w:rPr>
          <w:b/>
        </w:rPr>
      </w:pPr>
    </w:p>
    <w:p w:rsidR="00162436" w:rsidP="00162436" w:rsidRDefault="00162436">
      <w:pPr>
        <w:pStyle w:val="Odlomakpopisa"/>
        <w:numPr>
          <w:ilvl w:val="0"/>
          <w:numId w:val="5"/>
        </w:numPr>
        <w:ind w:left="0" w:firstLine="0"/>
        <w:rPr>
          <w:b/>
        </w:rPr>
      </w:pPr>
      <w:r>
        <w:rPr>
          <w:b/>
        </w:rPr>
        <w:t>258. ETAŽA: 5/10000</w:t>
      </w:r>
      <w:r>
        <w:rPr>
          <w:b/>
        </w:rPr>
        <w:tab/>
      </w:r>
      <w:r>
        <w:rPr>
          <w:b/>
        </w:rPr>
        <w:tab/>
      </w:r>
    </w:p>
    <w:p w:rsidR="00162436" w:rsidP="00162436" w:rsidRDefault="00162436">
      <w:pPr>
        <w:jc w:val="both"/>
      </w:pPr>
      <w:r>
        <w:t xml:space="preserve">garaža oznake G-151 u podrumu -2 objekta S 2, </w:t>
      </w:r>
      <w:proofErr w:type="spellStart"/>
      <w:r>
        <w:t>Jaruščica</w:t>
      </w:r>
      <w:proofErr w:type="spellEnd"/>
      <w:r>
        <w:t xml:space="preserve"> 5 i 5a, neto korisne površine 11,55 m2, u etažnom elaboratu sve označeno žutom bojom</w:t>
      </w:r>
      <w:r>
        <w:tab/>
      </w:r>
      <w:r>
        <w:tab/>
      </w:r>
    </w:p>
    <w:p w:rsidR="00162436" w:rsidP="00162436" w:rsidRDefault="00162436">
      <w:r>
        <w:t>Na ovom ročištu za dražbu nekretnina se ne može prodati ispod vrijednosti od 26.950,00 kn.</w:t>
      </w:r>
    </w:p>
    <w:p w:rsidR="00162436" w:rsidP="00162436" w:rsidRDefault="00162436">
      <w:pPr>
        <w:pStyle w:val="Odlomakpopisa"/>
        <w:numPr>
          <w:ilvl w:val="0"/>
          <w:numId w:val="2"/>
        </w:numPr>
        <w:ind w:left="720"/>
      </w:pPr>
      <w:r>
        <w:t>Marko Puškarić is</w:t>
      </w:r>
      <w:r w:rsidR="00405067">
        <w:t xml:space="preserve">tiče ponudu u iznosu od </w:t>
      </w:r>
      <w:r>
        <w:t xml:space="preserve"> kn </w:t>
      </w:r>
      <w:r w:rsidR="008A17D8">
        <w:t xml:space="preserve">34.950,00 </w:t>
      </w:r>
    </w:p>
    <w:p w:rsidRPr="008A17D8" w:rsidR="00162436" w:rsidP="00162436" w:rsidRDefault="00162436">
      <w:pPr>
        <w:pStyle w:val="Odlomakpopisa"/>
        <w:numPr>
          <w:ilvl w:val="0"/>
          <w:numId w:val="2"/>
        </w:numPr>
        <w:ind w:left="720"/>
      </w:pPr>
      <w:r w:rsidRPr="008A17D8">
        <w:t>PROMETNICE ZAGREB d.o.o. ističe ponudu u iznosu od</w:t>
      </w:r>
      <w:r w:rsidRPr="008A17D8" w:rsidR="008A17D8">
        <w:t xml:space="preserve"> 28.</w:t>
      </w:r>
      <w:r w:rsidRPr="008A17D8">
        <w:t>,00 kn</w:t>
      </w:r>
      <w:r w:rsidRPr="008A17D8" w:rsidR="008A17D8">
        <w:t>, 36.950,00 kn u , 40.950, 00</w:t>
      </w:r>
    </w:p>
    <w:p w:rsidR="00162436" w:rsidP="00162436" w:rsidRDefault="00162436">
      <w:pPr>
        <w:pStyle w:val="Odlomakpopisa"/>
        <w:numPr>
          <w:ilvl w:val="0"/>
          <w:numId w:val="2"/>
        </w:numPr>
        <w:ind w:left="720"/>
      </w:pPr>
      <w:r>
        <w:t xml:space="preserve">Tatjana </w:t>
      </w:r>
      <w:proofErr w:type="spellStart"/>
      <w:r>
        <w:t>Mateković</w:t>
      </w:r>
      <w:proofErr w:type="spellEnd"/>
      <w:r>
        <w:t xml:space="preserve"> ističe</w:t>
      </w:r>
      <w:r w:rsidR="00405067">
        <w:t xml:space="preserve"> ponudu u iznosu od </w:t>
      </w:r>
    </w:p>
    <w:p w:rsidRPr="005C5C4B" w:rsidR="00162436" w:rsidP="00162436" w:rsidRDefault="00162436">
      <w:pPr>
        <w:pStyle w:val="Odlomakpopisa"/>
        <w:numPr>
          <w:ilvl w:val="0"/>
          <w:numId w:val="2"/>
        </w:numPr>
        <w:ind w:left="720"/>
      </w:pPr>
      <w:r w:rsidRPr="008A17D8">
        <w:rPr>
          <w:b/>
        </w:rPr>
        <w:t xml:space="preserve">Ljubica </w:t>
      </w:r>
      <w:proofErr w:type="spellStart"/>
      <w:r w:rsidRPr="008A17D8">
        <w:rPr>
          <w:b/>
        </w:rPr>
        <w:t>Žulj</w:t>
      </w:r>
      <w:r w:rsidRPr="008A17D8" w:rsidR="008A17D8">
        <w:rPr>
          <w:b/>
        </w:rPr>
        <w:t>ić</w:t>
      </w:r>
      <w:proofErr w:type="spellEnd"/>
      <w:r w:rsidR="008A17D8">
        <w:t xml:space="preserve"> ističe ponudu u iznosu </w:t>
      </w:r>
      <w:r w:rsidRPr="008A17D8" w:rsidR="008A17D8">
        <w:t>od  38.950,00 kn u 10,23  sati, 42.950,00 kn</w:t>
      </w:r>
      <w:r w:rsidR="008A17D8">
        <w:rPr>
          <w:b/>
        </w:rPr>
        <w:t xml:space="preserve">  u 10,23 sati</w:t>
      </w:r>
    </w:p>
    <w:p w:rsidR="005C5C4B" w:rsidP="005C5C4B" w:rsidRDefault="005C5C4B"/>
    <w:p w:rsidRPr="00FB0F16" w:rsidR="005C5C4B" w:rsidP="005C5C4B" w:rsidRDefault="005C5C4B">
      <w:pPr>
        <w:rPr>
          <w:b/>
        </w:rPr>
      </w:pPr>
      <w:r w:rsidRPr="00FB0F16">
        <w:rPr>
          <w:b/>
        </w:rPr>
        <w:t xml:space="preserve">Utvrđuje se  da je Ljubica </w:t>
      </w:r>
      <w:proofErr w:type="spellStart"/>
      <w:r w:rsidRPr="00FB0F16">
        <w:rPr>
          <w:b/>
        </w:rPr>
        <w:t>Žuljić</w:t>
      </w:r>
      <w:proofErr w:type="spellEnd"/>
      <w:r w:rsidRPr="00FB0F16">
        <w:rPr>
          <w:b/>
        </w:rPr>
        <w:t xml:space="preserve">, Velika Gorica, Sisačka 16, OIB:47641118940   stekla uvjete za dosudu. </w:t>
      </w:r>
    </w:p>
    <w:p w:rsidR="005C5C4B" w:rsidP="005C5C4B" w:rsidRDefault="005C5C4B"/>
    <w:p w:rsidR="00162436" w:rsidP="00162436" w:rsidRDefault="00162436">
      <w:pPr>
        <w:pStyle w:val="Odlomakpopisa"/>
        <w:numPr>
          <w:ilvl w:val="0"/>
          <w:numId w:val="5"/>
        </w:numPr>
        <w:ind w:left="0" w:firstLine="0"/>
        <w:rPr>
          <w:b/>
        </w:rPr>
      </w:pPr>
      <w:r>
        <w:rPr>
          <w:b/>
        </w:rPr>
        <w:t>259. ETAŽA: 5/10000</w:t>
      </w:r>
      <w:r>
        <w:rPr>
          <w:b/>
        </w:rPr>
        <w:tab/>
      </w:r>
      <w:r>
        <w:rPr>
          <w:b/>
        </w:rPr>
        <w:tab/>
      </w:r>
    </w:p>
    <w:p w:rsidR="00162436" w:rsidP="00162436" w:rsidRDefault="00162436">
      <w:pPr>
        <w:jc w:val="both"/>
      </w:pPr>
      <w:r>
        <w:t xml:space="preserve">garaža oznake G-152 u podrumu -2 objekta S 2, </w:t>
      </w:r>
      <w:proofErr w:type="spellStart"/>
      <w:r>
        <w:t>Jaruščica</w:t>
      </w:r>
      <w:proofErr w:type="spellEnd"/>
      <w:r>
        <w:t xml:space="preserve"> 5 i 5a, neto korisne površine 11,55 m2, u etažnom elaboratu sve označeno zelenom bojom</w:t>
      </w:r>
      <w:r>
        <w:tab/>
      </w:r>
      <w:r>
        <w:tab/>
      </w:r>
    </w:p>
    <w:p w:rsidR="00162436" w:rsidP="00162436" w:rsidRDefault="00162436">
      <w:r>
        <w:t>Na ovom ročištu za dražbu nekretnina se ne može prodati ispod vrijednosti od 27.050,00 kn.</w:t>
      </w:r>
    </w:p>
    <w:p w:rsidR="00162436" w:rsidP="00162436" w:rsidRDefault="00162436">
      <w:pPr>
        <w:pStyle w:val="Odlomakpopisa"/>
        <w:numPr>
          <w:ilvl w:val="0"/>
          <w:numId w:val="2"/>
        </w:numPr>
        <w:ind w:left="720"/>
      </w:pPr>
      <w:r>
        <w:t>Marko Puškarić istič</w:t>
      </w:r>
      <w:r w:rsidR="008A17D8">
        <w:t xml:space="preserve">e ponudu u iznosu od </w:t>
      </w:r>
      <w:r>
        <w:t xml:space="preserve"> </w:t>
      </w:r>
      <w:r w:rsidR="008A17D8">
        <w:t xml:space="preserve"> 31, 35. </w:t>
      </w:r>
    </w:p>
    <w:p w:rsidR="00162436" w:rsidP="00162436" w:rsidRDefault="00162436">
      <w:pPr>
        <w:pStyle w:val="Odlomakpopisa"/>
        <w:numPr>
          <w:ilvl w:val="0"/>
          <w:numId w:val="2"/>
        </w:numPr>
        <w:ind w:left="720"/>
      </w:pPr>
      <w:r w:rsidRPr="00A56903">
        <w:t>PROMETNICE ZAGREB</w:t>
      </w:r>
      <w:r w:rsidRPr="008A17D8">
        <w:rPr>
          <w:b/>
        </w:rPr>
        <w:t xml:space="preserve"> </w:t>
      </w:r>
      <w:r>
        <w:t xml:space="preserve">d.o.o. </w:t>
      </w:r>
      <w:r w:rsidRPr="00FA3DFE">
        <w:t>ističe ponudu u iznosu od</w:t>
      </w:r>
      <w:r w:rsidR="008A17D8">
        <w:t xml:space="preserve"> 27.050,00, 33.050,00, 37., </w:t>
      </w:r>
      <w:r w:rsidRPr="008A17D8" w:rsidR="008A17D8">
        <w:rPr>
          <w:b/>
        </w:rPr>
        <w:t>41.050,00 kn u 10,25 sati</w:t>
      </w:r>
      <w:r w:rsidR="008A17D8">
        <w:t xml:space="preserve"> </w:t>
      </w:r>
    </w:p>
    <w:p w:rsidR="00162436" w:rsidP="00162436" w:rsidRDefault="00162436">
      <w:pPr>
        <w:pStyle w:val="Odlomakpopisa"/>
        <w:numPr>
          <w:ilvl w:val="0"/>
          <w:numId w:val="2"/>
        </w:numPr>
        <w:ind w:left="720"/>
      </w:pPr>
      <w:r>
        <w:t xml:space="preserve">Tatjana </w:t>
      </w:r>
      <w:proofErr w:type="spellStart"/>
      <w:r>
        <w:t>Mateković</w:t>
      </w:r>
      <w:proofErr w:type="spellEnd"/>
      <w:r>
        <w:t xml:space="preserve"> ističe</w:t>
      </w:r>
      <w:r w:rsidR="008A17D8">
        <w:t xml:space="preserve"> ponudu u iznosu od</w:t>
      </w:r>
    </w:p>
    <w:p w:rsidRPr="00C10940" w:rsidR="00162436" w:rsidP="00162436" w:rsidRDefault="00162436">
      <w:pPr>
        <w:pStyle w:val="Odlomakpopisa"/>
        <w:numPr>
          <w:ilvl w:val="0"/>
          <w:numId w:val="2"/>
        </w:numPr>
        <w:ind w:left="720"/>
        <w:rPr>
          <w:b/>
        </w:rPr>
      </w:pPr>
      <w:r w:rsidRPr="003967BF">
        <w:t xml:space="preserve">Ljubica </w:t>
      </w:r>
      <w:proofErr w:type="spellStart"/>
      <w:r w:rsidRPr="003967BF">
        <w:t>Žulj</w:t>
      </w:r>
      <w:r>
        <w:t>ić</w:t>
      </w:r>
      <w:proofErr w:type="spellEnd"/>
      <w:r>
        <w:t xml:space="preserve"> ističe</w:t>
      </w:r>
      <w:r w:rsidR="008A17D8">
        <w:t xml:space="preserve"> ponudu u iznosu od  39.050,00 kn </w:t>
      </w:r>
      <w:r w:rsidRPr="00C10940" w:rsidR="00C10940">
        <w:rPr>
          <w:b/>
        </w:rPr>
        <w:t>, 43.050,00 kn</w:t>
      </w:r>
      <w:r w:rsidR="00C10940">
        <w:rPr>
          <w:b/>
        </w:rPr>
        <w:t xml:space="preserve">  u</w:t>
      </w:r>
      <w:r w:rsidRPr="00C10940" w:rsidR="00C10940">
        <w:rPr>
          <w:b/>
        </w:rPr>
        <w:t xml:space="preserve"> 10,47   sati</w:t>
      </w:r>
    </w:p>
    <w:p w:rsidR="00C10940" w:rsidP="00162436" w:rsidRDefault="00C10940"/>
    <w:p w:rsidRPr="00E17208" w:rsidR="00063387" w:rsidP="00063387" w:rsidRDefault="00063387">
      <w:pPr>
        <w:rPr>
          <w:b/>
        </w:rPr>
      </w:pPr>
      <w:r w:rsidRPr="00E17208">
        <w:rPr>
          <w:b/>
        </w:rPr>
        <w:t xml:space="preserve">Utvrđuje se  da je Ljubica </w:t>
      </w:r>
      <w:proofErr w:type="spellStart"/>
      <w:r w:rsidRPr="00E17208">
        <w:rPr>
          <w:b/>
        </w:rPr>
        <w:t>Žuljić</w:t>
      </w:r>
      <w:proofErr w:type="spellEnd"/>
      <w:r w:rsidRPr="00E17208">
        <w:rPr>
          <w:b/>
        </w:rPr>
        <w:t>,</w:t>
      </w:r>
      <w:r>
        <w:rPr>
          <w:b/>
        </w:rPr>
        <w:t xml:space="preserve"> Velika Gorica, Sisačka 16, OIB:47641118940</w:t>
      </w:r>
      <w:r w:rsidRPr="00E17208">
        <w:rPr>
          <w:b/>
        </w:rPr>
        <w:t xml:space="preserve">   stekla uvjete za dosudu. </w:t>
      </w:r>
    </w:p>
    <w:p w:rsidR="00063387" w:rsidP="00063387" w:rsidRDefault="00063387">
      <w:pPr>
        <w:rPr>
          <w:rFonts w:ascii="Arial" w:hAnsi="Arial" w:cs="Arial"/>
          <w:b/>
          <w:sz w:val="20"/>
          <w:szCs w:val="20"/>
        </w:rPr>
      </w:pPr>
    </w:p>
    <w:p w:rsidR="00063387" w:rsidP="00162436" w:rsidRDefault="00063387"/>
    <w:p w:rsidRPr="00FD07C9" w:rsidR="00162436" w:rsidP="00162436" w:rsidRDefault="00162436">
      <w:pPr>
        <w:pStyle w:val="Odlomakpopisa"/>
        <w:numPr>
          <w:ilvl w:val="0"/>
          <w:numId w:val="5"/>
        </w:numPr>
        <w:ind w:left="709" w:hanging="709"/>
        <w:rPr>
          <w:b/>
        </w:rPr>
      </w:pPr>
      <w:r w:rsidRPr="00FD07C9">
        <w:rPr>
          <w:b/>
        </w:rPr>
        <w:t xml:space="preserve">305. ETAŽA: 5/10000  </w:t>
      </w:r>
    </w:p>
    <w:p w:rsidR="00162436" w:rsidP="00162436" w:rsidRDefault="00162436">
      <w:pPr>
        <w:jc w:val="both"/>
      </w:pPr>
      <w:r>
        <w:t xml:space="preserve">garaža oznake G-198 u podrumu -2 objekta S 2, </w:t>
      </w:r>
      <w:proofErr w:type="spellStart"/>
      <w:r>
        <w:t>Jaruščica</w:t>
      </w:r>
      <w:proofErr w:type="spellEnd"/>
      <w:r>
        <w:t xml:space="preserve"> 5 i 5a, neto korisne površine 13,20 m2, u etažnom elaboratu sve označeno plavom bojom</w:t>
      </w:r>
      <w:r>
        <w:tab/>
      </w:r>
      <w:r>
        <w:tab/>
      </w:r>
    </w:p>
    <w:p w:rsidR="00162436" w:rsidP="00162436" w:rsidRDefault="00162436">
      <w:r>
        <w:t>Na ovom ročištu za dražbu nekretnina se ne može prodati ispod vrijednosti od 30.700,00 kn.</w:t>
      </w:r>
    </w:p>
    <w:p w:rsidR="00162436" w:rsidP="00162436" w:rsidRDefault="00162436">
      <w:pPr>
        <w:pStyle w:val="Odlomakpopisa"/>
        <w:numPr>
          <w:ilvl w:val="0"/>
          <w:numId w:val="2"/>
        </w:numPr>
        <w:ind w:left="720"/>
      </w:pPr>
      <w:r>
        <w:t>Marko Puškarić istič</w:t>
      </w:r>
      <w:r w:rsidR="008A17D8">
        <w:t xml:space="preserve">e ponudu u iznosu od </w:t>
      </w:r>
      <w:r>
        <w:t xml:space="preserve"> </w:t>
      </w:r>
    </w:p>
    <w:p w:rsidR="00162436" w:rsidP="00162436" w:rsidRDefault="00162436">
      <w:pPr>
        <w:pStyle w:val="Odlomakpopisa"/>
        <w:numPr>
          <w:ilvl w:val="0"/>
          <w:numId w:val="2"/>
        </w:numPr>
        <w:ind w:left="720"/>
      </w:pPr>
      <w:r>
        <w:t xml:space="preserve">Ivica Tomić </w:t>
      </w:r>
      <w:r w:rsidRPr="00FA3DFE">
        <w:t>ističe ponudu u iznosu od</w:t>
      </w:r>
      <w:r w:rsidR="008A17D8">
        <w:t xml:space="preserve"> </w:t>
      </w:r>
    </w:p>
    <w:p w:rsidR="00162436" w:rsidP="00162436" w:rsidRDefault="00162436">
      <w:pPr>
        <w:pStyle w:val="Odlomakpopisa"/>
        <w:numPr>
          <w:ilvl w:val="0"/>
          <w:numId w:val="2"/>
        </w:numPr>
        <w:ind w:left="720"/>
      </w:pPr>
      <w:r>
        <w:t xml:space="preserve">Tatjana </w:t>
      </w:r>
      <w:proofErr w:type="spellStart"/>
      <w:r>
        <w:t>Mateković</w:t>
      </w:r>
      <w:proofErr w:type="spellEnd"/>
      <w:r>
        <w:t xml:space="preserve"> istič</w:t>
      </w:r>
      <w:r w:rsidR="008A17D8">
        <w:t xml:space="preserve">e ponudu u iznosu od </w:t>
      </w:r>
      <w:r>
        <w:t xml:space="preserve"> </w:t>
      </w:r>
    </w:p>
    <w:p w:rsidR="00162436" w:rsidP="00162436" w:rsidRDefault="00162436">
      <w:pPr>
        <w:pStyle w:val="Odlomakpopisa"/>
        <w:numPr>
          <w:ilvl w:val="0"/>
          <w:numId w:val="2"/>
        </w:numPr>
        <w:ind w:left="720"/>
        <w:rPr>
          <w:b/>
        </w:rPr>
      </w:pPr>
      <w:r w:rsidRPr="007F0142">
        <w:t xml:space="preserve">Ljubica </w:t>
      </w:r>
      <w:proofErr w:type="spellStart"/>
      <w:r w:rsidRPr="007F0142">
        <w:t>Žulj</w:t>
      </w:r>
      <w:r>
        <w:t>ić</w:t>
      </w:r>
      <w:proofErr w:type="spellEnd"/>
      <w:r>
        <w:t xml:space="preserve"> ističe</w:t>
      </w:r>
      <w:r w:rsidR="008A17D8">
        <w:t xml:space="preserve"> ponudu u </w:t>
      </w:r>
      <w:r w:rsidRPr="008A17D8" w:rsidR="008A17D8">
        <w:rPr>
          <w:b/>
        </w:rPr>
        <w:t xml:space="preserve">iznosu od 30.700,00 u 10,25 sati </w:t>
      </w:r>
    </w:p>
    <w:p w:rsidR="00C10940" w:rsidP="00C10940" w:rsidRDefault="00C10940">
      <w:pPr>
        <w:rPr>
          <w:b/>
        </w:rPr>
      </w:pPr>
    </w:p>
    <w:p w:rsidRPr="00FB0F16" w:rsidR="00C10940" w:rsidP="00C10940" w:rsidRDefault="00C10940">
      <w:pPr>
        <w:rPr>
          <w:b/>
        </w:rPr>
      </w:pPr>
      <w:r w:rsidRPr="00FB0F16">
        <w:rPr>
          <w:b/>
        </w:rPr>
        <w:t xml:space="preserve">Utvrđuje se  da je Ljubica </w:t>
      </w:r>
      <w:proofErr w:type="spellStart"/>
      <w:r w:rsidRPr="00FB0F16">
        <w:rPr>
          <w:b/>
        </w:rPr>
        <w:t>Žuljić</w:t>
      </w:r>
      <w:proofErr w:type="spellEnd"/>
      <w:r w:rsidRPr="00FB0F16">
        <w:rPr>
          <w:b/>
        </w:rPr>
        <w:t xml:space="preserve">, Velika Gorica, Sisačka 16, OIB:47641118940   stekla uvjete za dosudu. </w:t>
      </w:r>
    </w:p>
    <w:p w:rsidR="00162436" w:rsidP="00162436" w:rsidRDefault="00162436"/>
    <w:p w:rsidR="00162436" w:rsidP="00162436" w:rsidRDefault="00162436">
      <w:pPr>
        <w:pStyle w:val="Odlomakpopisa"/>
        <w:numPr>
          <w:ilvl w:val="0"/>
          <w:numId w:val="5"/>
        </w:numPr>
        <w:ind w:left="0" w:firstLine="0"/>
        <w:rPr>
          <w:b/>
        </w:rPr>
      </w:pPr>
      <w:r>
        <w:rPr>
          <w:b/>
        </w:rPr>
        <w:t xml:space="preserve">308. ETAŽA: 5/10000  </w:t>
      </w:r>
      <w:r>
        <w:rPr>
          <w:b/>
        </w:rPr>
        <w:tab/>
      </w:r>
      <w:r>
        <w:rPr>
          <w:b/>
        </w:rPr>
        <w:tab/>
      </w:r>
    </w:p>
    <w:p w:rsidR="00162436" w:rsidP="00162436" w:rsidRDefault="00162436">
      <w:pPr>
        <w:jc w:val="both"/>
      </w:pPr>
      <w:r>
        <w:t xml:space="preserve">garaža oznake G-201 u podrumu -2 objekta S 2, </w:t>
      </w:r>
      <w:proofErr w:type="spellStart"/>
      <w:r>
        <w:t>Jaruščica</w:t>
      </w:r>
      <w:proofErr w:type="spellEnd"/>
      <w:r>
        <w:t xml:space="preserve"> 5 i 5a, neto korisne površine 13,20 m2, u etažnom elaboratu sve označeno crvenom bojom</w:t>
      </w:r>
    </w:p>
    <w:p w:rsidR="00162436" w:rsidP="00162436" w:rsidRDefault="00162436">
      <w:r>
        <w:t>Na ovom ročištu za dražbu nekretnina se ne može prodati ispod vrijednosti od 30.750,00 kn.</w:t>
      </w:r>
    </w:p>
    <w:p w:rsidR="00162436" w:rsidP="00162436" w:rsidRDefault="00162436">
      <w:pPr>
        <w:pStyle w:val="Odlomakpopisa"/>
        <w:numPr>
          <w:ilvl w:val="0"/>
          <w:numId w:val="2"/>
        </w:numPr>
        <w:ind w:left="720"/>
      </w:pPr>
      <w:r>
        <w:t>Marko Puškarić istič</w:t>
      </w:r>
      <w:r w:rsidR="002632EA">
        <w:t xml:space="preserve">e ponudu u iznosu od </w:t>
      </w:r>
    </w:p>
    <w:p w:rsidR="00162436" w:rsidP="00162436" w:rsidRDefault="00162436">
      <w:pPr>
        <w:pStyle w:val="Odlomakpopisa"/>
        <w:numPr>
          <w:ilvl w:val="0"/>
          <w:numId w:val="2"/>
        </w:numPr>
        <w:ind w:left="720"/>
      </w:pPr>
      <w:r>
        <w:t>Elvis Haušić istič</w:t>
      </w:r>
      <w:r w:rsidR="002632EA">
        <w:t xml:space="preserve">e ponudu u iznosu od </w:t>
      </w:r>
    </w:p>
    <w:p w:rsidR="00162436" w:rsidP="00162436" w:rsidRDefault="00162436">
      <w:pPr>
        <w:pStyle w:val="Odlomakpopisa"/>
        <w:numPr>
          <w:ilvl w:val="0"/>
          <w:numId w:val="2"/>
        </w:numPr>
        <w:ind w:left="720"/>
      </w:pPr>
      <w:r>
        <w:t xml:space="preserve">Ivica Tomić </w:t>
      </w:r>
      <w:r w:rsidRPr="00FA3DFE">
        <w:t xml:space="preserve">ističe ponudu u iznosu </w:t>
      </w:r>
      <w:r w:rsidRPr="008A17D8">
        <w:rPr>
          <w:b/>
        </w:rPr>
        <w:t>od</w:t>
      </w:r>
      <w:r w:rsidRPr="008A17D8" w:rsidR="008A17D8">
        <w:rPr>
          <w:b/>
        </w:rPr>
        <w:t xml:space="preserve"> 30.750,00 u 10,26 sati</w:t>
      </w:r>
      <w:r w:rsidR="008A17D8">
        <w:t xml:space="preserve"> </w:t>
      </w:r>
    </w:p>
    <w:p w:rsidR="00162436" w:rsidP="00162436" w:rsidRDefault="00162436">
      <w:pPr>
        <w:pStyle w:val="Odlomakpopisa"/>
        <w:numPr>
          <w:ilvl w:val="0"/>
          <w:numId w:val="2"/>
        </w:numPr>
        <w:ind w:left="720"/>
      </w:pPr>
      <w:r>
        <w:t xml:space="preserve">Tatjana </w:t>
      </w:r>
      <w:proofErr w:type="spellStart"/>
      <w:r>
        <w:t>Mateković</w:t>
      </w:r>
      <w:proofErr w:type="spellEnd"/>
      <w:r>
        <w:t xml:space="preserve"> ističe</w:t>
      </w:r>
      <w:r w:rsidR="002632EA">
        <w:t xml:space="preserve"> ponudu u iznosu od </w:t>
      </w:r>
    </w:p>
    <w:p w:rsidR="00162436" w:rsidP="00162436" w:rsidRDefault="00162436">
      <w:pPr>
        <w:pStyle w:val="Odlomakpopisa"/>
        <w:numPr>
          <w:ilvl w:val="0"/>
          <w:numId w:val="2"/>
        </w:numPr>
        <w:ind w:left="720"/>
      </w:pPr>
      <w:r w:rsidRPr="007F0142">
        <w:t xml:space="preserve">Ljubica </w:t>
      </w:r>
      <w:proofErr w:type="spellStart"/>
      <w:r w:rsidRPr="007F0142">
        <w:t>Žuljić</w:t>
      </w:r>
      <w:proofErr w:type="spellEnd"/>
      <w:r w:rsidRPr="007F0142">
        <w:t xml:space="preserve"> ističe po</w:t>
      </w:r>
      <w:r w:rsidR="002632EA">
        <w:t xml:space="preserve">nudu u iznosu od </w:t>
      </w:r>
    </w:p>
    <w:p w:rsidR="002632EA" w:rsidP="00162436" w:rsidRDefault="002632EA">
      <w:pPr>
        <w:pStyle w:val="Odlomakpopisa"/>
        <w:numPr>
          <w:ilvl w:val="0"/>
          <w:numId w:val="2"/>
        </w:numPr>
        <w:ind w:left="720"/>
      </w:pPr>
      <w:r>
        <w:t xml:space="preserve">Nebojša Perić ističe ponudu od </w:t>
      </w:r>
    </w:p>
    <w:p w:rsidR="00F47CE0" w:rsidP="00F47CE0" w:rsidRDefault="00F47CE0"/>
    <w:p w:rsidRPr="00BB2100" w:rsidR="00F47CE0" w:rsidP="00F47CE0" w:rsidRDefault="00F47CE0">
      <w:pPr>
        <w:rPr>
          <w:b/>
        </w:rPr>
      </w:pPr>
      <w:r w:rsidRPr="00BB2100">
        <w:rPr>
          <w:b/>
        </w:rPr>
        <w:t xml:space="preserve">Utvrđuje se da je Ivica Tomić, Zagreb, </w:t>
      </w:r>
      <w:proofErr w:type="spellStart"/>
      <w:r w:rsidRPr="00BB2100">
        <w:rPr>
          <w:b/>
        </w:rPr>
        <w:t>Vranićeva</w:t>
      </w:r>
      <w:proofErr w:type="spellEnd"/>
      <w:r w:rsidRPr="00BB2100">
        <w:rPr>
          <w:b/>
        </w:rPr>
        <w:t xml:space="preserve"> ulica 11,  OIB: 97031227740,  stekao uvjete za dosudu. </w:t>
      </w:r>
    </w:p>
    <w:p w:rsidRPr="00BB2100" w:rsidR="008A17D8" w:rsidP="008A17D8" w:rsidRDefault="008A17D8">
      <w:pPr>
        <w:rPr>
          <w:b/>
        </w:rPr>
      </w:pPr>
    </w:p>
    <w:p w:rsidR="00162436" w:rsidP="00162436" w:rsidRDefault="00162436">
      <w:pPr>
        <w:pStyle w:val="Odlomakpopisa"/>
        <w:numPr>
          <w:ilvl w:val="0"/>
          <w:numId w:val="5"/>
        </w:numPr>
        <w:ind w:left="0" w:firstLine="0"/>
        <w:rPr>
          <w:b/>
        </w:rPr>
      </w:pPr>
      <w:r>
        <w:rPr>
          <w:b/>
        </w:rPr>
        <w:t xml:space="preserve">311. ETAŽA: 5/10000  </w:t>
      </w:r>
      <w:r>
        <w:rPr>
          <w:b/>
        </w:rPr>
        <w:tab/>
      </w:r>
    </w:p>
    <w:p w:rsidR="00162436" w:rsidP="00162436" w:rsidRDefault="00162436">
      <w:pPr>
        <w:jc w:val="both"/>
      </w:pPr>
      <w:r>
        <w:t xml:space="preserve">garaža oznake G-204 u podrumu -2 objekta S 2, </w:t>
      </w:r>
      <w:proofErr w:type="spellStart"/>
      <w:r>
        <w:t>Jaruščica</w:t>
      </w:r>
      <w:proofErr w:type="spellEnd"/>
      <w:r>
        <w:t xml:space="preserve"> 5 i 5a, neto korisne površine 13,20 m2, u etažnom elaboratu sve označeno zelenom bojom</w:t>
      </w:r>
    </w:p>
    <w:p w:rsidR="00162436" w:rsidP="00162436" w:rsidRDefault="00162436">
      <w:r>
        <w:t>Na ovom ročištu za dražbu nekretnina se ne može prodati ispod vrijednosti od 30.800,00 kn.</w:t>
      </w:r>
    </w:p>
    <w:p w:rsidR="00162436" w:rsidP="00162436" w:rsidRDefault="00162436">
      <w:pPr>
        <w:pStyle w:val="Odlomakpopisa"/>
        <w:numPr>
          <w:ilvl w:val="0"/>
          <w:numId w:val="2"/>
        </w:numPr>
        <w:ind w:left="720"/>
      </w:pPr>
      <w:r>
        <w:t>Marko Puškarić is</w:t>
      </w:r>
      <w:r w:rsidR="002632EA">
        <w:t xml:space="preserve">tiče ponudu u iznosu od </w:t>
      </w:r>
      <w:r>
        <w:t xml:space="preserve"> kn</w:t>
      </w:r>
    </w:p>
    <w:p w:rsidR="00162436" w:rsidP="00162436" w:rsidRDefault="00162436">
      <w:pPr>
        <w:pStyle w:val="Odlomakpopisa"/>
        <w:numPr>
          <w:ilvl w:val="0"/>
          <w:numId w:val="2"/>
        </w:numPr>
        <w:ind w:left="720"/>
      </w:pPr>
      <w:r>
        <w:t>Elvis Haušić i</w:t>
      </w:r>
      <w:r w:rsidR="002632EA">
        <w:t xml:space="preserve">stiče ponudu u iznosu od </w:t>
      </w:r>
      <w:r w:rsidR="008A17D8">
        <w:t xml:space="preserve">30.800,00 </w:t>
      </w:r>
      <w:r>
        <w:t xml:space="preserve"> kn </w:t>
      </w:r>
      <w:r w:rsidR="008A17D8">
        <w:t xml:space="preserve"> u 10,26  sati </w:t>
      </w:r>
    </w:p>
    <w:p w:rsidR="00162436" w:rsidP="00162436" w:rsidRDefault="00162436">
      <w:pPr>
        <w:pStyle w:val="Odlomakpopisa"/>
        <w:numPr>
          <w:ilvl w:val="0"/>
          <w:numId w:val="2"/>
        </w:numPr>
        <w:ind w:left="720"/>
      </w:pPr>
      <w:r>
        <w:t xml:space="preserve">Ivica Tomić </w:t>
      </w:r>
      <w:r w:rsidRPr="00FA3DFE">
        <w:t>ističe ponudu u iznosu od</w:t>
      </w:r>
      <w:r w:rsidR="002632EA">
        <w:t xml:space="preserve"> </w:t>
      </w:r>
      <w:r>
        <w:t xml:space="preserve"> kn</w:t>
      </w:r>
    </w:p>
    <w:p w:rsidR="00162436" w:rsidP="00162436" w:rsidRDefault="00162436">
      <w:pPr>
        <w:pStyle w:val="Odlomakpopisa"/>
        <w:numPr>
          <w:ilvl w:val="0"/>
          <w:numId w:val="2"/>
        </w:numPr>
        <w:ind w:left="720"/>
      </w:pPr>
      <w:r>
        <w:t>NEKTUS INTERIJERI</w:t>
      </w:r>
      <w:r w:rsidR="002632EA">
        <w:t xml:space="preserve"> ističe ponudu od </w:t>
      </w:r>
      <w:r>
        <w:t xml:space="preserve"> kn </w:t>
      </w:r>
    </w:p>
    <w:p w:rsidR="00162436" w:rsidP="00162436" w:rsidRDefault="00162436">
      <w:pPr>
        <w:pStyle w:val="Odlomakpopisa"/>
        <w:numPr>
          <w:ilvl w:val="0"/>
          <w:numId w:val="2"/>
        </w:numPr>
        <w:ind w:left="720"/>
      </w:pPr>
      <w:r>
        <w:t xml:space="preserve">Tatjana </w:t>
      </w:r>
      <w:proofErr w:type="spellStart"/>
      <w:r>
        <w:t>Mateković</w:t>
      </w:r>
      <w:proofErr w:type="spellEnd"/>
      <w:r>
        <w:t xml:space="preserve"> is</w:t>
      </w:r>
      <w:r w:rsidR="002632EA">
        <w:t xml:space="preserve">tiče ponudu u iznosu od </w:t>
      </w:r>
      <w:r>
        <w:t xml:space="preserve"> kn</w:t>
      </w:r>
    </w:p>
    <w:p w:rsidR="00162436" w:rsidP="00162436" w:rsidRDefault="00162436">
      <w:pPr>
        <w:pStyle w:val="Odlomakpopisa"/>
        <w:numPr>
          <w:ilvl w:val="0"/>
          <w:numId w:val="2"/>
        </w:numPr>
        <w:ind w:left="720"/>
      </w:pPr>
      <w:r>
        <w:t xml:space="preserve">Ljubica </w:t>
      </w:r>
      <w:proofErr w:type="spellStart"/>
      <w:r>
        <w:t>Žuljić</w:t>
      </w:r>
      <w:proofErr w:type="spellEnd"/>
      <w:r>
        <w:t xml:space="preserve"> is</w:t>
      </w:r>
      <w:r w:rsidR="002632EA">
        <w:t xml:space="preserve">tiče ponudu u iznosu od </w:t>
      </w:r>
      <w:r>
        <w:t xml:space="preserve"> kn </w:t>
      </w:r>
    </w:p>
    <w:p w:rsidRPr="002A551A" w:rsidR="00162436" w:rsidP="00162436" w:rsidRDefault="00162436">
      <w:pPr>
        <w:rPr>
          <w:b/>
        </w:rPr>
      </w:pPr>
    </w:p>
    <w:p w:rsidRPr="002A551A" w:rsidR="00BB2100" w:rsidP="00772398" w:rsidRDefault="00BB2100">
      <w:pPr>
        <w:jc w:val="both"/>
        <w:rPr>
          <w:b/>
        </w:rPr>
      </w:pPr>
      <w:r w:rsidRPr="002A551A">
        <w:rPr>
          <w:b/>
        </w:rPr>
        <w:t>Utvrđuje se da je Elvis Haušić,</w:t>
      </w:r>
      <w:r w:rsidR="002A551A">
        <w:rPr>
          <w:b/>
        </w:rPr>
        <w:t xml:space="preserve"> </w:t>
      </w:r>
      <w:r w:rsidRPr="002A551A">
        <w:rPr>
          <w:b/>
        </w:rPr>
        <w:t>Donja Bistra, Bistra, Stubička ulica 531,     OIB:</w:t>
      </w:r>
      <w:r w:rsidR="00772398">
        <w:rPr>
          <w:b/>
        </w:rPr>
        <w:t xml:space="preserve">24987201979, </w:t>
      </w:r>
      <w:r w:rsidRPr="002A551A">
        <w:rPr>
          <w:b/>
        </w:rPr>
        <w:t xml:space="preserve">stekao uvjete za  dosudu. </w:t>
      </w:r>
    </w:p>
    <w:p w:rsidR="00CE23DB" w:rsidP="00162436" w:rsidRDefault="00CE23DB"/>
    <w:p w:rsidR="00BB2100" w:rsidP="00162436" w:rsidRDefault="00BB2100"/>
    <w:p w:rsidR="00162436" w:rsidP="00162436" w:rsidRDefault="00162436">
      <w:pPr>
        <w:pStyle w:val="Odlomakpopisa"/>
        <w:numPr>
          <w:ilvl w:val="0"/>
          <w:numId w:val="5"/>
        </w:numPr>
        <w:ind w:left="0" w:firstLine="0"/>
        <w:rPr>
          <w:b/>
        </w:rPr>
      </w:pPr>
      <w:r>
        <w:rPr>
          <w:b/>
        </w:rPr>
        <w:t xml:space="preserve">312. ETAŽA: 5/10000  </w:t>
      </w:r>
      <w:r>
        <w:rPr>
          <w:b/>
        </w:rPr>
        <w:tab/>
      </w:r>
    </w:p>
    <w:p w:rsidR="00162436" w:rsidP="00162436" w:rsidRDefault="00162436">
      <w:pPr>
        <w:jc w:val="both"/>
      </w:pPr>
      <w:r>
        <w:t xml:space="preserve">garaža oznake G-205 u podrumu -2 objekta S 2, </w:t>
      </w:r>
      <w:proofErr w:type="spellStart"/>
      <w:r>
        <w:t>Jaruščica</w:t>
      </w:r>
      <w:proofErr w:type="spellEnd"/>
      <w:r>
        <w:t xml:space="preserve"> 5 i 5a, neto korisne površine 13,20 m2, u etažnom elaboratu sve označeno crvenom bojom</w:t>
      </w:r>
      <w:r>
        <w:tab/>
      </w:r>
      <w:r>
        <w:tab/>
      </w:r>
    </w:p>
    <w:p w:rsidR="00162436" w:rsidP="00162436" w:rsidRDefault="00162436">
      <w:r>
        <w:t>Na ovom ročištu za dražbu nekretnina se ne može prodati ispod vrijednosti od 30.850,00 kn.</w:t>
      </w:r>
    </w:p>
    <w:p w:rsidR="00162436" w:rsidP="00162436" w:rsidRDefault="00162436">
      <w:pPr>
        <w:pStyle w:val="Odlomakpopisa"/>
        <w:numPr>
          <w:ilvl w:val="0"/>
          <w:numId w:val="2"/>
        </w:numPr>
        <w:ind w:left="720"/>
      </w:pPr>
      <w:r>
        <w:lastRenderedPageBreak/>
        <w:t>Marko Puškarić istič</w:t>
      </w:r>
      <w:r w:rsidR="008A17D8">
        <w:t xml:space="preserve">e ponudu u iznosu od </w:t>
      </w:r>
    </w:p>
    <w:p w:rsidR="00162436" w:rsidP="00162436" w:rsidRDefault="00162436">
      <w:pPr>
        <w:pStyle w:val="Odlomakpopisa"/>
        <w:numPr>
          <w:ilvl w:val="0"/>
          <w:numId w:val="2"/>
        </w:numPr>
        <w:ind w:left="720"/>
      </w:pPr>
      <w:r>
        <w:t xml:space="preserve">Ivica Tomić </w:t>
      </w:r>
      <w:r w:rsidR="008A17D8">
        <w:t>ističe ponudu u iznosu o</w:t>
      </w:r>
    </w:p>
    <w:p w:rsidR="00162436" w:rsidP="00162436" w:rsidRDefault="00162436">
      <w:pPr>
        <w:pStyle w:val="Odlomakpopisa"/>
        <w:numPr>
          <w:ilvl w:val="0"/>
          <w:numId w:val="2"/>
        </w:numPr>
        <w:ind w:left="720"/>
      </w:pPr>
      <w:r>
        <w:t>NEKTUS IN</w:t>
      </w:r>
      <w:r w:rsidR="008A17D8">
        <w:t>TERIJERI  ističe ponudu od</w:t>
      </w:r>
    </w:p>
    <w:p w:rsidR="00162436" w:rsidP="00162436" w:rsidRDefault="00162436">
      <w:pPr>
        <w:pStyle w:val="Odlomakpopisa"/>
        <w:numPr>
          <w:ilvl w:val="0"/>
          <w:numId w:val="2"/>
        </w:numPr>
        <w:ind w:left="720"/>
      </w:pPr>
      <w:r>
        <w:t xml:space="preserve">Tatjana </w:t>
      </w:r>
      <w:proofErr w:type="spellStart"/>
      <w:r>
        <w:t>Mateković</w:t>
      </w:r>
      <w:proofErr w:type="spellEnd"/>
      <w:r>
        <w:t xml:space="preserve"> ističe </w:t>
      </w:r>
      <w:r w:rsidR="008A17D8">
        <w:t xml:space="preserve">ponudu u  iznosu od </w:t>
      </w:r>
    </w:p>
    <w:p w:rsidR="00162436" w:rsidP="00162436" w:rsidRDefault="00162436">
      <w:pPr>
        <w:pStyle w:val="Odlomakpopisa"/>
        <w:numPr>
          <w:ilvl w:val="0"/>
          <w:numId w:val="2"/>
        </w:numPr>
        <w:ind w:left="720"/>
      </w:pPr>
      <w:r>
        <w:t xml:space="preserve">Ljubica </w:t>
      </w:r>
      <w:proofErr w:type="spellStart"/>
      <w:r>
        <w:t>Žuljić</w:t>
      </w:r>
      <w:proofErr w:type="spellEnd"/>
      <w:r>
        <w:t xml:space="preserve"> is</w:t>
      </w:r>
      <w:r w:rsidR="008A17D8">
        <w:t xml:space="preserve">tiče ponudu u iznosu </w:t>
      </w:r>
      <w:r w:rsidRPr="008A17D8" w:rsidR="008A17D8">
        <w:rPr>
          <w:b/>
        </w:rPr>
        <w:t xml:space="preserve">od 30.850,00 </w:t>
      </w:r>
      <w:r w:rsidRPr="008A17D8">
        <w:rPr>
          <w:b/>
        </w:rPr>
        <w:t xml:space="preserve"> kn </w:t>
      </w:r>
      <w:r w:rsidRPr="008A17D8" w:rsidR="008A17D8">
        <w:rPr>
          <w:b/>
        </w:rPr>
        <w:t xml:space="preserve"> 10,26 sati</w:t>
      </w:r>
      <w:r w:rsidR="008A17D8">
        <w:t xml:space="preserve"> </w:t>
      </w:r>
    </w:p>
    <w:p w:rsidR="00BB2100" w:rsidP="00BB2100" w:rsidRDefault="00BB2100"/>
    <w:p w:rsidRPr="00FB0F16" w:rsidR="00BB2100" w:rsidP="00BB2100" w:rsidRDefault="00BB2100">
      <w:pPr>
        <w:rPr>
          <w:b/>
        </w:rPr>
      </w:pPr>
      <w:r w:rsidRPr="00FB0F16">
        <w:rPr>
          <w:b/>
        </w:rPr>
        <w:t xml:space="preserve">Utvrđuje se  da je Ljubica </w:t>
      </w:r>
      <w:proofErr w:type="spellStart"/>
      <w:r w:rsidRPr="00FB0F16">
        <w:rPr>
          <w:b/>
        </w:rPr>
        <w:t>Žuljić</w:t>
      </w:r>
      <w:proofErr w:type="spellEnd"/>
      <w:r w:rsidRPr="00FB0F16">
        <w:rPr>
          <w:b/>
        </w:rPr>
        <w:t xml:space="preserve">, Velika Gorica, Sisačka 16, OIB:47641118940   stekla uvjete za dosudu. </w:t>
      </w:r>
    </w:p>
    <w:p w:rsidR="00BB2100" w:rsidP="00BB2100" w:rsidRDefault="00BB2100"/>
    <w:p w:rsidR="00162436" w:rsidP="00162436" w:rsidRDefault="00162436">
      <w:pPr>
        <w:rPr>
          <w:b/>
        </w:rPr>
      </w:pPr>
    </w:p>
    <w:p w:rsidRPr="002A3C33" w:rsidR="00162436" w:rsidP="00162436" w:rsidRDefault="00162436">
      <w:pPr>
        <w:pStyle w:val="Odlomakpopisa"/>
        <w:numPr>
          <w:ilvl w:val="0"/>
          <w:numId w:val="5"/>
        </w:numPr>
        <w:ind w:left="709" w:hanging="709"/>
        <w:rPr>
          <w:b/>
        </w:rPr>
      </w:pPr>
      <w:r>
        <w:rPr>
          <w:b/>
        </w:rPr>
        <w:t>48</w:t>
      </w:r>
      <w:r w:rsidRPr="002A3C33">
        <w:rPr>
          <w:b/>
        </w:rPr>
        <w:t>5. ETAŽA: 19/10000</w:t>
      </w:r>
      <w:r w:rsidRPr="002A3C33">
        <w:rPr>
          <w:b/>
        </w:rPr>
        <w:tab/>
      </w:r>
    </w:p>
    <w:p w:rsidR="00162436" w:rsidP="00162436" w:rsidRDefault="00162436">
      <w:pPr>
        <w:jc w:val="both"/>
      </w:pPr>
      <w:r>
        <w:t xml:space="preserve">lokal oznake Lokal 9 u prizemlju objekta S 2, </w:t>
      </w:r>
      <w:proofErr w:type="spellStart"/>
      <w:r>
        <w:t>Jaruščica</w:t>
      </w:r>
      <w:proofErr w:type="spellEnd"/>
      <w:r>
        <w:t xml:space="preserve"> 5, sa otvorenom parkirnim mjestom oznake PM 29 u nivou ulice,  neto korisne površine 48,00 m2, u etažnom elaboratu sve označeno crvenom bojom</w:t>
      </w:r>
      <w:r>
        <w:tab/>
      </w:r>
      <w:r>
        <w:tab/>
      </w:r>
    </w:p>
    <w:p w:rsidR="00162436" w:rsidP="00162436" w:rsidRDefault="00162436">
      <w:r>
        <w:t>Na ovom ročištu za dražbu nekretnina se ne može prodati ispod vrijednosti od 309.000,00 kn.</w:t>
      </w:r>
    </w:p>
    <w:p w:rsidR="00162436" w:rsidP="00162436" w:rsidRDefault="00162436">
      <w:pPr>
        <w:pStyle w:val="Odlomakpopisa"/>
        <w:numPr>
          <w:ilvl w:val="0"/>
          <w:numId w:val="2"/>
        </w:numPr>
        <w:ind w:left="720"/>
      </w:pPr>
      <w:r>
        <w:t xml:space="preserve">Domagoj </w:t>
      </w:r>
      <w:proofErr w:type="spellStart"/>
      <w:r>
        <w:t>Šo</w:t>
      </w:r>
      <w:r w:rsidR="00772398">
        <w:t>še</w:t>
      </w:r>
      <w:proofErr w:type="spellEnd"/>
      <w:r w:rsidR="00772398">
        <w:t xml:space="preserve"> ističe ponudu u iznosu od </w:t>
      </w:r>
      <w:r w:rsidRPr="00772398" w:rsidR="00772398">
        <w:rPr>
          <w:b/>
        </w:rPr>
        <w:t>30</w:t>
      </w:r>
      <w:r w:rsidRPr="00772398">
        <w:rPr>
          <w:b/>
        </w:rPr>
        <w:t>9</w:t>
      </w:r>
      <w:r w:rsidRPr="00772398" w:rsidR="00772398">
        <w:rPr>
          <w:b/>
        </w:rPr>
        <w:t>.0</w:t>
      </w:r>
      <w:r w:rsidRPr="00772398">
        <w:rPr>
          <w:b/>
        </w:rPr>
        <w:t xml:space="preserve">00,00 kn </w:t>
      </w:r>
      <w:r w:rsidRPr="00772398" w:rsidR="00772398">
        <w:rPr>
          <w:b/>
        </w:rPr>
        <w:t xml:space="preserve"> u 11,</w:t>
      </w:r>
      <w:proofErr w:type="spellStart"/>
      <w:r w:rsidRPr="00772398" w:rsidR="00772398">
        <w:rPr>
          <w:b/>
        </w:rPr>
        <w:t>11</w:t>
      </w:r>
      <w:proofErr w:type="spellEnd"/>
      <w:r w:rsidRPr="00772398" w:rsidR="00772398">
        <w:rPr>
          <w:b/>
        </w:rPr>
        <w:t xml:space="preserve"> sati</w:t>
      </w:r>
      <w:r w:rsidR="00772398">
        <w:t xml:space="preserve"> </w:t>
      </w:r>
    </w:p>
    <w:p w:rsidR="00614130" w:rsidP="00614130" w:rsidRDefault="00614130"/>
    <w:p w:rsidR="00614130" w:rsidP="00614130" w:rsidRDefault="00614130">
      <w:r>
        <w:t xml:space="preserve">Protekom vremena nije pristupio nitko s višom ponudom. </w:t>
      </w:r>
    </w:p>
    <w:p w:rsidR="00772398" w:rsidP="00772398" w:rsidRDefault="00772398"/>
    <w:p w:rsidRPr="00614130" w:rsidR="00772398" w:rsidP="00772398" w:rsidRDefault="00772398">
      <w:pPr>
        <w:rPr>
          <w:b/>
        </w:rPr>
      </w:pPr>
      <w:r w:rsidRPr="00614130">
        <w:rPr>
          <w:b/>
        </w:rPr>
        <w:t xml:space="preserve">Utvrđuje se da je </w:t>
      </w:r>
      <w:r w:rsidRPr="00614130" w:rsidR="00CE23DB">
        <w:rPr>
          <w:b/>
        </w:rPr>
        <w:t xml:space="preserve">Domagoj </w:t>
      </w:r>
      <w:proofErr w:type="spellStart"/>
      <w:r w:rsidRPr="00614130" w:rsidR="00CE23DB">
        <w:rPr>
          <w:b/>
        </w:rPr>
        <w:t>Šoše</w:t>
      </w:r>
      <w:proofErr w:type="spellEnd"/>
      <w:r w:rsidRPr="00614130" w:rsidR="00CE23DB">
        <w:rPr>
          <w:b/>
        </w:rPr>
        <w:t xml:space="preserve">, </w:t>
      </w:r>
      <w:r w:rsidR="00614130">
        <w:rPr>
          <w:b/>
        </w:rPr>
        <w:t xml:space="preserve"> Karlovac, Logorište 19a, </w:t>
      </w:r>
      <w:r w:rsidRPr="00614130" w:rsidR="00614130">
        <w:rPr>
          <w:b/>
        </w:rPr>
        <w:t xml:space="preserve"> OIB:</w:t>
      </w:r>
      <w:r w:rsidR="00614130">
        <w:rPr>
          <w:b/>
        </w:rPr>
        <w:t>76698290315,</w:t>
      </w:r>
      <w:r w:rsidRPr="00614130" w:rsidR="00614130">
        <w:rPr>
          <w:b/>
        </w:rPr>
        <w:t xml:space="preserve">  stekao uvjete za dosudu. </w:t>
      </w:r>
    </w:p>
    <w:p w:rsidR="00F53AD9" w:rsidP="00772398" w:rsidRDefault="00F53AD9">
      <w:pPr>
        <w:pStyle w:val="Odlomakpopisa"/>
      </w:pPr>
    </w:p>
    <w:p w:rsidRPr="00F53AD9" w:rsidR="00F53AD9" w:rsidP="00F53AD9" w:rsidRDefault="00F53AD9">
      <w:pPr>
        <w:rPr>
          <w:b/>
        </w:rPr>
      </w:pPr>
      <w:r w:rsidRPr="00F53AD9">
        <w:rPr>
          <w:b/>
        </w:rPr>
        <w:t xml:space="preserve">35. </w:t>
      </w:r>
    </w:p>
    <w:p w:rsidRPr="00F53AD9" w:rsidR="00162436" w:rsidP="00F53AD9" w:rsidRDefault="00162436">
      <w:pPr>
        <w:rPr>
          <w:b/>
        </w:rPr>
      </w:pPr>
      <w:r w:rsidRPr="00F53AD9">
        <w:rPr>
          <w:b/>
        </w:rPr>
        <w:t>486. ETAŽA: 19/10000</w:t>
      </w:r>
      <w:r w:rsidRPr="00F53AD9">
        <w:rPr>
          <w:b/>
        </w:rPr>
        <w:tab/>
      </w:r>
    </w:p>
    <w:p w:rsidR="00162436" w:rsidP="00162436" w:rsidRDefault="00162436">
      <w:pPr>
        <w:jc w:val="both"/>
      </w:pPr>
      <w:r>
        <w:t xml:space="preserve">lokal oznake Lokal 10 u prizemlju objekta S 2, </w:t>
      </w:r>
      <w:proofErr w:type="spellStart"/>
      <w:r>
        <w:t>Jaruščica</w:t>
      </w:r>
      <w:proofErr w:type="spellEnd"/>
      <w:r>
        <w:t xml:space="preserve"> 5, sa otvorenom parkirnim mjestom oznake PM 28 u nivou ulice,  neto korisne površine 48,00 m2, u etažnom elaboratu sve označeno plavom bojom</w:t>
      </w:r>
      <w:r>
        <w:tab/>
      </w:r>
      <w:r>
        <w:tab/>
      </w:r>
    </w:p>
    <w:p w:rsidR="00162436" w:rsidP="00162436" w:rsidRDefault="00162436">
      <w:r>
        <w:t>Na ovom ročištu za dražbu nekretnina se ne može prodati ispod vrijednosti od 309.100,00 kn.</w:t>
      </w:r>
    </w:p>
    <w:p w:rsidRPr="00772398" w:rsidR="00162436" w:rsidP="00162436" w:rsidRDefault="00162436">
      <w:pPr>
        <w:pStyle w:val="Odlomakpopisa"/>
        <w:numPr>
          <w:ilvl w:val="0"/>
          <w:numId w:val="2"/>
        </w:numPr>
        <w:ind w:left="720"/>
        <w:rPr>
          <w:b/>
        </w:rPr>
      </w:pPr>
      <w:r w:rsidRPr="00772398">
        <w:rPr>
          <w:b/>
        </w:rPr>
        <w:t xml:space="preserve">Domagoj </w:t>
      </w:r>
      <w:proofErr w:type="spellStart"/>
      <w:r w:rsidRPr="00772398">
        <w:rPr>
          <w:b/>
        </w:rPr>
        <w:t>Šo</w:t>
      </w:r>
      <w:r w:rsidRPr="00772398" w:rsidR="00772398">
        <w:rPr>
          <w:b/>
        </w:rPr>
        <w:t>še</w:t>
      </w:r>
      <w:proofErr w:type="spellEnd"/>
      <w:r w:rsidRPr="00772398" w:rsidR="00772398">
        <w:rPr>
          <w:b/>
        </w:rPr>
        <w:t xml:space="preserve"> ističe ponudu u iznosu od 30</w:t>
      </w:r>
      <w:r w:rsidRPr="00772398">
        <w:rPr>
          <w:b/>
        </w:rPr>
        <w:t>9</w:t>
      </w:r>
      <w:r w:rsidRPr="00772398" w:rsidR="00772398">
        <w:rPr>
          <w:b/>
        </w:rPr>
        <w:t>.</w:t>
      </w:r>
      <w:r w:rsidRPr="00772398">
        <w:rPr>
          <w:b/>
        </w:rPr>
        <w:t>1</w:t>
      </w:r>
      <w:r w:rsidRPr="00772398" w:rsidR="00772398">
        <w:rPr>
          <w:b/>
        </w:rPr>
        <w:t>0</w:t>
      </w:r>
      <w:r w:rsidRPr="00772398">
        <w:rPr>
          <w:b/>
        </w:rPr>
        <w:t xml:space="preserve">0,00 kn </w:t>
      </w:r>
      <w:r w:rsidRPr="00772398" w:rsidR="00772398">
        <w:rPr>
          <w:b/>
        </w:rPr>
        <w:t xml:space="preserve"> u 11,</w:t>
      </w:r>
      <w:proofErr w:type="spellStart"/>
      <w:r w:rsidRPr="00772398" w:rsidR="00772398">
        <w:rPr>
          <w:b/>
        </w:rPr>
        <w:t>11</w:t>
      </w:r>
      <w:proofErr w:type="spellEnd"/>
      <w:r w:rsidRPr="00772398" w:rsidR="00772398">
        <w:rPr>
          <w:b/>
        </w:rPr>
        <w:t xml:space="preserve"> sati </w:t>
      </w:r>
    </w:p>
    <w:p w:rsidR="00162436" w:rsidP="00162436" w:rsidRDefault="00162436">
      <w:pPr>
        <w:pStyle w:val="Odlomakpopisa"/>
        <w:numPr>
          <w:ilvl w:val="0"/>
          <w:numId w:val="2"/>
        </w:numPr>
        <w:ind w:left="720"/>
      </w:pPr>
      <w:r>
        <w:t xml:space="preserve">Branka </w:t>
      </w:r>
      <w:proofErr w:type="spellStart"/>
      <w:r>
        <w:t>Toma</w:t>
      </w:r>
      <w:r w:rsidR="00772398">
        <w:t>ško</w:t>
      </w:r>
      <w:proofErr w:type="spellEnd"/>
      <w:r w:rsidR="00772398">
        <w:t xml:space="preserve"> ističe ponudu od </w:t>
      </w:r>
      <w:r>
        <w:t xml:space="preserve">n </w:t>
      </w:r>
    </w:p>
    <w:p w:rsidR="005F60DF" w:rsidP="005F60DF" w:rsidRDefault="005F60DF"/>
    <w:p w:rsidR="00371296" w:rsidP="00371296" w:rsidRDefault="00371296">
      <w:r>
        <w:t xml:space="preserve">Protekom vremena nije pristupio nitko s višom ponudom. </w:t>
      </w:r>
    </w:p>
    <w:p w:rsidR="00371296" w:rsidP="00371296" w:rsidRDefault="00371296"/>
    <w:p w:rsidRPr="00614130" w:rsidR="00371296" w:rsidP="00371296" w:rsidRDefault="00371296">
      <w:pPr>
        <w:rPr>
          <w:b/>
        </w:rPr>
      </w:pPr>
      <w:r w:rsidRPr="00614130">
        <w:rPr>
          <w:b/>
        </w:rPr>
        <w:t xml:space="preserve">Utvrđuje se da je Domagoj </w:t>
      </w:r>
      <w:proofErr w:type="spellStart"/>
      <w:r w:rsidRPr="00614130">
        <w:rPr>
          <w:b/>
        </w:rPr>
        <w:t>Šoše</w:t>
      </w:r>
      <w:proofErr w:type="spellEnd"/>
      <w:r w:rsidRPr="00614130">
        <w:rPr>
          <w:b/>
        </w:rPr>
        <w:t xml:space="preserve">, </w:t>
      </w:r>
      <w:r>
        <w:rPr>
          <w:b/>
        </w:rPr>
        <w:t xml:space="preserve"> Karlovac, Logorište 19a, </w:t>
      </w:r>
      <w:r w:rsidRPr="00614130">
        <w:rPr>
          <w:b/>
        </w:rPr>
        <w:t xml:space="preserve"> OIB:</w:t>
      </w:r>
      <w:r>
        <w:rPr>
          <w:b/>
        </w:rPr>
        <w:t>76698290315,</w:t>
      </w:r>
      <w:r w:rsidRPr="00614130">
        <w:rPr>
          <w:b/>
        </w:rPr>
        <w:t xml:space="preserve">  stekao uvjete za dosudu. </w:t>
      </w:r>
    </w:p>
    <w:p w:rsidR="00772398" w:rsidP="00162436" w:rsidRDefault="00772398">
      <w:pPr>
        <w:pStyle w:val="Default"/>
        <w:rPr>
          <w:color w:val="auto"/>
          <w:sz w:val="23"/>
          <w:szCs w:val="23"/>
        </w:rPr>
      </w:pPr>
    </w:p>
    <w:p w:rsidRPr="006729FA" w:rsidR="00162436" w:rsidP="00162436" w:rsidRDefault="00162436">
      <w:pPr>
        <w:pStyle w:val="Default"/>
      </w:pPr>
      <w:r w:rsidRPr="006729FA">
        <w:t xml:space="preserve">Sudac  utvrđuje da su ponuditelji s najvišom ponudom  stekli pravo na dosudu. </w:t>
      </w:r>
    </w:p>
    <w:p w:rsidRPr="006729FA" w:rsidR="00162436" w:rsidP="00162436" w:rsidRDefault="00162436">
      <w:pPr>
        <w:pStyle w:val="Default"/>
        <w:ind w:left="786"/>
      </w:pPr>
    </w:p>
    <w:p w:rsidRPr="006729FA" w:rsidR="00162436" w:rsidP="00162436" w:rsidRDefault="00162436">
      <w:pPr>
        <w:pStyle w:val="Default"/>
      </w:pPr>
      <w:r w:rsidRPr="006729FA">
        <w:t>Rješenje o dosudi biti će dostavljeno  na adresu navedenu  u zapisniku.</w:t>
      </w:r>
    </w:p>
    <w:p w:rsidRPr="006729FA" w:rsidR="00162436" w:rsidP="00162436" w:rsidRDefault="00162436">
      <w:pPr>
        <w:pStyle w:val="Default"/>
        <w:ind w:left="720"/>
      </w:pPr>
    </w:p>
    <w:p w:rsidRPr="006729FA" w:rsidR="00162436" w:rsidP="00162436" w:rsidRDefault="00162436">
      <w:pPr>
        <w:pStyle w:val="Default"/>
      </w:pPr>
      <w:r w:rsidRPr="006729FA">
        <w:t xml:space="preserve">Rok za uplatu počinje teći istekom  osmog dana od primitka  rješenja o dosudi. </w:t>
      </w:r>
    </w:p>
    <w:p w:rsidRPr="006729FA" w:rsidR="00162436" w:rsidP="00162436" w:rsidRDefault="00162436">
      <w:pPr>
        <w:pStyle w:val="Default"/>
        <w:ind w:left="720"/>
      </w:pPr>
    </w:p>
    <w:p w:rsidRPr="006729FA" w:rsidR="00162436" w:rsidP="00162436" w:rsidRDefault="00162436">
      <w:pPr>
        <w:pStyle w:val="Default"/>
      </w:pPr>
      <w:r w:rsidRPr="006729FA">
        <w:t xml:space="preserve">Uplatu  je potrebno izvršiti u daljnjem roku od 30 dana (primitak rješenja  plus osam dana) počinje teći 30 dana za uplatu na račun  na koji je izvršena uplata jamčevine. </w:t>
      </w:r>
    </w:p>
    <w:p w:rsidRPr="006729FA" w:rsidR="00162436" w:rsidP="00162436" w:rsidRDefault="00162436">
      <w:pPr>
        <w:pStyle w:val="Default"/>
        <w:ind w:left="720"/>
      </w:pPr>
      <w:r w:rsidRPr="006729FA">
        <w:t xml:space="preserve"> </w:t>
      </w:r>
    </w:p>
    <w:p w:rsidRPr="006729FA" w:rsidR="00162436" w:rsidP="00162436" w:rsidRDefault="00162436">
      <w:pPr>
        <w:pStyle w:val="Default"/>
      </w:pPr>
      <w:r w:rsidRPr="006729FA">
        <w:t xml:space="preserve">Ponuditeljima s uplaćenom jamčevinom  koji nisu  istaknuli ponudu za kupnju jamčevina će se vratiti na račun s kojeg je izvršena uplata sve kako je navedeno u  odluci o prodaji. </w:t>
      </w:r>
    </w:p>
    <w:p w:rsidRPr="006729FA" w:rsidR="00162436" w:rsidP="00162436" w:rsidRDefault="00162436">
      <w:pPr>
        <w:pStyle w:val="Default"/>
      </w:pPr>
    </w:p>
    <w:p w:rsidRPr="006729FA" w:rsidR="00162436" w:rsidP="00162436" w:rsidRDefault="00162436">
      <w:pPr>
        <w:pStyle w:val="Default"/>
      </w:pPr>
      <w:r w:rsidRPr="006729FA">
        <w:t xml:space="preserve">Zapisnik s današnjeg ročišta  biti  će objavljen na e oglasnoj ploči suda i dostupan svim sudionicima koji se pozivaju provjeriti sadržaj cjelokupnog zapisnika. </w:t>
      </w:r>
    </w:p>
    <w:p w:rsidRPr="006729FA" w:rsidR="00162436" w:rsidP="00162436" w:rsidRDefault="00162436">
      <w:pPr>
        <w:pStyle w:val="Default"/>
        <w:ind w:left="720"/>
      </w:pPr>
      <w:r w:rsidRPr="006729FA">
        <w:lastRenderedPageBreak/>
        <w:t xml:space="preserve"> </w:t>
      </w:r>
      <w:r w:rsidRPr="006729FA">
        <w:tab/>
      </w:r>
    </w:p>
    <w:p w:rsidRPr="006729FA" w:rsidR="00162436" w:rsidP="00162436" w:rsidRDefault="00162436">
      <w:pPr>
        <w:pStyle w:val="Default"/>
      </w:pPr>
      <w:r w:rsidRPr="006729FA">
        <w:t xml:space="preserve">Sudac utvrđuje da je  današnja dražba dovršena u   </w:t>
      </w:r>
      <w:r w:rsidR="0057547C">
        <w:t>11,16</w:t>
      </w:r>
      <w:r w:rsidR="003822BF">
        <w:t xml:space="preserve"> </w:t>
      </w:r>
      <w:r w:rsidRPr="006729FA">
        <w:t xml:space="preserve">  sati. </w:t>
      </w:r>
    </w:p>
    <w:p w:rsidRPr="006729FA" w:rsidR="00162436" w:rsidP="00162436" w:rsidRDefault="00162436">
      <w:pPr>
        <w:pStyle w:val="Default"/>
      </w:pPr>
    </w:p>
    <w:p w:rsidRPr="006729FA" w:rsidR="00162436" w:rsidP="00162436" w:rsidRDefault="00162436">
      <w:pPr>
        <w:pStyle w:val="Default"/>
      </w:pPr>
      <w:r w:rsidRPr="006729FA">
        <w:t>Daljnjih prijedloga nema.</w:t>
      </w:r>
    </w:p>
    <w:p w:rsidRPr="006729FA" w:rsidR="00162436" w:rsidP="00162436" w:rsidRDefault="00162436">
      <w:pPr>
        <w:pStyle w:val="Default"/>
      </w:pPr>
      <w:r w:rsidRPr="006729FA">
        <w:t>Daljnja odluka pismenim putem.</w:t>
      </w:r>
    </w:p>
    <w:p w:rsidRPr="006729FA" w:rsidR="00162436" w:rsidP="00162436" w:rsidRDefault="00162436">
      <w:pPr>
        <w:pStyle w:val="Default"/>
        <w:ind w:left="720"/>
      </w:pPr>
      <w:r w:rsidRPr="006729FA">
        <w:t xml:space="preserve">     </w:t>
      </w:r>
      <w:r w:rsidRPr="006729FA">
        <w:tab/>
      </w:r>
      <w:r w:rsidRPr="006729FA">
        <w:tab/>
      </w:r>
      <w:r w:rsidRPr="006729FA">
        <w:tab/>
      </w:r>
      <w:r w:rsidRPr="006729FA">
        <w:tab/>
        <w:t xml:space="preserve">  </w:t>
      </w:r>
    </w:p>
    <w:p w:rsidRPr="006729FA" w:rsidR="00162436" w:rsidP="00162436" w:rsidRDefault="00162436">
      <w:pPr>
        <w:pStyle w:val="Default"/>
      </w:pPr>
      <w:r w:rsidRPr="006729FA">
        <w:t xml:space="preserve">Zapisničar:     </w:t>
      </w:r>
      <w:r w:rsidRPr="006729FA">
        <w:tab/>
      </w:r>
      <w:r w:rsidRPr="006729FA">
        <w:tab/>
      </w:r>
      <w:r w:rsidRPr="006729FA">
        <w:tab/>
        <w:t xml:space="preserve">        Stečajni sudac:</w:t>
      </w:r>
      <w:r w:rsidRPr="006729FA">
        <w:tab/>
      </w:r>
      <w:r w:rsidRPr="006729FA">
        <w:tab/>
        <w:t xml:space="preserve">    </w:t>
      </w:r>
      <w:r w:rsidRPr="006729FA">
        <w:tab/>
        <w:t>Za stečajnog dužnika:</w:t>
      </w:r>
    </w:p>
    <w:p w:rsidRPr="006729FA" w:rsidR="00162436" w:rsidP="00162436" w:rsidRDefault="00162436">
      <w:pPr>
        <w:pStyle w:val="Default"/>
      </w:pPr>
      <w:r w:rsidRPr="006729FA">
        <w:t>Tatjana Slaviček</w:t>
      </w:r>
      <w:r w:rsidRPr="006729FA">
        <w:tab/>
        <w:t xml:space="preserve">                    Nino Radić</w:t>
      </w:r>
      <w:r w:rsidRPr="006729FA">
        <w:tab/>
      </w:r>
      <w:r w:rsidRPr="006729FA">
        <w:tab/>
      </w:r>
      <w:r w:rsidRPr="006729FA">
        <w:tab/>
        <w:t xml:space="preserve">Mirjana Zuzija     </w:t>
      </w:r>
    </w:p>
    <w:p w:rsidRPr="006729FA" w:rsidR="00162436" w:rsidP="00162436" w:rsidRDefault="00162436">
      <w:pPr>
        <w:pStyle w:val="Default"/>
        <w:ind w:left="720"/>
      </w:pPr>
    </w:p>
    <w:p w:rsidRPr="006729FA" w:rsidR="00162436" w:rsidP="00162436" w:rsidRDefault="00162436">
      <w:pPr>
        <w:pStyle w:val="Default"/>
        <w:ind w:left="720"/>
      </w:pPr>
    </w:p>
    <w:p w:rsidRPr="006729FA" w:rsidR="00162436" w:rsidP="00162436" w:rsidRDefault="00162436">
      <w:pPr>
        <w:pStyle w:val="Default"/>
        <w:ind w:left="720"/>
      </w:pPr>
    </w:p>
    <w:p w:rsidRPr="006729FA" w:rsidR="00162436" w:rsidP="00162436" w:rsidRDefault="00162436"/>
    <w:p w:rsidRPr="006729FA" w:rsidR="00162436" w:rsidP="00162436" w:rsidRDefault="00162436"/>
    <w:sectPr w:rsidRPr="006729FA" w:rsidR="00162436">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3569EA"/>
    <w:multiLevelType w:val="hybridMultilevel"/>
    <w:tmpl w:val="F0C08694"/>
    <w:lvl w:ilvl="0" w:tplc="041A000F">
      <w:start w:val="1"/>
      <w:numFmt w:val="decimal"/>
      <w:lvlText w:val="%1."/>
      <w:lvlJc w:val="left"/>
      <w:pPr>
        <w:ind w:left="3338" w:hanging="360"/>
      </w:pPr>
    </w:lvl>
    <w:lvl w:ilvl="1" w:tplc="041A0019">
      <w:start w:val="1"/>
      <w:numFmt w:val="lowerLetter"/>
      <w:lvlText w:val="%2."/>
      <w:lvlJc w:val="left"/>
      <w:pPr>
        <w:ind w:left="4058" w:hanging="360"/>
      </w:pPr>
    </w:lvl>
    <w:lvl w:ilvl="2" w:tplc="041A001B">
      <w:start w:val="1"/>
      <w:numFmt w:val="lowerRoman"/>
      <w:lvlText w:val="%3."/>
      <w:lvlJc w:val="right"/>
      <w:pPr>
        <w:ind w:left="4778" w:hanging="180"/>
      </w:pPr>
    </w:lvl>
    <w:lvl w:ilvl="3" w:tplc="041A000F">
      <w:start w:val="1"/>
      <w:numFmt w:val="decimal"/>
      <w:lvlText w:val="%4."/>
      <w:lvlJc w:val="left"/>
      <w:pPr>
        <w:ind w:left="5498" w:hanging="360"/>
      </w:pPr>
    </w:lvl>
    <w:lvl w:ilvl="4" w:tplc="041A0019">
      <w:start w:val="1"/>
      <w:numFmt w:val="lowerLetter"/>
      <w:lvlText w:val="%5."/>
      <w:lvlJc w:val="left"/>
      <w:pPr>
        <w:ind w:left="6218" w:hanging="360"/>
      </w:pPr>
    </w:lvl>
    <w:lvl w:ilvl="5" w:tplc="041A001B">
      <w:start w:val="1"/>
      <w:numFmt w:val="lowerRoman"/>
      <w:lvlText w:val="%6."/>
      <w:lvlJc w:val="right"/>
      <w:pPr>
        <w:ind w:left="6938" w:hanging="180"/>
      </w:pPr>
    </w:lvl>
    <w:lvl w:ilvl="6" w:tplc="041A000F">
      <w:start w:val="1"/>
      <w:numFmt w:val="decimal"/>
      <w:lvlText w:val="%7."/>
      <w:lvlJc w:val="left"/>
      <w:pPr>
        <w:ind w:left="7658" w:hanging="360"/>
      </w:pPr>
    </w:lvl>
    <w:lvl w:ilvl="7" w:tplc="041A0019">
      <w:start w:val="1"/>
      <w:numFmt w:val="lowerLetter"/>
      <w:lvlText w:val="%8."/>
      <w:lvlJc w:val="left"/>
      <w:pPr>
        <w:ind w:left="8378" w:hanging="360"/>
      </w:pPr>
    </w:lvl>
    <w:lvl w:ilvl="8" w:tplc="041A001B">
      <w:start w:val="1"/>
      <w:numFmt w:val="lowerRoman"/>
      <w:lvlText w:val="%9."/>
      <w:lvlJc w:val="right"/>
      <w:pPr>
        <w:ind w:left="9098" w:hanging="180"/>
      </w:pPr>
    </w:lvl>
  </w:abstractNum>
  <w:abstractNum w:abstractNumId="1">
    <w:nsid w:val="206568B4"/>
    <w:multiLevelType w:val="hybridMultilevel"/>
    <w:tmpl w:val="9CB2F37A"/>
    <w:lvl w:ilvl="0" w:tplc="722EC1F6">
      <w:start w:val="29"/>
      <w:numFmt w:val="bullet"/>
      <w:lvlText w:val="-"/>
      <w:lvlJc w:val="left"/>
      <w:pPr>
        <w:ind w:left="786"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B9117D7"/>
    <w:multiLevelType w:val="hybridMultilevel"/>
    <w:tmpl w:val="992E0B4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69233843"/>
    <w:multiLevelType w:val="hybridMultilevel"/>
    <w:tmpl w:val="9034B4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6DBC0CC7"/>
    <w:multiLevelType w:val="hybridMultilevel"/>
    <w:tmpl w:val="86BEAC5E"/>
    <w:lvl w:ilvl="0" w:tplc="5704CFDA">
      <w:start w:val="29"/>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CCD"/>
    <w:rsid w:val="00010A94"/>
    <w:rsid w:val="00011C52"/>
    <w:rsid w:val="0005478D"/>
    <w:rsid w:val="00060E21"/>
    <w:rsid w:val="00060F64"/>
    <w:rsid w:val="00063387"/>
    <w:rsid w:val="000652FE"/>
    <w:rsid w:val="000952C3"/>
    <w:rsid w:val="000A7FC8"/>
    <w:rsid w:val="000C5EAE"/>
    <w:rsid w:val="00110C46"/>
    <w:rsid w:val="00112800"/>
    <w:rsid w:val="001203E7"/>
    <w:rsid w:val="00133956"/>
    <w:rsid w:val="00137CFE"/>
    <w:rsid w:val="00157F14"/>
    <w:rsid w:val="00162436"/>
    <w:rsid w:val="001818CC"/>
    <w:rsid w:val="00186EA2"/>
    <w:rsid w:val="0019307B"/>
    <w:rsid w:val="001A3C52"/>
    <w:rsid w:val="001A4980"/>
    <w:rsid w:val="001C2128"/>
    <w:rsid w:val="001C26E7"/>
    <w:rsid w:val="001C305E"/>
    <w:rsid w:val="001C6A18"/>
    <w:rsid w:val="001D17D9"/>
    <w:rsid w:val="001E7828"/>
    <w:rsid w:val="001F1494"/>
    <w:rsid w:val="001F4D4F"/>
    <w:rsid w:val="001F77BD"/>
    <w:rsid w:val="00200BBE"/>
    <w:rsid w:val="002120FF"/>
    <w:rsid w:val="002256BB"/>
    <w:rsid w:val="00225B92"/>
    <w:rsid w:val="002423F4"/>
    <w:rsid w:val="0025424F"/>
    <w:rsid w:val="002632EA"/>
    <w:rsid w:val="002633FE"/>
    <w:rsid w:val="00295F32"/>
    <w:rsid w:val="002A551A"/>
    <w:rsid w:val="002B301C"/>
    <w:rsid w:val="002D34A0"/>
    <w:rsid w:val="002E061E"/>
    <w:rsid w:val="002E2477"/>
    <w:rsid w:val="002E2B59"/>
    <w:rsid w:val="002E588C"/>
    <w:rsid w:val="002F5D31"/>
    <w:rsid w:val="00311238"/>
    <w:rsid w:val="00322A7E"/>
    <w:rsid w:val="00322C39"/>
    <w:rsid w:val="00337921"/>
    <w:rsid w:val="00363E61"/>
    <w:rsid w:val="003711CA"/>
    <w:rsid w:val="00371296"/>
    <w:rsid w:val="00372E05"/>
    <w:rsid w:val="00373119"/>
    <w:rsid w:val="003822BF"/>
    <w:rsid w:val="00385177"/>
    <w:rsid w:val="003A2DB1"/>
    <w:rsid w:val="003A524A"/>
    <w:rsid w:val="003D6BEA"/>
    <w:rsid w:val="003E7139"/>
    <w:rsid w:val="003F4336"/>
    <w:rsid w:val="0040041D"/>
    <w:rsid w:val="00400EE1"/>
    <w:rsid w:val="004016CB"/>
    <w:rsid w:val="004040BE"/>
    <w:rsid w:val="004040EF"/>
    <w:rsid w:val="00405067"/>
    <w:rsid w:val="00413B49"/>
    <w:rsid w:val="0041797B"/>
    <w:rsid w:val="00445496"/>
    <w:rsid w:val="004469A1"/>
    <w:rsid w:val="004534A0"/>
    <w:rsid w:val="00460C74"/>
    <w:rsid w:val="00462E89"/>
    <w:rsid w:val="004648AF"/>
    <w:rsid w:val="00476B7A"/>
    <w:rsid w:val="00482A8F"/>
    <w:rsid w:val="0049311E"/>
    <w:rsid w:val="00495D91"/>
    <w:rsid w:val="004A0CEE"/>
    <w:rsid w:val="004A2910"/>
    <w:rsid w:val="004C41BA"/>
    <w:rsid w:val="004C5194"/>
    <w:rsid w:val="004C788F"/>
    <w:rsid w:val="004D0C6A"/>
    <w:rsid w:val="004E3254"/>
    <w:rsid w:val="00500C25"/>
    <w:rsid w:val="00502868"/>
    <w:rsid w:val="00513348"/>
    <w:rsid w:val="00527F7C"/>
    <w:rsid w:val="00544110"/>
    <w:rsid w:val="00544730"/>
    <w:rsid w:val="00564EF5"/>
    <w:rsid w:val="0057547C"/>
    <w:rsid w:val="005767D6"/>
    <w:rsid w:val="005850B5"/>
    <w:rsid w:val="00587CE8"/>
    <w:rsid w:val="005918C5"/>
    <w:rsid w:val="005968C7"/>
    <w:rsid w:val="005A52C0"/>
    <w:rsid w:val="005C1C56"/>
    <w:rsid w:val="005C5C4B"/>
    <w:rsid w:val="005E3E1A"/>
    <w:rsid w:val="005E7A85"/>
    <w:rsid w:val="005F60DF"/>
    <w:rsid w:val="006035F1"/>
    <w:rsid w:val="0061049E"/>
    <w:rsid w:val="00614130"/>
    <w:rsid w:val="00616C26"/>
    <w:rsid w:val="006250DE"/>
    <w:rsid w:val="0063180D"/>
    <w:rsid w:val="00631EDF"/>
    <w:rsid w:val="0063684A"/>
    <w:rsid w:val="006379B5"/>
    <w:rsid w:val="00642040"/>
    <w:rsid w:val="006729FA"/>
    <w:rsid w:val="00677A35"/>
    <w:rsid w:val="006A2B74"/>
    <w:rsid w:val="006A6CF5"/>
    <w:rsid w:val="006B0EC5"/>
    <w:rsid w:val="006B573A"/>
    <w:rsid w:val="006C0F14"/>
    <w:rsid w:val="006D5DA6"/>
    <w:rsid w:val="006E0FBC"/>
    <w:rsid w:val="006E6F08"/>
    <w:rsid w:val="00702BA7"/>
    <w:rsid w:val="00711DA6"/>
    <w:rsid w:val="0072020C"/>
    <w:rsid w:val="00723124"/>
    <w:rsid w:val="0072612F"/>
    <w:rsid w:val="007276B5"/>
    <w:rsid w:val="00745FB3"/>
    <w:rsid w:val="00751258"/>
    <w:rsid w:val="00754663"/>
    <w:rsid w:val="00763740"/>
    <w:rsid w:val="007637DB"/>
    <w:rsid w:val="00766D24"/>
    <w:rsid w:val="00772398"/>
    <w:rsid w:val="00773CAC"/>
    <w:rsid w:val="00777794"/>
    <w:rsid w:val="007901F5"/>
    <w:rsid w:val="007E472E"/>
    <w:rsid w:val="007E6805"/>
    <w:rsid w:val="008009A7"/>
    <w:rsid w:val="00814D4E"/>
    <w:rsid w:val="0082373D"/>
    <w:rsid w:val="00831FD4"/>
    <w:rsid w:val="00836CB3"/>
    <w:rsid w:val="0085109B"/>
    <w:rsid w:val="00855B22"/>
    <w:rsid w:val="00856842"/>
    <w:rsid w:val="00863BEC"/>
    <w:rsid w:val="00874766"/>
    <w:rsid w:val="0088598D"/>
    <w:rsid w:val="008A06D5"/>
    <w:rsid w:val="008A17D8"/>
    <w:rsid w:val="008A40A4"/>
    <w:rsid w:val="008A5814"/>
    <w:rsid w:val="008B39AD"/>
    <w:rsid w:val="008C0C39"/>
    <w:rsid w:val="008E1D61"/>
    <w:rsid w:val="008E4DF2"/>
    <w:rsid w:val="008F0CC5"/>
    <w:rsid w:val="008F2F88"/>
    <w:rsid w:val="009076B8"/>
    <w:rsid w:val="00956778"/>
    <w:rsid w:val="009707E1"/>
    <w:rsid w:val="00976EFB"/>
    <w:rsid w:val="00983870"/>
    <w:rsid w:val="00984BE5"/>
    <w:rsid w:val="00985A28"/>
    <w:rsid w:val="00994DE1"/>
    <w:rsid w:val="009969C0"/>
    <w:rsid w:val="009A1E3E"/>
    <w:rsid w:val="009A40EE"/>
    <w:rsid w:val="009A7E42"/>
    <w:rsid w:val="009B1BBD"/>
    <w:rsid w:val="009B3BAE"/>
    <w:rsid w:val="009E2937"/>
    <w:rsid w:val="009F08B3"/>
    <w:rsid w:val="009F1715"/>
    <w:rsid w:val="00A00D0D"/>
    <w:rsid w:val="00A210F8"/>
    <w:rsid w:val="00A56903"/>
    <w:rsid w:val="00A95D81"/>
    <w:rsid w:val="00AA6782"/>
    <w:rsid w:val="00AB64F2"/>
    <w:rsid w:val="00AC0B06"/>
    <w:rsid w:val="00AD0FE5"/>
    <w:rsid w:val="00AD2E7A"/>
    <w:rsid w:val="00AF7661"/>
    <w:rsid w:val="00B05275"/>
    <w:rsid w:val="00B269C2"/>
    <w:rsid w:val="00B378B4"/>
    <w:rsid w:val="00B41835"/>
    <w:rsid w:val="00B421F1"/>
    <w:rsid w:val="00B55946"/>
    <w:rsid w:val="00B61F47"/>
    <w:rsid w:val="00B66F09"/>
    <w:rsid w:val="00B74C89"/>
    <w:rsid w:val="00B77E87"/>
    <w:rsid w:val="00B80176"/>
    <w:rsid w:val="00B9318C"/>
    <w:rsid w:val="00BA21AE"/>
    <w:rsid w:val="00BA3626"/>
    <w:rsid w:val="00BB2100"/>
    <w:rsid w:val="00BB328F"/>
    <w:rsid w:val="00BC2873"/>
    <w:rsid w:val="00BC78A7"/>
    <w:rsid w:val="00BE567F"/>
    <w:rsid w:val="00BE5932"/>
    <w:rsid w:val="00BF342E"/>
    <w:rsid w:val="00C03B25"/>
    <w:rsid w:val="00C10940"/>
    <w:rsid w:val="00C15FE5"/>
    <w:rsid w:val="00C31004"/>
    <w:rsid w:val="00C331B4"/>
    <w:rsid w:val="00C33660"/>
    <w:rsid w:val="00C3615E"/>
    <w:rsid w:val="00C4010F"/>
    <w:rsid w:val="00C56FB7"/>
    <w:rsid w:val="00C629B4"/>
    <w:rsid w:val="00C81318"/>
    <w:rsid w:val="00C822D9"/>
    <w:rsid w:val="00CA501C"/>
    <w:rsid w:val="00CA5C9D"/>
    <w:rsid w:val="00CB0C03"/>
    <w:rsid w:val="00CC6404"/>
    <w:rsid w:val="00CD3CA3"/>
    <w:rsid w:val="00CE23DB"/>
    <w:rsid w:val="00CE2E52"/>
    <w:rsid w:val="00CF5896"/>
    <w:rsid w:val="00CF651E"/>
    <w:rsid w:val="00D13939"/>
    <w:rsid w:val="00D416F9"/>
    <w:rsid w:val="00D41F73"/>
    <w:rsid w:val="00D66FF0"/>
    <w:rsid w:val="00D70B64"/>
    <w:rsid w:val="00DA4B25"/>
    <w:rsid w:val="00DA7543"/>
    <w:rsid w:val="00DB16DE"/>
    <w:rsid w:val="00DD5280"/>
    <w:rsid w:val="00DE3599"/>
    <w:rsid w:val="00E002BA"/>
    <w:rsid w:val="00E06B2B"/>
    <w:rsid w:val="00E17208"/>
    <w:rsid w:val="00E31CCD"/>
    <w:rsid w:val="00E439C2"/>
    <w:rsid w:val="00E454DA"/>
    <w:rsid w:val="00E546E9"/>
    <w:rsid w:val="00E579D3"/>
    <w:rsid w:val="00E63D92"/>
    <w:rsid w:val="00E906FC"/>
    <w:rsid w:val="00EB442D"/>
    <w:rsid w:val="00EB7D63"/>
    <w:rsid w:val="00EC3E3A"/>
    <w:rsid w:val="00EC4974"/>
    <w:rsid w:val="00ED197E"/>
    <w:rsid w:val="00EE26EB"/>
    <w:rsid w:val="00EE736B"/>
    <w:rsid w:val="00EE7409"/>
    <w:rsid w:val="00F12AFE"/>
    <w:rsid w:val="00F17786"/>
    <w:rsid w:val="00F274F8"/>
    <w:rsid w:val="00F32AFB"/>
    <w:rsid w:val="00F47CE0"/>
    <w:rsid w:val="00F53AD9"/>
    <w:rsid w:val="00F72074"/>
    <w:rsid w:val="00F744D3"/>
    <w:rsid w:val="00F80B69"/>
    <w:rsid w:val="00FA020E"/>
    <w:rsid w:val="00FA310C"/>
    <w:rsid w:val="00FA3A3E"/>
    <w:rsid w:val="00FB0F16"/>
    <w:rsid w:val="00FC61D6"/>
    <w:rsid w:val="00FC73FB"/>
    <w:rsid w:val="00FD2A68"/>
    <w:rsid w:val="00FF52FD"/>
    <w:rsid w:val="00FF6A96"/>
    <w:rsid w:val="00FF73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31CCD"/>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E31CCD"/>
    <w:pPr>
      <w:ind w:left="720"/>
      <w:contextualSpacing/>
    </w:pPr>
  </w:style>
  <w:style w:type="paragraph" w:styleId="Default" w:customStyle="true">
    <w:name w:val="Default"/>
    <w:rsid w:val="00E31CCD"/>
    <w:pPr>
      <w:autoSpaceDE w:val="false"/>
      <w:autoSpaceDN w:val="false"/>
      <w:adjustRightInd w:val="false"/>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AF766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F7661"/>
    <w:rPr>
      <w:rFonts w:ascii="Tahoma" w:hAnsi="Tahoma" w:eastAsia="Times New Roman" w:cs="Tahoma"/>
      <w:sz w:val="16"/>
      <w:szCs w:val="16"/>
      <w:lang w:eastAsia="hr-HR"/>
    </w:rPr>
  </w:style>
  <w:style w:type="paragraph" w:styleId="Bezproreda">
    <w:name w:val="No Spacing"/>
    <w:uiPriority w:val="1"/>
    <w:qFormat/>
    <w:rsid w:val="00DB16DE"/>
  </w:style>
  <w:style w:type="character" w:styleId="Tekstrezerviranogmjesta">
    <w:name w:val="Placeholder Text"/>
    <w:basedOn w:val="Zadanifontodlomka"/>
    <w:uiPriority w:val="99"/>
    <w:semiHidden/>
    <w:rsid w:val="00B41835"/>
    <w:rPr>
      <w:color w:val="808080"/>
      <w:bdr w:val="none" w:color="auto" w:sz="0" w:space="0"/>
      <w:shd w:val="clear" w:color="auto" w:fill="auto"/>
    </w:rPr>
  </w:style>
  <w:style w:type="character" w:styleId="eSPISCCParagraphDefaultFont" w:customStyle="true">
    <w:name w:val="eSPIS_CC_Paragraph Default Font"/>
    <w:basedOn w:val="Zadanifontodlomka"/>
    <w:rsid w:val="00B4183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41835"/>
    <w:rPr>
      <w:bdr w:val="none" w:color="auto" w:sz="0" w:space="0"/>
      <w:shd w:val="clear" w:color="auto" w:fill="FFFFCC"/>
      <w:lang w:val="hr-HR"/>
    </w:rPr>
  </w:style>
  <w:style w:type="character" w:styleId="PozadinaSvijetloCrvena" w:customStyle="true">
    <w:name w:val="Pozadina_SvijetloCrvena"/>
    <w:basedOn w:val="eSPISCCParagraphDefaultFont"/>
    <w:rsid w:val="00B4183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41835"/>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1CCD"/>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1CCD"/>
    <w:pPr>
      <w:ind w:left="720"/>
      <w:contextualSpacing/>
    </w:pPr>
  </w:style>
  <w:style w:customStyle="1" w:styleId="Default" w:type="paragraph">
    <w:name w:val="Default"/>
    <w:rsid w:val="00E31CCD"/>
    <w:pPr>
      <w:autoSpaceDE w:val="0"/>
      <w:autoSpaceDN w:val="0"/>
      <w:adjustRightInd w:val="0"/>
    </w:pPr>
    <w:rPr>
      <w:rFonts w:ascii="Times New Roman" w:cs="Times New Roman" w:hAnsi="Times New Roman"/>
      <w:color w:val="000000"/>
      <w:sz w:val="24"/>
      <w:szCs w:val="24"/>
    </w:rPr>
  </w:style>
  <w:style w:styleId="Tekstbalonia" w:type="paragraph">
    <w:name w:val="Balloon Text"/>
    <w:basedOn w:val="Normal"/>
    <w:link w:val="TekstbaloniaChar"/>
    <w:uiPriority w:val="99"/>
    <w:semiHidden/>
    <w:unhideWhenUsed/>
    <w:rsid w:val="00AF7661"/>
    <w:rPr>
      <w:rFonts w:ascii="Tahoma" w:cs="Tahoma" w:hAnsi="Tahoma"/>
      <w:sz w:val="16"/>
      <w:szCs w:val="16"/>
    </w:rPr>
  </w:style>
  <w:style w:customStyle="1" w:styleId="TekstbaloniaChar" w:type="character">
    <w:name w:val="Tekst balončića Char"/>
    <w:basedOn w:val="Zadanifontodlomka"/>
    <w:link w:val="Tekstbalonia"/>
    <w:uiPriority w:val="99"/>
    <w:semiHidden/>
    <w:rsid w:val="00AF7661"/>
    <w:rPr>
      <w:rFonts w:ascii="Tahoma" w:cs="Tahoma" w:eastAsia="Times New Roman" w:hAnsi="Tahoma"/>
      <w:sz w:val="16"/>
      <w:szCs w:val="16"/>
      <w:lang w:eastAsia="hr-HR"/>
    </w:rPr>
  </w:style>
  <w:style w:styleId="Bezproreda" w:type="paragraph">
    <w:name w:val="No Spacing"/>
    <w:uiPriority w:val="1"/>
    <w:qFormat/>
    <w:rsid w:val="00DB16DE"/>
  </w:style>
  <w:style w:styleId="Tekstrezerviranogmjesta" w:type="character">
    <w:name w:val="Placeholder Text"/>
    <w:basedOn w:val="Zadanifontodlomka"/>
    <w:uiPriority w:val="99"/>
    <w:semiHidden/>
    <w:rsid w:val="00B41835"/>
    <w:rPr>
      <w:color w:val="808080"/>
      <w:bdr w:color="auto" w:space="0" w:sz="0" w:val="none"/>
      <w:shd w:color="auto" w:fill="auto" w:val="clear"/>
    </w:rPr>
  </w:style>
  <w:style w:customStyle="1" w:styleId="eSPISCCParagraphDefaultFont" w:type="character">
    <w:name w:val="eSPIS_CC_Paragraph Default Font"/>
    <w:basedOn w:val="Zadanifontodlomka"/>
    <w:rsid w:val="00B418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1835"/>
    <w:rPr>
      <w:bdr w:color="auto" w:space="0" w:sz="0" w:val="none"/>
      <w:shd w:color="auto" w:fill="FFFFCC" w:val="clear"/>
      <w:lang w:val="hr-HR"/>
    </w:rPr>
  </w:style>
  <w:style w:customStyle="1" w:styleId="PozadinaSvijetloCrvena" w:type="character">
    <w:name w:val="Pozadina_SvijetloCrvena"/>
    <w:basedOn w:val="eSPISCCParagraphDefaultFont"/>
    <w:rsid w:val="00B418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1835"/>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30. kolovoza 2019.</izvorni_sadrzaj>
    <derivirana_varijabla naziv="DomainObject.StvarniPocetakDatum_1">30. kolovoza 2019.</derivirana_varijabla>
  </DomainObject.StvarniPocetakDatum>
  <DomainObject.StvarniZavrsetakDatum>
    <izvorni_sadrzaj>30. kolovoza 2019.</izvorni_sadrzaj>
    <derivirana_varijabla naziv="DomainObject.StvarniZavrsetakDatum_1">30. kolovoza 2019.</derivirana_varijabla>
  </DomainObject.StvarniZavrsetakDatum>
  <DomainObject.PlaniraniZavrsetakDatum>
    <izvorni_sadrzaj>30. kolovoza 2019.</izvorni_sadrzaj>
    <derivirana_varijabla naziv="DomainObject.PlaniraniZavrsetakDatum_1">30. kolovoza 2019.</derivirana_varijabla>
  </DomainObject.PlaniraniZavrsetakDatum>
  <DomainObject.PlaniraniPocetakDatum>
    <izvorni_sadrzaj>30. kolovoza 2019.</izvorni_sadrzaj>
    <derivirana_varijabla naziv="DomainObject.PlaniraniPocetakDatum_1">30. kolovoza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11:16</izvorni_sadrzaj>
    <derivirana_varijabla naziv="DomainObject.StvarniZavrsetakVrijeme_1">11:16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kolovoza 2019.</izvorni_sadrzaj>
    <derivirana_varijabla naziv="DomainObject.Zapisnik.DatumKreiranja_1">30. kolovoza 2019.</derivirana_varijabla>
  </DomainObject.Zapisnik.DatumKreiranja>
  <DomainObject.Zapisnik.ImovinskaKorist>
    <izvorni_sadrzaj/>
    <derivirana_varijabla naziv="DomainObject.Zapisnik.ImovinskaKorist_1"/>
  </DomainObject.Zapisnik.ImovinskaKorist>
  <DomainObject.Zapisnik.Oznaka>
    <izvorni_sadrzaj>St-1094/2012-1233</izvorni_sadrzaj>
    <derivirana_varijabla naziv="DomainObject.Zapisnik.Oznaka_1">St-1094/2012-1233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Marinko Vidović; Branimir Kos; Marko Gverić;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Pero Grgić; Stjepan Filipović-Grčić; Ante Vučetić; Danijela Kovač; FBS PROMET d.o.o.;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Nikola Klaić; Vedran Juroš; Robert Žunić; Boris Hipp; STUDIO RENTAL d.o.o. za usluge; Darko Barišić; Željko Borovička; Sabina Abdurahimi; Zdenko Tica; Darije Petolas; Perica Mitrović; Matija Špičić; Natali Bogićević; Filip Grilec; Zdenka Štern; Vladimir Vrhovec; Oliver Zorić; Vjekoslav Caktaš; TOMISLAV MILIČEVIĆ; Antun Galić; VRHUNSKA GRADNJA j.d.o.o. za usluge; Božica Bronzović Arbanas; Kristina Tadić; Josip Munđar; Bernardica Djapić; Igor Bubnjić; Branka Lozić; Anita Zrinjan; Marinko Ratković; MARKO MARTINOVIĆ; Dominik Brkić; Ljubica Žuljić; NEKTUS INTERIJERI d.o.o. za usluge; Ivan Tržić; Alan Jurković; DETONEX d.o.o. za trgovinu; Vanna Bojović; Branka Tomaško; Ilija Tufeković; Antun-Željko Gidi; Višnja Broqi; GORAN TOMIĆ; Nebojša Perić; Alen Jelovac; Petar Klipić; Maja Katana; Goran Crepulja; Jelena Jozić; Ela Mihovilović Brkić; Miodrag Lesar; Iris Cekuš Soltz</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Marinko Vidović; Branimir Kos; Marko Gverić;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Pero Grgić; Stjepan Filipović-Grčić; Ante Vučetić; Danijela Kovač; FBS PROMET d.o.o.;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Nikola Klaić; Vedran Juroš; Robert Žunić; Boris Hipp; STUDIO RENTAL d.o.o. za usluge; Darko Barišić; Željko Borovička; Sabina Abdurahimi; Zdenko Tica; Darije Petolas; Perica Mitrović; Matija Špičić; Natali Bogićević; Filip Grilec; Zdenka Štern; Vladimir Vrhovec; Oliver Zorić; Vjekoslav Caktaš; TOMISLAV MILIČEVIĆ; Antun Galić; VRHUNSKA GRADNJA j.d.o.o. za usluge; Božica Bronzović Arbanas; Kristina Tadić; Josip Munđar; Bernardica Djapić; Igor Bubnjić; Branka Lozić; Anita Zrinjan; Marinko Ratković; MARKO MARTINOVIĆ; Dominik Brkić; Ljubica Žuljić; NEKTUS INTERIJERI d.o.o. za usluge; Ivan Tržić; Alan Jurković; DETONEX d.o.o. za trgovinu; Vanna Bojović; Branka Tomaško; Ilija Tufeković; Antun-Željko Gidi; Višnja Broqi; GORAN TOMIĆ; Nebojša Perić; Alen Jelovac; Petar Klipić; Maja Katana; Goran Crepulja; Jelena Jozić; Ela Mihovilović Brkić; Miodrag Lesar; Iris Cekuš Soltz</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Marinko Vidović, OIB 40308912683; Branimir Kos, OIB 24560619907; Marko Gverić;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Pero Grgić; Stjepan Filipović-Grčić, OIB 11852545853; Ante Vučetić, OIB 98547341104; Danijela Kovač, OIB 85007284033; FBS PROMET d.o.o., OIB 02310382331;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Nikola Klaić, OIB 48832374139; Vedran Juroš, OIB 63902441919; Robert Žunić, OIB 45515944422; Boris Hipp, OIB 42112609273; STUDIO RENTAL d.o.o. za usluge, OIB 04132278774; Darko Barišić, OIB 62519692888; Željko Borovička, OIB 56179447139; Sabina Abdurahimi, OIB 67660387238; Zdenko Tica, OIB 49584641587;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Josip Munđar, OIB 55396621716; Bernardica Djapić, OIB 83416361565; Igor Bubnjić, OIB 68673320401; Branka Lozić, OIB 03377626486; Anita Zrinjan, OIB 45979512796; Marinko Ratković, OIB 54057243372; MARKO MARTINOVIĆ; Dominik Brkić, OIB 14406310871; Ljubica Žuljić, OIB 47641118940; NEKTUS INTERIJERI d.o.o. za usluge, OIB 87157825646; Ivan Tržić, OIB 88170432071; Alan Jurković, OIB 53995301946; DETONEX d.o.o. za trgovinu, OIB 84246899345; Vanna Bojović, OIB 83656206667;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Marinko Vidović, OIB 40308912683; Branimir Kos, OIB 24560619907; Marko Gverić;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Pero Grgić; Stjepan Filipović-Grčić, OIB 11852545853; Ante Vučetić, OIB 98547341104; Danijela Kovač, OIB 85007284033; FBS PROMET d.o.o., OIB 02310382331;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Nikola Klaić, OIB 48832374139; Vedran Juroš, OIB 63902441919; Robert Žunić, OIB 45515944422; Boris Hipp, OIB 42112609273; STUDIO RENTAL d.o.o. za usluge, OIB 04132278774; Darko Barišić, OIB 62519692888; Željko Borovička, OIB 56179447139; Sabina Abdurahimi, OIB 67660387238; Zdenko Tica, OIB 49584641587;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Josip Munđar, OIB 55396621716; Bernardica Djapić, OIB 83416361565; Igor Bubnjić, OIB 68673320401; Branka Lozić, OIB 03377626486; Anita Zrinjan, OIB 45979512796; Marinko Ratković, OIB 54057243372; MARKO MARTINOVIĆ; Dominik Brkić, OIB 14406310871; Ljubica Žuljić, OIB 47641118940; NEKTUS INTERIJERI d.o.o. za usluge, OIB 87157825646; Ivan Tržić, OIB 88170432071; Alan Jurković, OIB 53995301946; DETONEX d.o.o. za trgovinu, OIB 84246899345; Vanna Bojović, OIB 83656206667;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Marinko Vidović, Josipa Hlišića 107, 35000 Slavonski Brod; Branimir Kos, Otona Ivekovića 31, 32270 Županja; Marko Gverić;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Pero Grgić, Miljanovac 92, 43541 Sirač; Stjepan Filipović-Grčić, Ulica Huberta Pettana 15, 10360 Sesvete; Ante Vučetić, TOROVI IV 17 (ranije: VIR, TOROVI, 27), 23234 Vir; Danijela Kovač, Jaruščica 11, 10000 Zagreb; FBS PROMET d.o.o., Stankovo 8, 10450 Stankovo;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Palackého 132, Marianske Lazne;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Nikola Klaić, Lojenov Prilaz 10, 10000 Zagreb; Vedran Juroš, Ulica Kralja Petra Svačića 3, 31000 Osijek; Robert Žunić, Savska Opatovina 34, 10000 Zagreb; Boris Hipp, ULICA BANA TEODORA PEJAČEVIĆA 9 (ranije: NAŠICE, AUGUSTA CESARCA, 9), 31500 Našice; STUDIO RENTAL d.o.o. za usluge, Športska 25, 10410 Novo Čiče; Darko Barišić, Huzjanova Ulica 22, 10000 Zagreb; Željko Borovička, Barčev Trg 14, 10000 Zagreb; Sabina Abdurahimi, Kombolova Ulica 3, 10000 Zagreb; Zdenko Tica, Ulica Vladimira Nazora 18, 34551 Lipik;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Josip Munđar, Ulica Đurđice Agićeve 3, 10000 Zagreb; Bernardica Djapić, Ulica Božidara Magovca 48, 10000 Zagreb; Igor Bubnjić, Prvomajska 11, 43500 Daruvar; Branka Lozić, Ulica Ferde Livadića 10, 10290 Zaprešić; Anita Zrinjan, Medsave 26, 10430 Medsave; Marinko Ratković, Škarnik 26, 42223 Škarnik; MARKO MARTINOVIĆ, STENJEVEČKA 35, 10000 Zagreb; Dominik Brkić, Jaruščica 9 D, 10000 Zagreb; Ljubica Žuljić, Sisačka 16, 10410 Velika Gorica; NEKTUS INTERIJERI d.o.o. za usluge, Ulica Vojina Bakića 2, 10000 Zagreb; Ivan Tržić, Franje Blažinca 29, 10370 Kozinščak; Alan Jurković, Topnička Ulica 10, 10000 Zagreb; DETONEX d.o.o. za trgovinu, Horvaćanska cesta 23, 10000 Zagreb; Vanna Bojović, Bartolići 35,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Marinko Vidović, Josipa Hlišića 107, 35000 Slavonski Brod; Branimir Kos, Otona Ivekovića 31, 32270 Županja; Marko Gverić;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Pero Grgić, Miljanovac 92, 43541 Sirač; Stjepan Filipović-Grčić, Ulica Huberta Pettana 15, 10360 Sesvete; Ante Vučetić, TOROVI IV 17 (ranije: VIR, TOROVI, 27), 23234 Vir; Danijela Kovač, Jaruščica 11, 10000 Zagreb; FBS PROMET d.o.o., Stankovo 8, 10450 Stankovo;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Palackého 132, Marianske Lazne;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Nikola Klaić, Lojenov Prilaz 10, 10000 Zagreb; Vedran Juroš, Ulica Kralja Petra Svačića 3, 31000 Osijek; Robert Žunić, Savska Opatovina 34, 10000 Zagreb; Boris Hipp, ULICA BANA TEODORA PEJAČEVIĆA 9 (ranije: NAŠICE, AUGUSTA CESARCA, 9), 31500 Našice; STUDIO RENTAL d.o.o. za usluge, Športska 25, 10410 Novo Čiče; Darko Barišić, Huzjanova Ulica 22, 10000 Zagreb; Željko Borovička, Barčev Trg 14, 10000 Zagreb; Sabina Abdurahimi, Kombolova Ulica 3, 10000 Zagreb; Zdenko Tica, Ulica Vladimira Nazora 18, 34551 Lipik;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Josip Munđar, Ulica Đurđice Agićeve 3, 10000 Zagreb; Bernardica Djapić, Ulica Božidara Magovca 48, 10000 Zagreb; Igor Bubnjić, Prvomajska 11, 43500 Daruvar; Branka Lozić, Ulica Ferde Livadića 10, 10290 Zaprešić; Anita Zrinjan, Medsave 26, 10430 Medsave; Marinko Ratković, Škarnik 26, 42223 Škarnik; MARKO MARTINOVIĆ, STENJEVEČKA 35, 10000 Zagreb; Dominik Brkić, Jaruščica 9 D, 10000 Zagreb; Ljubica Žuljić, Sisačka 16, 10410 Velika Gorica; NEKTUS INTERIJERI d.o.o. za usluge, Ulica Vojina Bakića 2, 10000 Zagreb; Ivan Tržić, Franje Blažinca 29, 10370 Kozinščak; Alan Jurković, Topnička Ulica 10, 10000 Zagreb; DETONEX d.o.o. za trgovinu, Horvaćanska cesta 23, 10000 Zagreb; Vanna Bojović, Bartolići 35,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Marinko Vidović, OIB 40308912683, Josipa Hlišića 107, 35000 Slavonski Brod; Branimir Kos, OIB 24560619907, Otona Ivekovića 31, 32270 Županja; Marko Gverić;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Pero Grgić, Miljanovac 92, 43541 Sirač; Stjepan Filipović-Grčić, OIB 11852545853, Ulica Huberta Pettana 15, 10360 Sesvete; Ante Vučetić, OIB 98547341104, TOROVI IV 17 (ranije: VIR, TOROVI, 27), 23234 Vir; Danijela Kovač, OIB 85007284033, Jaruščica 11, 10000 Zagreb; FBS PROMET d.o.o., OIB 02310382331, Stankovo 8, 10450 Stankovo;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Palackého 132, Marianske Lazne;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Nikola Klaić, OIB 48832374139, Lojenov Prilaz 10, 10000 Zagreb; Vedran Juroš, OIB 63902441919, Ulica Kralja Petra Svačića 3, 31000 Osijek; Robert Žunić, OIB 45515944422, Savska Opatovina 34, 10000 Zagreb; Boris Hipp, OIB 42112609273, ULICA BANA TEODORA PEJAČEVIĆA 9 (ranije: NAŠICE, AUGUSTA CESARCA, 9), 31500 Našice; STUDIO RENTAL d.o.o. za usluge, OIB 04132278774, Športska 25, 10410 Novo Čiče; Darko Barišić, OIB 62519692888, Huzjanova Ulica 22, 10000 Zagreb; Željko Borovička, OIB 56179447139, Barčev Trg 14, 10000 Zagreb; Sabina Abdurahimi, OIB 67660387238, Kombolova Ulica 3, 10000 Zagreb; Zdenko Tica, OIB 49584641587, Ulica Vladimira Nazora 18, 34551 Lipik;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Josip Munđar, OIB 55396621716, Ulica Đurđice Agićeve 3, 10000 Zagreb; Bernardica Djapić, OIB 83416361565, Ulica Božidara Magovca 48, 10000 Zagreb; Igor Bubnjić, OIB 68673320401, Prvomajska 11, 43500 Daruvar; Branka Lozić, OIB 03377626486, Ulica Ferde Livadića 10, 10290 Zaprešić; Anita Zrinjan, OIB 45979512796, Medsave 26, 10430 Medsave; Marinko Ratković, OIB 54057243372, Škarnik 26, 42223 Škarnik; MARKO MARTINOVIĆ, STENJEVEČKA 35, 10000 Zagreb; Dominik Brkić, OIB 14406310871, Jaruščica 9 D, 10000 Zagreb; Ljubica Žuljić, OIB 47641118940, Sisačka 16, 10410 Velika Gorica; NEKTUS INTERIJERI d.o.o. za usluge, OIB 87157825646, Ulica Vojina Bakića 2, 10000 Zagreb; Ivan Tržić, OIB 88170432071, Franje Blažinca 29, 10370 Kozinščak; Alan Jurković, OIB 53995301946, Topnička Ulica 10, 10000 Zagreb; DETONEX d.o.o. za trgovinu, OIB 84246899345, Horvaćanska cesta 23, 10000 Zagreb; Vanna Bojović, OIB 83656206667, Bartolići 35,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Marinko Vidović, OIB 40308912683, Josipa Hlišića 107, 35000 Slavonski Brod; Branimir Kos, OIB 24560619907, Otona Ivekovića 31, 32270 Županja; Marko Gverić;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Pero Grgić, Miljanovac 92, 43541 Sirač; Stjepan Filipović-Grčić, OIB 11852545853, Ulica Huberta Pettana 15, 10360 Sesvete; Ante Vučetić, OIB 98547341104, TOROVI IV 17 (ranije: VIR, TOROVI, 27), 23234 Vir; Danijela Kovač, OIB 85007284033, Jaruščica 11, 10000 Zagreb; FBS PROMET d.o.o., OIB 02310382331, Stankovo 8, 10450 Stankovo;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Palackého 132, Marianske Lazne;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Nikola Klaić, OIB 48832374139, Lojenov Prilaz 10, 10000 Zagreb; Vedran Juroš, OIB 63902441919, Ulica Kralja Petra Svačića 3, 31000 Osijek; Robert Žunić, OIB 45515944422, Savska Opatovina 34, 10000 Zagreb; Boris Hipp, OIB 42112609273, ULICA BANA TEODORA PEJAČEVIĆA 9 (ranije: NAŠICE, AUGUSTA CESARCA, 9), 31500 Našice; STUDIO RENTAL d.o.o. za usluge, OIB 04132278774, Športska 25, 10410 Novo Čiče; Darko Barišić, OIB 62519692888, Huzjanova Ulica 22, 10000 Zagreb; Željko Borovička, OIB 56179447139, Barčev Trg 14, 10000 Zagreb; Sabina Abdurahimi, OIB 67660387238, Kombolova Ulica 3, 10000 Zagreb; Zdenko Tica, OIB 49584641587, Ulica Vladimira Nazora 18, 34551 Lipik;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Josip Munđar, OIB 55396621716, Ulica Đurđice Agićeve 3, 10000 Zagreb; Bernardica Djapić, OIB 83416361565, Ulica Božidara Magovca 48, 10000 Zagreb; Igor Bubnjić, OIB 68673320401, Prvomajska 11, 43500 Daruvar; Branka Lozić, OIB 03377626486, Ulica Ferde Livadića 10, 10290 Zaprešić; Anita Zrinjan, OIB 45979512796, Medsave 26, 10430 Medsave; Marinko Ratković, OIB 54057243372, Škarnik 26, 42223 Škarnik; MARKO MARTINOVIĆ, STENJEVEČKA 35, 10000 Zagreb; Dominik Brkić, OIB 14406310871, Jaruščica 9 D, 10000 Zagreb; Ljubica Žuljić, OIB 47641118940, Sisačka 16, 10410 Velika Gorica; NEKTUS INTERIJERI d.o.o. za usluge, OIB 87157825646, Ulica Vojina Bakića 2, 10000 Zagreb; Ivan Tržić, OIB 88170432071, Franje Blažinca 29, 10370 Kozinščak; Alan Jurković, OIB 53995301946, Topnička Ulica 10, 10000 Zagreb; DETONEX d.o.o. za trgovinu, OIB 84246899345, Horvaćanska cesta 23, 10000 Zagreb; Vanna Bojović, OIB 83656206667, Bartolići 35,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Zagreb,Marinko Vidović Josipa Hlišića 107,35000 Slavonski Brod,Branimir Kos Otona Ivekovića 31,32270 Županja,Marko Gverić ,Daniela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Vrbovec,Pero Grgić Miljanovac 92,43541 Sirač,Stjepan Filipović-Grčić Ulica Huberta Pettana 15,10360 Sesvete,Ante Vučetić TOROVI IV 17 (ranije: VIR, TOROVI, 27),23234 Vir,Danijela Kovač Jaruščica 11,10000 Zagreb,FBS PROMET d.o.o. Stankovo 8,10450 Stankovo,GDS-ELEKTRONIKA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Palackého 132,Marianske Lazne,Darko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Zagreb,Nikola Klaić Lojenov Prilaz 10,10000 Zagreb,Vedran Juroš Ulica Kralja Petra Svačića 3,31000 Osijek,Robert Žunić Savska Opatovina 34,10000 Zagreb,Boris Hipp ULICA BANA TEODORA PEJAČEVIĆA 9 (ranije: NAŠICE, AUGUSTA CESARCA, 9),31500 Našice,STUDIO RENTAL d.o.o. za usluge Športska 25,10410 Novo Čiče,Darko Barišić Huzjanova Ulica 22,10000 Zagreb,Željko Borovička Barčev Trg 14,10000 Zagreb,Sabina Abdurahimi Kombolova Ulica 3,10000 Zagreb,Zdenko Tica Ulica Vladimira Nazora 18,34551 Lipik,Darije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Ivanić-Grad,Josip Munđar Ulica Đurđice Agićeve 3,10000 Zagreb,Bernardica Djapić Ulica Božidara Magovca 48,10000 Zagreb,Igor Bubnjić Prvomajska 11,43500 Daruvar,Branka Lozić Ulica Ferde Livadića 10,10290 Zaprešić,Anita Zrinjan Medsave 26,10430 Medsave,Marinko Ratković Škarnik 26,42223 Škarnik,MARKO MARTINOVIĆ STENJEVEČKA 35,10000 Zagreb,Dominik Brkić Jaruščica 9 D,10000 Zagreb,Ljubica Žuljić Sisačka 16,10410 Velika Gorica,NEKTUS INTERIJERI d.o.o. za usluge Ulica Vojina Bakića 2,10000 Zagreb,Ivan Tržić Franje Blažinca 29,10370 Kozinščak,Alan Jurković Topnička Ulica 10,10000 Zagreb,DETONEX d.o.o. za trgovinu Horvaćanska cesta 23,10000 Zagreb,Vanna Bojović Bartolići 35,10000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Zagreb,Marinko Vidović Josipa Hlišića 107,35000 Slavonski Brod,Branimir Kos Otona Ivekovića 31,32270 Županja,Marko Gverić ,Daniela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Vrbovec,Pero Grgić Miljanovac 92,43541 Sirač,Stjepan Filipović-Grčić Ulica Huberta Pettana 15,10360 Sesvete,Ante Vučetić TOROVI IV 17 (ranije: VIR, TOROVI, 27),23234 Vir,Danijela Kovač Jaruščica 11,10000 Zagreb,FBS PROMET d.o.o. Stankovo 8,10450 Stankovo,GDS-ELEKTRONIKA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Palackého 132,Marianske Lazne,Darko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Zagreb,Nikola Klaić Lojenov Prilaz 10,10000 Zagreb,Vedran Juroš Ulica Kralja Petra Svačića 3,31000 Osijek,Robert Žunić Savska Opatovina 34,10000 Zagreb,Boris Hipp ULICA BANA TEODORA PEJAČEVIĆA 9 (ranije: NAŠICE, AUGUSTA CESARCA, 9),31500 Našice,STUDIO RENTAL d.o.o. za usluge Športska 25,10410 Novo Čiče,Darko Barišić Huzjanova Ulica 22,10000 Zagreb,Željko Borovička Barčev Trg 14,10000 Zagreb,Sabina Abdurahimi Kombolova Ulica 3,10000 Zagreb,Zdenko Tica Ulica Vladimira Nazora 18,34551 Lipik,Darije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Ivanić-Grad,Josip Munđar Ulica Đurđice Agićeve 3,10000 Zagreb,Bernardica Djapić Ulica Božidara Magovca 48,10000 Zagreb,Igor Bubnjić Prvomajska 11,43500 Daruvar,Branka Lozić Ulica Ferde Livadića 10,10290 Zaprešić,Anita Zrinjan Medsave 26,10430 Medsave,Marinko Ratković Škarnik 26,42223 Škarnik,MARKO MARTINOVIĆ STENJEVEČKA 35,10000 Zagreb,Dominik Brkić Jaruščica 9 D,10000 Zagreb,Ljubica Žuljić Sisačka 16,10410 Velika Gorica,NEKTUS INTERIJERI d.o.o. za usluge Ulica Vojina Bakića 2,10000 Zagreb,Ivan Tržić Franje Blažinca 29,10370 Kozinščak,Alan Jurković Topnička Ulica 10,10000 Zagreb,DETONEX d.o.o. za trgovinu Horvaćanska cesta 23,10000 Zagreb,Vanna Bojović Bartolići 35,10000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Zagreb,Marinko Vidović, OIB 40308912683, Josipa Hlišića 107,35000 Slavonski Brod,Branimir Kos, OIB 24560619907, Otona Ivekovića 31,32270 Županja,Marko Gverić,Daniela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Vrbovec,Pero Grgić, Miljanovac 92,43541 Sirač,Stjepan Filipović-Grčić, OIB 11852545853, Ulica Huberta Pettana 15,10360 Sesvete,Ante Vučetić, OIB 98547341104, TOROVI IV 17 (ranije: VIR, TOROVI, 27),23234 Vir,Danijela Kovač, OIB 85007284033, Jaruščica 11,10000 Zagreb,FBS PROMET d.o.o., OIB 02310382331, Stankovo 8,10450 Stankovo,GDS-ELEKTRONIKA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Palackého 132,Marianske Lazne,Darko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Zagreb,Nikola Klaić, OIB 48832374139, Lojenov Prilaz 10,10000 Zagreb,Vedran Juroš, OIB 63902441919, Ulica Kralja Petra Svačića 3,31000 Osijek,Robert Žunić, OIB 45515944422, Savska Opatovina 34,10000 Zagreb,Boris Hipp, OIB 42112609273, ULICA BANA TEODORA PEJAČEVIĆA 9 (ranije: NAŠICE, AUGUSTA CESARCA, 9),31500 Našice,STUDIO RENTAL d.o.o. za usluge, OIB 04132278774, Športska 25,10410 Novo Čiče,Darko Barišić, OIB 62519692888, Huzjanova Ulica 22,10000 Zagreb,Željko Borovička, OIB 56179447139, Barčev Trg 14,10000 Zagreb,Sabina Abdurahimi, OIB 67660387238, Kombolova Ulica 3,10000 Zagreb,Zdenko Tica, OIB 49584641587, Ulica Vladimira Nazora 18,34551 Lipik,Darije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Ivanić-Grad,Josip Munđar, OIB 55396621716, Ulica Đurđice Agićeve 3,10000 Zagreb,Bernardica Djapić, OIB 83416361565, Ulica Božidara Magovca 48,10000 Zagreb,Igor Bubnjić, OIB 68673320401, Prvomajska 11,43500 Daruvar,Branka Lozić, OIB 03377626486, Ulica Ferde Livadića 10,10290 Zaprešić,Anita Zrinjan, OIB 45979512796, Medsave 26,10430 Medsave,Marinko Ratković, OIB 54057243372, Škarnik 26,42223 Škarnik,MARKO MARTINOVIĆ, STENJEVEČKA 35,10000 Zagreb,Dominik Brkić, OIB 14406310871, Jaruščica 9 D,10000 Zagreb,Ljubica Žuljić, OIB 47641118940, Sisačka 16,10410 Velika Gorica,NEKTUS INTERIJERI d.o.o. za usluge, OIB 87157825646, Ulica Vojina Bakića 2,10000 Zagreb,Ivan Tržić, OIB 88170432071, Franje Blažinca 29,10370 Kozinščak,Alan Jurković, OIB 53995301946, Topnička Ulica 10,10000 Zagreb,DETONEX d.o.o. za trgovinu, OIB 84246899345, Horvaćanska cesta 23,10000 Zagreb,Vanna Bojović, OIB 83656206667, Bartolići 35,10000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Zagreb,Marinko Vidović, OIB 40308912683, Josipa Hlišića 107,35000 Slavonski Brod,Branimir Kos, OIB 24560619907, Otona Ivekovića 31,32270 Županja,Marko Gverić,Daniela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Vrbovec,Pero Grgić, Miljanovac 92,43541 Sirač,Stjepan Filipović-Grčić, OIB 11852545853, Ulica Huberta Pettana 15,10360 Sesvete,Ante Vučetić, OIB 98547341104, TOROVI IV 17 (ranije: VIR, TOROVI, 27),23234 Vir,Danijela Kovač, OIB 85007284033, Jaruščica 11,10000 Zagreb,FBS PROMET d.o.o., OIB 02310382331, Stankovo 8,10450 Stankovo,GDS-ELEKTRONIKA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Palackého 132,Marianske Lazne,Darko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Zagreb,Nikola Klaić, OIB 48832374139, Lojenov Prilaz 10,10000 Zagreb,Vedran Juroš, OIB 63902441919, Ulica Kralja Petra Svačića 3,31000 Osijek,Robert Žunić, OIB 45515944422, Savska Opatovina 34,10000 Zagreb,Boris Hipp, OIB 42112609273, ULICA BANA TEODORA PEJAČEVIĆA 9 (ranije: NAŠICE, AUGUSTA CESARCA, 9),31500 Našice,STUDIO RENTAL d.o.o. za usluge, OIB 04132278774, Športska 25,10410 Novo Čiče,Darko Barišić, OIB 62519692888, Huzjanova Ulica 22,10000 Zagreb,Željko Borovička, OIB 56179447139, Barčev Trg 14,10000 Zagreb,Sabina Abdurahimi, OIB 67660387238, Kombolova Ulica 3,10000 Zagreb,Zdenko Tica, OIB 49584641587, Ulica Vladimira Nazora 18,34551 Lipik,Darije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Ivanić-Grad,Josip Munđar, OIB 55396621716, Ulica Đurđice Agićeve 3,10000 Zagreb,Bernardica Djapić, OIB 83416361565, Ulica Božidara Magovca 48,10000 Zagreb,Igor Bubnjić, OIB 68673320401, Prvomajska 11,43500 Daruvar,Branka Lozić, OIB 03377626486, Ulica Ferde Livadića 10,10290 Zaprešić,Anita Zrinjan, OIB 45979512796, Medsave 26,10430 Medsave,Marinko Ratković, OIB 54057243372, Škarnik 26,42223 Škarnik,MARKO MARTINOVIĆ, STENJEVEČKA 35,10000 Zagreb,Dominik Brkić, OIB 14406310871, Jaruščica 9 D,10000 Zagreb,Ljubica Žuljić, OIB 47641118940, Sisačka 16,10410 Velika Gorica,NEKTUS INTERIJERI d.o.o. za usluge, OIB 87157825646, Ulica Vojina Bakića 2,10000 Zagreb,Ivan Tržić, OIB 88170432071, Franje Blažinca 29,10370 Kozinščak,Alan Jurković, OIB 53995301946, Topnička Ulica 10,10000 Zagreb,DETONEX d.o.o. za trgovinu, OIB 84246899345, Horvaćanska cesta 23,10000 Zagreb,Vanna Bojović, OIB 83656206667, Bartolići 35,10000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Sičanica,Marinko Vidović,Branimir Kos,Marko Gverić,Daniela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Jonjić,Pero Grgić,Stjepan Filipović-Grčić,Ante Vučetić,Danijela Kovač,FBS PROMET d.o.o.,GDS-ELEKTRONIKA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Šarić,Nikola Klaić,Vedran Juroš,Robert Žunić,Boris Hipp,STUDIO RENTAL d.o.o. za usluge,Darko Barišić,Željko Borovička,Sabina Abdurahimi,Zdenko Tica,Darije Petolas,Perica Mitrović,Matija Špičić,Natali Bogićević,Filip Grilec,Zdenka Štern,Vladimir Vrhovec,Oliver Zorić,Vjekoslav Caktaš,TOMISLAV MILIČEVIĆ,Antun Galić,VRHUNSKA GRADNJA j.d.o.o. za usluge,Božica Bronzović Arbanas,Kristina Tadić,Josip Munđar,Bernardica Djapić,Igor Bubnjić,Branka Lozić,Anita Zrinjan,Marinko Ratković,MARKO MARTINOVIĆ,Dominik Brkić,Ljubica Žuljić,NEKTUS INTERIJERI d.o.o. za usluge,Ivan Tržić,Alan Jurković,DETONEX d.o.o. za trgovinu,Vanna Bojović,Branka Tomaško,Ilija Tufeković,Antun-Željko Gidi,Višnja Broqi,GORAN TOMIĆ,Nebojša Perić,Alen Jelovac,Petar Klipić,Maja Katana,Goran Crepulja,Jelena Jozić,Ela Mihovilović Brkić,Miodrag Lesar,Iris Cekuš Soltz</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Sičanica,Marinko Vidović,Branimir Kos,Marko Gverić,Daniela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Jonjić,Pero Grgić,Stjepan Filipović-Grčić,Ante Vučetić,Danijela Kovač,FBS PROMET d.o.o.,GDS-ELEKTRONIKA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Šarić,Nikola Klaić,Vedran Juroš,Robert Žunić,Boris Hipp,STUDIO RENTAL d.o.o. za usluge,Darko Barišić,Željko Borovička,Sabina Abdurahimi,Zdenko Tica,Darije Petolas,Perica Mitrović,Matija Špičić,Natali Bogićević,Filip Grilec,Zdenka Štern,Vladimir Vrhovec,Oliver Zorić,Vjekoslav Caktaš,TOMISLAV MILIČEVIĆ,Antun Galić,VRHUNSKA GRADNJA j.d.o.o. za usluge,Božica Bronzović Arbanas,Kristina Tadić,Josip Munđar,Bernardica Djapić,Igor Bubnjić,Branka Lozić,Anita Zrinjan,Marinko Ratković,MARKO MARTINOVIĆ,Dominik Brkić,Ljubica Žuljić,NEKTUS INTERIJERI d.o.o. za usluge,Ivan Tržić,Alan Jurković,DETONEX d.o.o. za trgovinu,Vanna Bojović,Branka Tomaško,Ilija Tufeković,Antun-Željko Gidi,Višnja Broqi,GORAN TOMIĆ,Nebojša Perić,Alen Jelovac,Petar Klipić,Maja Katana,Goran Crepulja,Jelena Jozić,Ela Mihovilović Brkić,Miodrag Lesar,Iris Cekuš Soltz</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65392851741,Marinko Vidović, OIB 40308912683,Branimir Kos, OIB 24560619907,Marko Gverić,Daniela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47130890315,Pero Grgić,Stjepan Filipović-Grčić, OIB 11852545853,Ante Vučetić, OIB 98547341104,Danijela Kovač, OIB 85007284033,FBS PROMET d.o.o., OIB 02310382331,GDS-ELEKTRONIKA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25341165767,Nikola Klaić, OIB 48832374139,Vedran Juroš, OIB 63902441919,Robert Žunić, OIB 45515944422,Boris Hipp, OIB 42112609273,STUDIO RENTAL d.o.o. za usluge, OIB 04132278774,Darko Barišić, OIB 62519692888,Željko Borovička, OIB 56179447139,Sabina Abdurahimi, OIB 67660387238,Zdenko Tica, OIB 49584641587,Darije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34964601979,Josip Munđar, OIB 55396621716,Bernardica Djapić, OIB 83416361565,Igor Bubnjić, OIB 68673320401,Branka Lozić, OIB 03377626486,Anita Zrinjan, OIB 45979512796,Marinko Ratković, OIB 54057243372,MARKO MARTINOVIĆ,Dominik Brkić, OIB 14406310871,Ljubica Žuljić, OIB 47641118940,NEKTUS INTERIJERI d.o.o. za usluge, OIB 87157825646,Ivan Tržić, OIB 88170432071,Alan Jurković, OIB 53995301946,DETONEX d.o.o. za trgovinu, OIB 84246899345,Vanna Bojović, OIB 83656206667,Branka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65392851741,Marinko Vidović, OIB 40308912683,Branimir Kos, OIB 24560619907,Marko Gverić,Daniela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47130890315,Pero Grgić,Stjepan Filipović-Grčić, OIB 11852545853,Ante Vučetić, OIB 98547341104,Danijela Kovač, OIB 85007284033,FBS PROMET d.o.o., OIB 02310382331,GDS-ELEKTRONIKA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25341165767,Nikola Klaić, OIB 48832374139,Vedran Juroš, OIB 63902441919,Robert Žunić, OIB 45515944422,Boris Hipp, OIB 42112609273,STUDIO RENTAL d.o.o. za usluge, OIB 04132278774,Darko Barišić, OIB 62519692888,Željko Borovička, OIB 56179447139,Sabina Abdurahimi, OIB 67660387238,Zdenko Tica, OIB 49584641587,Darije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34964601979,Josip Munđar, OIB 55396621716,Bernardica Djapić, OIB 83416361565,Igor Bubnjić, OIB 68673320401,Branka Lozić, OIB 03377626486,Anita Zrinjan, OIB 45979512796,Marinko Ratković, OIB 54057243372,MARKO MARTINOVIĆ,Dominik Brkić, OIB 14406310871,Ljubica Žuljić, OIB 47641118940,NEKTUS INTERIJERI d.o.o. za usluge, OIB 87157825646,Ivan Tržić, OIB 88170432071,Alan Jurković, OIB 53995301946,DETONEX d.o.o. za trgovinu, OIB 84246899345,Vanna Bojović, OIB 83656206667,Branka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Nikola Klaić</item>
      <item>Vedran Juroš</item>
      <item>Robert Žunić</item>
      <item>Boris Hipp</item>
      <item>STUDIO RENTAL d.o.o. za usluge</item>
      <item>Darko Barišić</item>
      <item>Željko Borovička</item>
      <item>Sabina Abdurahimi</item>
      <item>Zdenko Tica</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Josip Munđar</item>
      <item>Bernardica Djapić</item>
      <item>Igor Bubnjić</item>
      <item>Branka Lozić</item>
      <item>Anita Zrinjan</item>
      <item>Marinko Ratković</item>
      <item>MARKO MARTINOVIĆ</item>
      <item>Dominik Brkić</item>
      <item>Ljubica Žuljić</item>
      <item>NEKTUS INTERIJERI d.o.o. za usluge</item>
      <item>Ivan Tržić</item>
      <item>Alan Jurković</item>
      <item>DETONEX d.o.o. za trgovinu</item>
      <item>Vanna Bojović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Nikola Klaić</item>
      <item>Vedran Juroš</item>
      <item>Robert Žunić</item>
      <item>Boris Hipp</item>
      <item>STUDIO RENTAL d.o.o. za usluge</item>
      <item>Darko Barišić</item>
      <item>Željko Borovička</item>
      <item>Sabina Abdurahimi</item>
      <item>Zdenko Tica</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Josip Munđar</item>
      <item>Bernardica Djapić</item>
      <item>Igor Bubnjić</item>
      <item>Branka Lozić</item>
      <item>Anita Zrinjan</item>
      <item>Marinko Ratković</item>
      <item>MARKO MARTINOVIĆ</item>
      <item>Dominik Brkić</item>
      <item>Ljubica Žuljić</item>
      <item>NEKTUS INTERIJERI d.o.o. za usluge</item>
      <item>Ivan Tržić</item>
      <item>Alan Jurković</item>
      <item>DETONEX d.o.o. za trgovinu</item>
      <item>Vanna Bojović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Nikola Klaić, OIB 48832374139</item>
      <item>Vedran Juroš, OIB 63902441919</item>
      <item>Robert Žunić, OIB 45515944422</item>
      <item>Boris Hipp, OIB 42112609273</item>
      <item>STUDIO RENTAL d.o.o. za usluge, OIB 04132278774</item>
      <item>Darko Barišić, OIB 62519692888</item>
      <item>Željko Borovička, OIB 56179447139</item>
      <item>Sabina Abdurahimi, OIB 67660387238</item>
      <item>Zdenko Tica, OIB 49584641587</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Josip Munđar, OIB 55396621716</item>
      <item>Bernardica Djapić, OIB 83416361565</item>
      <item>Igor Bubnjić, OIB 68673320401</item>
      <item>Branka Lozić, OIB 03377626486</item>
      <item>Anita Zrinjan, OIB 45979512796</item>
      <item>Marinko Ratković, OIB 54057243372</item>
      <item>MARKO MARTINOVIĆ</item>
      <item>Dominik Brkić, OIB 14406310871</item>
      <item>Ljubica Žuljić, OIB 47641118940</item>
      <item>NEKTUS INTERIJERI d.o.o. za usluge, OIB 87157825646</item>
      <item>Ivan Tržić, OIB 88170432071</item>
      <item>Alan Jurković, OIB 53995301946</item>
      <item>DETONEX d.o.o. za trgovinu, OIB 84246899345</item>
      <item>Vanna Bojović, OIB 83656206667</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Nikola Klaić, OIB 48832374139</item>
      <item>Vedran Juroš, OIB 63902441919</item>
      <item>Robert Žunić, OIB 45515944422</item>
      <item>Boris Hipp, OIB 42112609273</item>
      <item>STUDIO RENTAL d.o.o. za usluge, OIB 04132278774</item>
      <item>Darko Barišić, OIB 62519692888</item>
      <item>Željko Borovička, OIB 56179447139</item>
      <item>Sabina Abdurahimi, OIB 67660387238</item>
      <item>Zdenko Tica, OIB 49584641587</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Josip Munđar, OIB 55396621716</item>
      <item>Bernardica Djapić, OIB 83416361565</item>
      <item>Igor Bubnjić, OIB 68673320401</item>
      <item>Branka Lozić, OIB 03377626486</item>
      <item>Anita Zrinjan, OIB 45979512796</item>
      <item>Marinko Ratković, OIB 54057243372</item>
      <item>MARKO MARTINOVIĆ</item>
      <item>Dominik Brkić, OIB 14406310871</item>
      <item>Ljubica Žuljić, OIB 47641118940</item>
      <item>NEKTUS INTERIJERI d.o.o. za usluge, OIB 87157825646</item>
      <item>Ivan Tržić, OIB 88170432071</item>
      <item>Alan Jurković, OIB 53995301946</item>
      <item>DETONEX d.o.o. za trgovinu, OIB 84246899345</item>
      <item>Vanna Bojović, OIB 83656206667</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Marinko Vidović, Josipa Hlišića 107, 35000 Slavonski Brod</item>
      <item>Branimir Kos, Otona Ivekovića 31, 32270 Županja</item>
      <item>Marko Gverić</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Pero Grgić, Miljanovac 92, 43541 Sirač</item>
      <item>Stjepan Filipović-Grčić, Ulica Huberta Pettana 15, 10360 Sesvete</item>
      <item>Ante Vučetić, TOROVI IV 17 (ranije: VIR, TOROVI, 27), 23234 Vir</item>
      <item>Danijela Kovač, Jaruščica 11, 10000 Zagreb</item>
      <item>FBS PROMET d.o.o., Stankovo 8, 10450 Stankovo</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Palackého 132, Marianske Lazne</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Nikola Klaić, Lojenov Prilaz 10, 10000 Zagreb</item>
      <item>Vedran Juroš, Ulica Kralja Petra Svačića 3, 31000 Osijek</item>
      <item>Robert Žunić, Savska Opatovina 34, 10000 Zagreb</item>
      <item>Boris Hipp, ULICA BANA TEODORA PEJAČEVIĆA 9 (ranije: NAŠICE, AUGUSTA CESARCA, 9), 31500 Našice</item>
      <item>STUDIO RENTAL d.o.o. za usluge, Športska 25, 10410 Novo Čiče</item>
      <item>Darko Barišić, Huzjanova Ulica 22, 10000 Zagreb</item>
      <item>Željko Borovička, Barčev Trg 14, 10000 Zagreb</item>
      <item>Sabina Abdurahimi, Kombolova Ulica 3, 10000 Zagreb</item>
      <item>Zdenko Tica, Ulica Vladimira Nazora 18, 34551 Lipik</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Josip Munđar, Ulica Đurđice Agićeve 3, 10000 Zagreb</item>
      <item>Bernardica Djapić, Ulica Božidara Magovca 48, 10000 Zagreb</item>
      <item>Igor Bubnjić, Prvomajska 11, 43500 Daruvar</item>
      <item>Branka Lozić, Ulica Ferde Livadića 10, 10290 Zaprešić</item>
      <item>Anita Zrinjan, Medsave 26, 10430 Medsave</item>
      <item>Marinko Ratković, Škarnik 26, 42223 Škarnik</item>
      <item>MARKO MARTINOVIĆ, STENJEVEČKA 35, 10000 Zagreb</item>
      <item>Dominik Brkić, Jaruščica 9 D, 10000 Zagreb</item>
      <item>Ljubica Žuljić, Sisačka 16, 10410 Velika Gorica</item>
      <item>NEKTUS INTERIJERI d.o.o. za usluge, Ulica Vojina Bakića 2, 10000 Zagreb</item>
      <item>Ivan Tržić, Franje Blažinca 29, 10370 Kozinščak</item>
      <item>Alan Jurković, Topnička Ulica 10, 10000 Zagreb</item>
      <item>DETONEX d.o.o. za trgovinu, Horvaćanska cesta 23, 10000 Zagreb</item>
      <item>Vanna Bojović, Bartolići 35,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Marinko Vidović, Josipa Hlišića 107, 35000 Slavonski Brod</item>
      <item>Branimir Kos, Otona Ivekovića 31, 32270 Županja</item>
      <item>Marko Gverić</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Pero Grgić, Miljanovac 92, 43541 Sirač</item>
      <item>Stjepan Filipović-Grčić, Ulica Huberta Pettana 15, 10360 Sesvete</item>
      <item>Ante Vučetić, TOROVI IV 17 (ranije: VIR, TOROVI, 27), 23234 Vir</item>
      <item>Danijela Kovač, Jaruščica 11, 10000 Zagreb</item>
      <item>FBS PROMET d.o.o., Stankovo 8, 10450 Stankovo</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Palackého 132, Marianske Lazne</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Nikola Klaić, Lojenov Prilaz 10, 10000 Zagreb</item>
      <item>Vedran Juroš, Ulica Kralja Petra Svačića 3, 31000 Osijek</item>
      <item>Robert Žunić, Savska Opatovina 34, 10000 Zagreb</item>
      <item>Boris Hipp, ULICA BANA TEODORA PEJAČEVIĆA 9 (ranije: NAŠICE, AUGUSTA CESARCA, 9), 31500 Našice</item>
      <item>STUDIO RENTAL d.o.o. za usluge, Športska 25, 10410 Novo Čiče</item>
      <item>Darko Barišić, Huzjanova Ulica 22, 10000 Zagreb</item>
      <item>Željko Borovička, Barčev Trg 14, 10000 Zagreb</item>
      <item>Sabina Abdurahimi, Kombolova Ulica 3, 10000 Zagreb</item>
      <item>Zdenko Tica, Ulica Vladimira Nazora 18, 34551 Lipik</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Josip Munđar, Ulica Đurđice Agićeve 3, 10000 Zagreb</item>
      <item>Bernardica Djapić, Ulica Božidara Magovca 48, 10000 Zagreb</item>
      <item>Igor Bubnjić, Prvomajska 11, 43500 Daruvar</item>
      <item>Branka Lozić, Ulica Ferde Livadića 10, 10290 Zaprešić</item>
      <item>Anita Zrinjan, Medsave 26, 10430 Medsave</item>
      <item>Marinko Ratković, Škarnik 26, 42223 Škarnik</item>
      <item>MARKO MARTINOVIĆ, STENJEVEČKA 35, 10000 Zagreb</item>
      <item>Dominik Brkić, Jaruščica 9 D, 10000 Zagreb</item>
      <item>Ljubica Žuljić, Sisačka 16, 10410 Velika Gorica</item>
      <item>NEKTUS INTERIJERI d.o.o. za usluge, Ulica Vojina Bakića 2, 10000 Zagreb</item>
      <item>Ivan Tržić, Franje Blažinca 29, 10370 Kozinščak</item>
      <item>Alan Jurković, Topnička Ulica 10, 10000 Zagreb</item>
      <item>DETONEX d.o.o. za trgovinu, Horvaćanska cesta 23, 10000 Zagreb</item>
      <item>Vanna Bojović, Bartolići 35,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Marinko Vidović, OIB 40308912683, Josipa Hlišića 107, 35000 Slavonski Brod</item>
      <item>Branimir Kos, OIB 24560619907, Otona Ivekovića 31, 32270 Županja</item>
      <item>Marko Gverić</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FBS PROMET d.o.o., OIB 02310382331, Stankovo 8, 10450 Stankovo</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Palackého 132, Marianske Lazne</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Nikola Klaić, OIB 48832374139, Lojenov Prilaz 10, 10000 Zagreb</item>
      <item>Vedran Juroš, OIB 63902441919, Ulica Kralja Petra Svačića 3, 31000 Osijek</item>
      <item>Robert Žunić, OIB 45515944422, Savska Opatovina 34, 10000 Zagreb</item>
      <item>Boris Hipp, OIB 42112609273, ULICA BANA TEODORA PEJAČEVIĆA 9 (ranije: NAŠICE, AUGUSTA CESARCA, 9), 31500 Našice</item>
      <item>STUDIO RENTAL d.o.o. za usluge, OIB 04132278774, Športska 25, 10410 Novo Čiče</item>
      <item>Darko Barišić, OIB 62519692888, Huzjanova Ulica 22, 10000 Zagreb</item>
      <item>Željko Borovička, OIB 56179447139, Barčev Trg 14, 10000 Zagreb</item>
      <item>Sabina Abdurahimi, OIB 67660387238, Kombolova Ulica 3, 10000 Zagreb</item>
      <item>Zdenko Tica, OIB 49584641587, Ulica Vladimira Nazora 18, 34551 Lipik</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Josip Munđar, OIB 55396621716, Ulica Đurđice Agićeve 3, 10000 Zagreb</item>
      <item>Bernardica Djapić, OIB 83416361565, Ulica Božidara Magovca 48, 10000 Zagreb</item>
      <item>Igor Bubnjić, OIB 68673320401, Prvomajska 11, 43500 Daruvar</item>
      <item>Branka Lozić, OIB 03377626486, Ulica Ferde Livadića 10, 10290 Zaprešić</item>
      <item>Anita Zrinjan, OIB 45979512796, Medsave 26, 10430 Medsave</item>
      <item>Marinko Ratković, OIB 54057243372, Škarnik 26, 42223 Škarnik</item>
      <item>MARKO MARTINOVIĆ, STENJEVEČKA 35, 10000 Zagreb</item>
      <item>Dominik Brkić, OIB 14406310871, Jaruščica 9 D, 10000 Zagreb</item>
      <item>Ljubica Žuljić, OIB 47641118940, Sisačka 16, 10410 Velika Gorica</item>
      <item>NEKTUS INTERIJERI d.o.o. za usluge, OIB 87157825646, Ulica Vojina Bakića 2, 10000 Zagreb</item>
      <item>Ivan Tržić, OIB 88170432071, Franje Blažinca 29, 10370 Kozinščak</item>
      <item>Alan Jurković, OIB 53995301946, Topnička Ulica 10, 10000 Zagreb</item>
      <item>DETONEX d.o.o. za trgovinu, OIB 84246899345, Horvaćanska cesta 23, 10000 Zagreb</item>
      <item>Vanna Bojović, OIB 83656206667, Bartolići 35,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Marinko Vidović, OIB 40308912683, Josipa Hlišića 107, 35000 Slavonski Brod</item>
      <item>Branimir Kos, OIB 24560619907, Otona Ivekovića 31, 32270 Županja</item>
      <item>Marko Gverić</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FBS PROMET d.o.o., OIB 02310382331, Stankovo 8, 10450 Stankovo</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Palackého 132, Marianske Lazne</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Nikola Klaić, OIB 48832374139, Lojenov Prilaz 10, 10000 Zagreb</item>
      <item>Vedran Juroš, OIB 63902441919, Ulica Kralja Petra Svačića 3, 31000 Osijek</item>
      <item>Robert Žunić, OIB 45515944422, Savska Opatovina 34, 10000 Zagreb</item>
      <item>Boris Hipp, OIB 42112609273, ULICA BANA TEODORA PEJAČEVIĆA 9 (ranije: NAŠICE, AUGUSTA CESARCA, 9), 31500 Našice</item>
      <item>STUDIO RENTAL d.o.o. za usluge, OIB 04132278774, Športska 25, 10410 Novo Čiče</item>
      <item>Darko Barišić, OIB 62519692888, Huzjanova Ulica 22, 10000 Zagreb</item>
      <item>Željko Borovička, OIB 56179447139, Barčev Trg 14, 10000 Zagreb</item>
      <item>Sabina Abdurahimi, OIB 67660387238, Kombolova Ulica 3, 10000 Zagreb</item>
      <item>Zdenko Tica, OIB 49584641587, Ulica Vladimira Nazora 18, 34551 Lipik</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Josip Munđar, OIB 55396621716, Ulica Đurđice Agićeve 3, 10000 Zagreb</item>
      <item>Bernardica Djapić, OIB 83416361565, Ulica Božidara Magovca 48, 10000 Zagreb</item>
      <item>Igor Bubnjić, OIB 68673320401, Prvomajska 11, 43500 Daruvar</item>
      <item>Branka Lozić, OIB 03377626486, Ulica Ferde Livadića 10, 10290 Zaprešić</item>
      <item>Anita Zrinjan, OIB 45979512796, Medsave 26, 10430 Medsave</item>
      <item>Marinko Ratković, OIB 54057243372, Škarnik 26, 42223 Škarnik</item>
      <item>MARKO MARTINOVIĆ, STENJEVEČKA 35, 10000 Zagreb</item>
      <item>Dominik Brkić, OIB 14406310871, Jaruščica 9 D, 10000 Zagreb</item>
      <item>Ljubica Žuljić, OIB 47641118940, Sisačka 16, 10410 Velika Gorica</item>
      <item>NEKTUS INTERIJERI d.o.o. za usluge, OIB 87157825646, Ulica Vojina Bakića 2, 10000 Zagreb</item>
      <item>Ivan Tržić, OIB 88170432071, Franje Blažinca 29, 10370 Kozinščak</item>
      <item>Alan Jurković, OIB 53995301946, Topnička Ulica 10, 10000 Zagreb</item>
      <item>DETONEX d.o.o. za trgovinu, OIB 84246899345, Horvaćanska cesta 23, 10000 Zagreb</item>
      <item>Vanna Bojović, OIB 83656206667, Bartolići 35,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Nikola Klaić</item>
      <item>Vedran Juroš</item>
      <item>Robert Žunić</item>
      <item>Boris Hipp</item>
      <item>STUDIO RENTAL d.o.o. za usluge</item>
      <item>Darko Barišić</item>
      <item>Željko Borovička</item>
      <item>Sabina Abdurahimi</item>
      <item>Zdenko Tica</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Josip Munđar</item>
      <item>Bernardica Djapić</item>
      <item>Igor Bubnjić</item>
      <item>Branka Lozić</item>
      <item>Anita Zrinjan</item>
      <item>Marinko Ratković</item>
      <item>MARKO MARTINOVIĆ</item>
      <item>Dominik Brkić</item>
      <item>Ljubica Žuljić</item>
      <item>NEKTUS INTERIJERI d.o.o. za usluge</item>
      <item>Ivan Tržić</item>
      <item>Alan Jurković</item>
      <item>DETONEX d.o.o. za trgovinu</item>
      <item>Vanna Bojović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Nikola Klaić</item>
      <item>Vedran Juroš</item>
      <item>Robert Žunić</item>
      <item>Boris Hipp</item>
      <item>STUDIO RENTAL d.o.o. za usluge</item>
      <item>Darko Barišić</item>
      <item>Željko Borovička</item>
      <item>Sabina Abdurahimi</item>
      <item>Zdenko Tica</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Josip Munđar</item>
      <item>Bernardica Djapić</item>
      <item>Igor Bubnjić</item>
      <item>Branka Lozić</item>
      <item>Anita Zrinjan</item>
      <item>Marinko Ratković</item>
      <item>MARKO MARTINOVIĆ</item>
      <item>Dominik Brkić</item>
      <item>Ljubica Žuljić</item>
      <item>NEKTUS INTERIJERI d.o.o. za usluge</item>
      <item>Ivan Tržić</item>
      <item>Alan Jurković</item>
      <item>DETONEX d.o.o. za trgovinu</item>
      <item>Vanna Bojović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Nikola Klaić, OIB 48832374139</item>
      <item>Vedran Juroš, OIB 63902441919</item>
      <item>Robert Žunić, OIB 45515944422</item>
      <item>Boris Hipp, OIB 42112609273</item>
      <item>STUDIO RENTAL d.o.o. za usluge, OIB 04132278774</item>
      <item>Darko Barišić, OIB 62519692888</item>
      <item>Željko Borovička, OIB 56179447139</item>
      <item>Sabina Abdurahimi, OIB 67660387238</item>
      <item>Zdenko Tica, OIB 49584641587</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Josip Munđar, OIB 55396621716</item>
      <item>Bernardica Djapić, OIB 83416361565</item>
      <item>Igor Bubnjić, OIB 68673320401</item>
      <item>Branka Lozić, OIB 03377626486</item>
      <item>Anita Zrinjan, OIB 45979512796</item>
      <item>Marinko Ratković, OIB 54057243372</item>
      <item>MARKO MARTINOVIĆ</item>
      <item>Dominik Brkić, OIB 14406310871</item>
      <item>Ljubica Žuljić, OIB 47641118940</item>
      <item>NEKTUS INTERIJERI d.o.o. za usluge, OIB 87157825646</item>
      <item>Ivan Tržić, OIB 88170432071</item>
      <item>Alan Jurković, OIB 53995301946</item>
      <item>DETONEX d.o.o. za trgovinu, OIB 84246899345</item>
      <item>Vanna Bojović, OIB 83656206667</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Nikola Klaić, OIB 48832374139</item>
      <item>Vedran Juroš, OIB 63902441919</item>
      <item>Robert Žunić, OIB 45515944422</item>
      <item>Boris Hipp, OIB 42112609273</item>
      <item>STUDIO RENTAL d.o.o. za usluge, OIB 04132278774</item>
      <item>Darko Barišić, OIB 62519692888</item>
      <item>Željko Borovička, OIB 56179447139</item>
      <item>Sabina Abdurahimi, OIB 67660387238</item>
      <item>Zdenko Tica, OIB 49584641587</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Josip Munđar, OIB 55396621716</item>
      <item>Bernardica Djapić, OIB 83416361565</item>
      <item>Igor Bubnjić, OIB 68673320401</item>
      <item>Branka Lozić, OIB 03377626486</item>
      <item>Anita Zrinjan, OIB 45979512796</item>
      <item>Marinko Ratković, OIB 54057243372</item>
      <item>MARKO MARTINOVIĆ</item>
      <item>Dominik Brkić, OIB 14406310871</item>
      <item>Ljubica Žuljić, OIB 47641118940</item>
      <item>NEKTUS INTERIJERI d.o.o. za usluge, OIB 87157825646</item>
      <item>Ivan Tržić, OIB 88170432071</item>
      <item>Alan Jurković, OIB 53995301946</item>
      <item>DETONEX d.o.o. za trgovinu, OIB 84246899345</item>
      <item>Vanna Bojović, OIB 83656206667</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OD SAUCHA &amp; ARAS</item>
      <item>Mirjana Zuzija</item>
      <item>Antun Crlenjak</item>
      <item>Zvonimir Barun</item>
      <item>Zdravko Božičević</item>
      <item>Mislav Bistrović</item>
    </izvorni_sadrzaj>
    <derivirana_varijabla naziv="DomainObject.Predmet.OstaliListFormated_1">
      <item>OD SAUCHA &amp; ARAS</item>
      <item>Mirjana Zuzija</item>
      <item>Antun Crlenjak</item>
      <item>Zvonimir Barun</item>
      <item>Zdravko Božičević</item>
      <item>Mislav Bistrović</item>
    </derivirana_varijabla>
  </DomainObject.Predmet.OstaliListFormated>
  <DomainObject.Predmet.OstaliListFormatedOIB>
    <izvorni_sadrzaj>
      <item>OD SAUCHA &amp; ARAS, OIB 21494913156</item>
      <item>Mirjana Zuzija, OIB 26497768352</item>
      <item>Antun Crlenjak</item>
      <item>Zvonimir Barun</item>
      <item>Zdravko Božičević</item>
      <item>Mislav Bistrović, OIB 77214883107</item>
    </izvorni_sadrzaj>
    <derivirana_varijabla naziv="DomainObject.Predmet.OstaliListFormatedOIB_1">
      <item>OD SAUCHA &amp; ARAS, OIB 21494913156</item>
      <item>Mirjana Zuzija, OIB 26497768352</item>
      <item>Antun Crlenjak</item>
      <item>Zvonimir Barun</item>
      <item>Zdravko Božičević</item>
      <item>Mislav Bistrović, OIB 77214883107</item>
    </derivirana_varijabla>
  </DomainObject.Predmet.OstaliListFormatedOIB>
  <DomainObject.Predmet.OstaliListFormatedWithAdress>
    <izvorni_sadrzaj>
      <item>OD SAUCHA &amp; ARAS, Gundulićeva 20, 10000 Zagreb</item>
      <item>Mirjana Zuzija, Slavka Kolara 25, 10410 Velika Gorica</item>
      <item>Antun Crlenjak, 10000 Zagreb</item>
      <item>Zvonimir Barun, Adama Baltazara Krčelića 15, 10290 Zaprešić</item>
      <item>Zdravko Božičević</item>
      <item>Mislav Bistrović, Trg Petra Svačića 6, 10000 Zagreb</item>
    </izvorni_sadrzaj>
    <derivirana_varijabla naziv="DomainObject.Predmet.OstaliListFormatedWithAdress_1">
      <item>OD SAUCHA &amp; ARAS, Gundulićeva 20, 10000 Zagreb</item>
      <item>Mirjana Zuzija, Slavka Kolara 25, 10410 Velika Gorica</item>
      <item>Antun Crlenjak, 10000 Zagreb</item>
      <item>Zvonimir Barun, Adama Baltazara Krčelića 15, 10290 Zaprešić</item>
      <item>Zdravko Božičević</item>
      <item>Mislav Bistrović, Trg Petra Svačića 6, 10000 Zagreb</item>
    </derivirana_varijabla>
  </DomainObject.Predmet.OstaliListFormatedWithAdress>
  <DomainObject.Predmet.OstaliListFormatedWithAdressOIB>
    <izvorni_sadrzaj>
      <item>OD SAUCHA &amp; ARAS, OIB 21494913156, Gundulićeva 20, 10000 Zagreb</item>
      <item>Mirjana Zuzija, OIB 26497768352, Slavka Kolara 25, 10410 Velika Gorica</item>
      <item>Antun Crlenjak, 10000 Zagreb</item>
      <item>Zvonimir Barun, Adama Baltazara Krčelića 15, 10290 Zaprešić</item>
      <item>Zdravko Božičević</item>
      <item>Mislav Bistrović, OIB 77214883107, Trg Petra Svačića 6, 10000 Zagreb</item>
    </izvorni_sadrzaj>
    <derivirana_varijabla naziv="DomainObject.Predmet.OstaliListFormatedWithAdressOIB_1">
      <item>OD SAUCHA &amp; ARAS, OIB 21494913156, Gundulićeva 20, 10000 Zagreb</item>
      <item>Mirjana Zuzija, OIB 26497768352, Slavka Kolara 25, 10410 Velika Gorica</item>
      <item>Antun Crlenjak, 10000 Zagreb</item>
      <item>Zvonimir Barun, Adama Baltazara Krčelića 15, 10290 Zaprešić</item>
      <item>Zdravko Božičević</item>
      <item>Mislav Bistrović, OIB 77214883107, Trg Petra Svačića 6, 10000 Zagreb</item>
    </derivirana_varijabla>
  </DomainObject.Predmet.OstaliListFormatedWithAdressOIB>
  <DomainObject.Predmet.OstaliListNazivFormated>
    <izvorni_sadrzaj>
      <item>OD SAUCHA &amp; ARAS</item>
      <item>Mirjana Zuzija</item>
      <item>Antun Crlenjak</item>
      <item>Zvonimir Barun</item>
      <item>Zdravko Božičević</item>
      <item>Mislav Bistrović</item>
    </izvorni_sadrzaj>
    <derivirana_varijabla naziv="DomainObject.Predmet.OstaliListNazivFormated_1">
      <item>OD SAUCHA &amp; ARAS</item>
      <item>Mirjana Zuzija</item>
      <item>Antun Crlenjak</item>
      <item>Zvonimir Barun</item>
      <item>Zdravko Božičević</item>
      <item>Mislav Bistrović</item>
    </derivirana_varijabla>
  </DomainObject.Predmet.OstaliListNazivFormated>
  <DomainObject.Predmet.OstaliListNazivFormatedOIB>
    <izvorni_sadrzaj>
      <item>OD SAUCHA &amp; ARAS, OIB 21494913156</item>
      <item>Mirjana Zuzija, OIB 26497768352</item>
      <item>Antun Crlenjak</item>
      <item>Zvonimir Barun</item>
      <item>Zdravko Božičević</item>
      <item>Mislav Bistrović, OIB 77214883107</item>
    </izvorni_sadrzaj>
    <derivirana_varijabla naziv="DomainObject.Predmet.OstaliListNazivFormatedOIB_1">
      <item>OD SAUCHA &amp; ARAS, OIB 21494913156</item>
      <item>Mirjana Zuzija, OIB 26497768352</item>
      <item>Antun Crlenjak</item>
      <item>Zvonimir Barun</item>
      <item>Zdravko Božičević</item>
      <item>Mislav Bistrović, OIB 77214883107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kolovoza 2019.</izvorni_sadrzaj>
    <derivirana_varijabla naziv="DomainObject.Datum_1">30. kolovoza 2019.</derivirana_varijabla>
  </DomainObject.Datum>
  <DomainObject.PoslovniBrojDokumenta>
    <izvorni_sadrzaj>St-1094/2012-1233</izvorni_sadrzaj>
    <derivirana_varijabla naziv="DomainObject.PoslovniBrojDokumenta_1">St-1094/2012-1233</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Nikola Klaić</item>
      <item>Vedran Juroš</item>
      <item>Robert Žunić</item>
      <item>Boris Hipp</item>
      <item>STUDIO RENTAL d.o.o. za usluge</item>
      <item>Darko Barišić</item>
      <item>Željko Borovička</item>
      <item>Sabina Abdurahimi</item>
      <item>Zdenko Tica</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Josip Munđar</item>
      <item>Bernardica Djapić</item>
      <item>Igor Bubnjić</item>
      <item>Branka Lozić</item>
      <item>Anita Zrinjan</item>
      <item>Marinko Ratković</item>
      <item>MARKO MARTINOVIĆ</item>
      <item>Dominik Brkić</item>
      <item>Ljubica Žuljić</item>
      <item>NEKTUS INTERIJERI d.o.o. za usluge</item>
      <item>Ivan Tržić</item>
      <item>Alan Jurković</item>
      <item>DETONEX d.o.o. za trgovinu</item>
      <item>Vanna Bojović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OD SAUCHA &amp; ARAS</item>
      <item>Mirjana Zuzija</item>
      <item>Antun Crlenjak</item>
      <item>Zvonimir Barun</item>
      <item>Zdravko Božičević</item>
      <item>Mislav Bistrović</item>
    </izvorni_sadrzaj>
    <derivirana_varijabla naziv="DomainObject.Predmet.SudioniciListNaziv_1">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Nikola Klaić</item>
      <item>Vedran Juroš</item>
      <item>Robert Žunić</item>
      <item>Boris Hipp</item>
      <item>STUDIO RENTAL d.o.o. za usluge</item>
      <item>Darko Barišić</item>
      <item>Željko Borovička</item>
      <item>Sabina Abdurahimi</item>
      <item>Zdenko Tica</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Josip Munđar</item>
      <item>Bernardica Djapić</item>
      <item>Igor Bubnjić</item>
      <item>Branka Lozić</item>
      <item>Anita Zrinjan</item>
      <item>Marinko Ratković</item>
      <item>MARKO MARTINOVIĆ</item>
      <item>Dominik Brkić</item>
      <item>Ljubica Žuljić</item>
      <item>NEKTUS INTERIJERI d.o.o. za usluge</item>
      <item>Ivan Tržić</item>
      <item>Alan Jurković</item>
      <item>DETONEX d.o.o. za trgovinu</item>
      <item>Vanna Bojović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OD SAUCHA &amp; ARAS</item>
      <item>Mirjana Zuzija</item>
      <item>Antun Crlenjak</item>
      <item>Zvonimir Barun</item>
      <item>Zdravko Božičević</item>
      <item>Mislav Bistrović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Marinko Vidović, OIB 40308912683, Josipa Hlišića 107,35000 Slavonski Brod</item>
      <item>Branimir Kos, OIB 24560619907, Otona Ivekovića 31,32270 Županja</item>
      <item>Marko Gverić</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FBS PROMET d.o.o., OIB 02310382331, Stankovo 8,10450 Stankovo</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Palackého 132,Marianske Lazne</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Nikola Klaić, OIB 48832374139, Lojenov Prilaz 10,10000 Zagreb</item>
      <item>Vedran Juroš, OIB 63902441919, Ulica Kralja Petra Svačića 3,31000 Osijek</item>
      <item>Robert Žunić, OIB 45515944422, Savska Opatovina 34,10000 Zagreb</item>
      <item>Boris Hipp, OIB 42112609273, ULICA BANA TEODORA PEJAČEVIĆA 9 (ranije: NAŠICE, AUGUSTA CESARCA, 9),31500 Našice</item>
      <item>STUDIO RENTAL d.o.o. za usluge, OIB 04132278774, Športska 25,10410 Novo Čiče</item>
      <item>Darko Barišić, OIB 62519692888, Huzjanova Ulica 22,10000 Zagreb</item>
      <item>Željko Borovička, OIB 56179447139, Barčev Trg 14,10000 Zagreb</item>
      <item>Sabina Abdurahimi, OIB 67660387238, Kombolova Ulica 3,10000 Zagreb</item>
      <item>Zdenko Tica, OIB 49584641587, Ulica Vladimira Nazora 18,34551 Lipik</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Josip Munđar, OIB 55396621716, Ulica Đurđice Agićeve 3,10000 Zagreb</item>
      <item>Bernardica Djapić, OIB 83416361565, Ulica Božidara Magovca 48,10000 Zagreb</item>
      <item>Igor Bubnjić, OIB 68673320401, Prvomajska 11,43500 Daruvar</item>
      <item>Branka Lozić, OIB 03377626486, Ulica Ferde Livadića 10,10290 Zaprešić</item>
      <item>Anita Zrinjan, OIB 45979512796, Medsave 26,10430 Medsave</item>
      <item>Marinko Ratković, OIB 54057243372, Škarnik 26,42223 Škarnik</item>
      <item>MARKO MARTINOVIĆ, STENJEVEČKA 35,10000 Zagreb</item>
      <item>Dominik Brkić, OIB 14406310871, Jaruščica 9 D,10000 Zagreb</item>
      <item>Ljubica Žuljić, OIB 47641118940, Sisačka 16,10410 Velika Gorica</item>
      <item>NEKTUS INTERIJERI d.o.o. za usluge, OIB 87157825646, Ulica Vojina Bakića 2,10000 Zagreb</item>
      <item>Ivan Tržić, OIB 88170432071, Franje Blažinca 29,10370 Kozinščak</item>
      <item>Alan Jurković, OIB 53995301946, Topnička Ulica 10,10000 Zagreb</item>
      <item>DETONEX d.o.o. za trgovinu, OIB 84246899345, Horvaćanska cesta 23,10000 Zagreb</item>
      <item>Vanna Bojović, OIB 83656206667, Bartolići 35,10000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item>OD SAUCHA &amp; ARAS, OIB 21494913156, Gundulićeva 20,10000 Zagreb</item>
      <item>Mirjana Zuzija, OIB 26497768352, Slavka Kolara 25,10410 Velika Gorica</item>
      <item>Antun Crlenjak, 10000 Zagreb</item>
      <item>Zvonimir Barun, Adama Baltazara Krčelića 15,10290 Zaprešić</item>
      <item>Zdravko Božičević</item>
      <item>Mislav Bistrović, OIB 77214883107, Trg Petra Svačića 6,10000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Marinko Vidović, OIB 40308912683, Josipa Hlišića 107,35000 Slavonski Brod</item>
      <item>Branimir Kos, OIB 24560619907, Otona Ivekovića 31,32270 Županja</item>
      <item>Marko Gverić</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FBS PROMET d.o.o., OIB 02310382331, Stankovo 8,10450 Stankovo</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Palackého 132,Marianske Lazne</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Nikola Klaić, OIB 48832374139, Lojenov Prilaz 10,10000 Zagreb</item>
      <item>Vedran Juroš, OIB 63902441919, Ulica Kralja Petra Svačića 3,31000 Osijek</item>
      <item>Robert Žunić, OIB 45515944422, Savska Opatovina 34,10000 Zagreb</item>
      <item>Boris Hipp, OIB 42112609273, ULICA BANA TEODORA PEJAČEVIĆA 9 (ranije: NAŠICE, AUGUSTA CESARCA, 9),31500 Našice</item>
      <item>STUDIO RENTAL d.o.o. za usluge, OIB 04132278774, Športska 25,10410 Novo Čiče</item>
      <item>Darko Barišić, OIB 62519692888, Huzjanova Ulica 22,10000 Zagreb</item>
      <item>Željko Borovička, OIB 56179447139, Barčev Trg 14,10000 Zagreb</item>
      <item>Sabina Abdurahimi, OIB 67660387238, Kombolova Ulica 3,10000 Zagreb</item>
      <item>Zdenko Tica, OIB 49584641587, Ulica Vladimira Nazora 18,34551 Lipik</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Josip Munđar, OIB 55396621716, Ulica Đurđice Agićeve 3,10000 Zagreb</item>
      <item>Bernardica Djapić, OIB 83416361565, Ulica Božidara Magovca 48,10000 Zagreb</item>
      <item>Igor Bubnjić, OIB 68673320401, Prvomajska 11,43500 Daruvar</item>
      <item>Branka Lozić, OIB 03377626486, Ulica Ferde Livadića 10,10290 Zaprešić</item>
      <item>Anita Zrinjan, OIB 45979512796, Medsave 26,10430 Medsave</item>
      <item>Marinko Ratković, OIB 54057243372, Škarnik 26,42223 Škarnik</item>
      <item>MARKO MARTINOVIĆ, STENJEVEČKA 35,10000 Zagreb</item>
      <item>Dominik Brkić, OIB 14406310871, Jaruščica 9 D,10000 Zagreb</item>
      <item>Ljubica Žuljić, OIB 47641118940, Sisačka 16,10410 Velika Gorica</item>
      <item>NEKTUS INTERIJERI d.o.o. za usluge, OIB 87157825646, Ulica Vojina Bakića 2,10000 Zagreb</item>
      <item>Ivan Tržić, OIB 88170432071, Franje Blažinca 29,10370 Kozinščak</item>
      <item>Alan Jurković, OIB 53995301946, Topnička Ulica 10,10000 Zagreb</item>
      <item>DETONEX d.o.o. za trgovinu, OIB 84246899345, Horvaćanska cesta 23,10000 Zagreb</item>
      <item>Vanna Bojović, OIB 83656206667, Bartolići 35,10000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item>OD SAUCHA &amp; ARAS, OIB 21494913156, Gundulićeva 20,10000 Zagreb</item>
      <item>Mirjana Zuzija, OIB 26497768352, Slavka Kolara 25,10410 Velika Gorica</item>
      <item>Antun Crlenjak, 10000 Zagreb</item>
      <item>Zvonimir Barun, Adama Baltazara Krčelića 15,10290 Zaprešić</item>
      <item>Zdravko Božičević</item>
      <item>Mislav Bistrović, OIB 77214883107, Trg Petra Svačića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null</item>
      <item>, OIB null</item>
      <item>, OIB null</item>
      <item>, OIB 36232038528</item>
      <item>, OIB 47425676996</item>
      <item>, OIB null</item>
      <item>, OIB null</item>
      <item>, OIB null</item>
      <item>, OIB null</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40308912683</item>
      <item>, OIB 24560619907</item>
      <item>, OIB null</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null</item>
      <item>, OIB 11852545853</item>
      <item>, OIB 98547341104</item>
      <item>, OIB 85007284033</item>
      <item>, OIB 02310382331</item>
      <item>, OIB 15305179755</item>
      <item>, OIB 66546134535</item>
      <item>, OIB 86666503073</item>
      <item>, OIB 48150024520</item>
      <item>, OIB 10277772819</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48832374139</item>
      <item>, OIB 63902441919</item>
      <item>, OIB 45515944422</item>
      <item>, OIB 42112609273</item>
      <item>, OIB 04132278774</item>
      <item>, OIB 62519692888</item>
      <item>, OIB 56179447139</item>
      <item>, OIB 67660387238</item>
      <item>, OIB 49584641587</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55396621716</item>
      <item>, OIB 83416361565</item>
      <item>, OIB 68673320401</item>
      <item>, OIB 03377626486</item>
      <item>, OIB 45979512796</item>
      <item>, OIB 54057243372</item>
      <item>, OIB null</item>
      <item>, OIB 14406310871</item>
      <item>, OIB 47641118940</item>
      <item>, OIB 87157825646</item>
      <item>, OIB 88170432071</item>
      <item>, OIB 53995301946</item>
      <item>, OIB 84246899345</item>
      <item>, OIB 83656206667</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item>, OIB 21494913156</item>
      <item>, OIB 26497768352</item>
      <item>, OIB null</item>
      <item>, OIB null</item>
      <item>, OIB null</item>
      <item>, OIB 77214883107</item>
    </izvorni_sadrzaj>
    <derivirana_varijabla naziv="DomainObject.Predmet.SudioniciListNazivOIB_1">
      <item>, OIB 02217546383</item>
      <item>, OIB 92963223473</item>
      <item>, OIB null</item>
      <item>, OIB null</item>
      <item>, OIB null</item>
      <item>, OIB null</item>
      <item>, OIB null</item>
      <item>, OIB 36232038528</item>
      <item>, OIB 47425676996</item>
      <item>, OIB null</item>
      <item>, OIB null</item>
      <item>, OIB null</item>
      <item>, OIB null</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40308912683</item>
      <item>, OIB 24560619907</item>
      <item>, OIB null</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null</item>
      <item>, OIB 11852545853</item>
      <item>, OIB 98547341104</item>
      <item>, OIB 85007284033</item>
      <item>, OIB 02310382331</item>
      <item>, OIB 15305179755</item>
      <item>, OIB 66546134535</item>
      <item>, OIB 86666503073</item>
      <item>, OIB 48150024520</item>
      <item>, OIB 10277772819</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48832374139</item>
      <item>, OIB 63902441919</item>
      <item>, OIB 45515944422</item>
      <item>, OIB 42112609273</item>
      <item>, OIB 04132278774</item>
      <item>, OIB 62519692888</item>
      <item>, OIB 56179447139</item>
      <item>, OIB 67660387238</item>
      <item>, OIB 49584641587</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55396621716</item>
      <item>, OIB 83416361565</item>
      <item>, OIB 68673320401</item>
      <item>, OIB 03377626486</item>
      <item>, OIB 45979512796</item>
      <item>, OIB 54057243372</item>
      <item>, OIB null</item>
      <item>, OIB 14406310871</item>
      <item>, OIB 47641118940</item>
      <item>, OIB 87157825646</item>
      <item>, OIB 88170432071</item>
      <item>, OIB 53995301946</item>
      <item>, OIB 84246899345</item>
      <item>, OIB 83656206667</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item>, OIB 21494913156</item>
      <item>, OIB 26497768352</item>
      <item>, OIB null</item>
      <item>, OIB null</item>
      <item>, OIB null</item>
      <item>, OIB 77214883107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kolovoza 2019.</izvorni_sadrzaj>
    <derivirana_varijabla naziv="DomainObject.Predmet.DatumZadnjeOdrzaneSudskeRadnje_1">30. kolovoza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46509A-137D-42D0-9C5A-6EDF20C82F4F}">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13</properties:Pages>
  <properties:Words>4578</properties:Words>
  <properties:Characters>22625</properties:Characters>
  <properties:Lines>612</properties:Lines>
  <properties:Paragraphs>374</properties:Paragraphs>
  <properties:TotalTime>365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27544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2019-08-29T12:00:00Z</dcterms:created>
  <dc:creator>Tatjana Slaviček</dc:creator>
  <cp:lastModifiedBy>Tatjana Slaviček</cp:lastModifiedBy>
  <cp:lastPrinted>2019-08-30T09:41:00Z</cp:lastPrinted>
  <dcterms:modified xmlns:xsi="http://www.w3.org/2001/XMLSchema-instance" xsi:type="dcterms:W3CDTF">2019-08-30T11:22:00Z</dcterms:modified>
  <cp:revision>128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St-1094/2012-1233 / Zapisnik - Ročište za dražbu (St-1094-12 - ZAPISNIK 30.08.2019 - 4.docx)</vt:lpwstr>
  </prop:property>
  <prop:property fmtid="{D5CDD505-2E9C-101B-9397-08002B2CF9AE}" pid="4" name="CC_coloring">
    <vt:bool>false</vt:bool>
  </prop:property>
  <prop:property fmtid="{D5CDD505-2E9C-101B-9397-08002B2CF9AE}" pid="5" name="BrojStranica">
    <vt:i4>13</vt:i4>
  </prop:property>
</prop:Properties>
</file>