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e596a" w14:paraId="bee596a"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D42C5D">
        <w:t>17</w:t>
      </w:r>
      <w:r w:rsidR="00205907">
        <w:t>.</w:t>
      </w:r>
      <w:r w:rsidR="00C44336">
        <w:t>ožujka</w:t>
      </w:r>
      <w:r w:rsidR="00A04949">
        <w:t xml:space="preserve"> 2</w:t>
      </w:r>
      <w:r w:rsidR="008E2F36">
        <w:t>01</w:t>
      </w:r>
      <w:r w:rsidR="00FD533F">
        <w:t>6</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C44336" w:rsidP="008E2F36" w:rsidR="00554FEF" w:rsidRPr="00640990">
      <w:pPr>
        <w:jc w:val="both"/>
        <w:rPr>
          <w:b/>
          <w:u w:val="single"/>
        </w:rPr>
      </w:pPr>
      <w:r>
        <w:rPr>
          <w:b/>
          <w:u w:val="single"/>
        </w:rPr>
        <w:t>21</w:t>
      </w:r>
      <w:r w:rsidR="00C5722D">
        <w:rPr>
          <w:b/>
          <w:u w:val="single"/>
        </w:rPr>
        <w:t xml:space="preserve">. </w:t>
      </w:r>
      <w:r>
        <w:rPr>
          <w:b/>
          <w:u w:val="single"/>
        </w:rPr>
        <w:t>travnja</w:t>
      </w:r>
      <w:r w:rsidR="008F6B74">
        <w:rPr>
          <w:b/>
          <w:u w:val="single"/>
        </w:rPr>
        <w:t xml:space="preserve"> </w:t>
      </w:r>
      <w:r w:rsidR="00420170">
        <w:rPr>
          <w:b/>
          <w:u w:val="single"/>
        </w:rPr>
        <w:t>201</w:t>
      </w:r>
      <w:r w:rsidR="00251C2D">
        <w:rPr>
          <w:b/>
          <w:u w:val="single"/>
        </w:rPr>
        <w:t>6</w:t>
      </w:r>
      <w:r w:rsidR="00420170">
        <w:rPr>
          <w:b/>
          <w:u w:val="single"/>
        </w:rPr>
        <w:t xml:space="preserve">. u </w:t>
      </w:r>
      <w:r w:rsidR="00C5722D">
        <w:rPr>
          <w:b/>
          <w:u w:val="single"/>
        </w:rPr>
        <w:t>1</w:t>
      </w:r>
      <w:r w:rsidR="00B0071C">
        <w:rPr>
          <w:b/>
          <w:u w:val="single"/>
        </w:rPr>
        <w:t>0</w:t>
      </w:r>
      <w:r w:rsidR="008F6B74">
        <w:rPr>
          <w:b/>
          <w:u w:val="single"/>
        </w:rPr>
        <w:t>,</w:t>
      </w:r>
      <w:r w:rsidR="00FD533F">
        <w:rPr>
          <w:b/>
          <w:u w:val="single"/>
        </w:rPr>
        <w:t>0</w:t>
      </w:r>
      <w:r w:rsidR="00C5722D">
        <w:rPr>
          <w:b/>
          <w:u w:val="single"/>
        </w:rPr>
        <w:t>0</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C44336">
        <w:rPr>
          <w:b/>
          <w:u w:val="single"/>
        </w:rPr>
        <w:t>600</w:t>
      </w:r>
      <w:r w:rsidR="00E22C9E" w:rsidRPr="00E22C9E">
        <w:rPr>
          <w:b/>
          <w:u w:val="single"/>
        </w:rPr>
        <w:t>.</w:t>
      </w:r>
      <w:r w:rsidR="0027390F">
        <w:rPr>
          <w:b/>
          <w:u w:val="single"/>
        </w:rPr>
        <w:t>000</w:t>
      </w:r>
      <w:r w:rsidR="00E22C9E" w:rsidRPr="00E22C9E">
        <w:rPr>
          <w:b/>
          <w:u w:val="single"/>
        </w:rPr>
        <w:t>,00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C44336">
        <w:rPr>
          <w:b/>
          <w:u w:val="single"/>
        </w:rPr>
        <w:t>19</w:t>
      </w:r>
      <w:r w:rsidR="00C5722D" w:rsidRPr="00205907">
        <w:rPr>
          <w:b/>
          <w:u w:val="single"/>
        </w:rPr>
        <w:t xml:space="preserve">. </w:t>
      </w:r>
      <w:r w:rsidR="00C44336">
        <w:rPr>
          <w:b/>
          <w:u w:val="single"/>
        </w:rPr>
        <w:t>travnja</w:t>
      </w:r>
      <w:r w:rsidR="00B33E91" w:rsidRPr="00205907">
        <w:rPr>
          <w:b/>
          <w:u w:val="single"/>
        </w:rPr>
        <w:t xml:space="preserve"> 201</w:t>
      </w:r>
      <w:r w:rsidR="00251C2D">
        <w:rPr>
          <w:b/>
          <w:u w:val="single"/>
        </w:rPr>
        <w:t>6</w:t>
      </w:r>
      <w:r w:rsidRPr="00834131">
        <w:rPr>
          <w:u w:val="single"/>
        </w:rPr>
        <w:t>.</w:t>
      </w:r>
      <w:r w:rsidRPr="00BC4B61">
        <w:t xml:space="preserve"> </w:t>
      </w:r>
      <w:r>
        <w:t>u</w:t>
      </w:r>
      <w:r w:rsidR="00A9212E">
        <w:t xml:space="preserve">platile </w:t>
      </w:r>
      <w:r w:rsidR="00342211">
        <w:t>jamčevinu</w:t>
      </w:r>
      <w:r w:rsidR="00A9212E">
        <w:t xml:space="preserve"> u iznosu od </w:t>
      </w:r>
      <w:r w:rsidR="00251C2D">
        <w:rPr>
          <w:b/>
          <w:u w:val="single"/>
        </w:rPr>
        <w:t>5</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 xml:space="preserve">U Zagrebu </w:t>
      </w:r>
      <w:r w:rsidR="00D42C5D">
        <w:t>17</w:t>
      </w:r>
      <w:r w:rsidR="00C5722D">
        <w:t xml:space="preserve">. </w:t>
      </w:r>
      <w:r w:rsidR="00C44336">
        <w:t>ožujka</w:t>
      </w:r>
      <w:r w:rsidR="006A6611">
        <w:t xml:space="preserve"> </w:t>
      </w:r>
      <w:r w:rsidR="0070041A">
        <w:t>201</w:t>
      </w:r>
      <w:r w:rsidR="00FD533F">
        <w:t>6</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r w:rsidR="004901AF">
        <w:t>v.r.</w:t>
      </w:r>
    </w:p>
    <w:p w:rsidRDefault="00981B5F" w:rsidP="00006FBA" w:rsidR="00981B5F">
      <w:pPr>
        <w:jc w:val="both"/>
      </w:pPr>
    </w:p>
    <w:p w:rsidRDefault="00006FBA" w:rsidP="00006FBA" w:rsidR="00006FBA" w:rsidRPr="005869E1">
      <w:pPr>
        <w:jc w:val="both"/>
      </w:pPr>
      <w:r w:rsidRPr="005869E1">
        <w:t>UPUTA O PRAVNOM LIJEKU:</w:t>
      </w:r>
    </w:p>
    <w:p w:rsidRDefault="00006FBA" w:rsidP="00055622" w:rsidR="00640990">
      <w:pPr>
        <w:jc w:val="both"/>
      </w:pPr>
      <w:r>
        <w:t>Protiv ovog zaključka nije dopuštena žalba (čl.11. t.</w:t>
      </w:r>
      <w:r w:rsidR="00F566F8">
        <w:t xml:space="preserve"> </w:t>
      </w:r>
      <w:r>
        <w:t>9. SZ-a)</w:t>
      </w:r>
    </w:p>
    <w:p w:rsidRDefault="00115D6B" w:rsidP="00055622" w:rsidR="00115D6B">
      <w:pPr>
        <w:jc w:val="both"/>
      </w:pPr>
    </w:p>
    <w:p w:rsidRDefault="00115D6B" w:rsidP="00055622" w:rsidR="00115D6B">
      <w:pPr>
        <w:jc w:val="both"/>
      </w:pPr>
    </w:p>
    <w:p w:rsidRDefault="004901AF" w:rsidP="007A1486" w:rsidR="004901AF" w:rsidRPr="007A1486">
      <w:pPr>
        <w:ind w:left="720"/>
      </w:pPr>
      <w:r w:rsidRPr="007A1486">
        <w:tab/>
      </w:r>
      <w:r w:rsidRPr="007A1486">
        <w:tab/>
      </w:r>
      <w:r w:rsidRPr="007A1486">
        <w:tab/>
      </w:r>
      <w:r w:rsidRPr="007A1486">
        <w:tab/>
      </w:r>
      <w:r w:rsidRPr="007A1486">
        <w:tab/>
        <w:t>Za točnost otpravka - ovlašteni službenik</w:t>
      </w:r>
    </w:p>
    <w:p w:rsidRDefault="004901AF" w:rsidP="007A1486" w:rsidR="004901AF" w:rsidRPr="007A1486">
      <w:pPr>
        <w:ind w:left="720"/>
      </w:pPr>
      <w:r w:rsidRPr="007A1486">
        <w:tab/>
      </w:r>
      <w:r w:rsidRPr="007A1486">
        <w:tab/>
      </w:r>
      <w:r w:rsidRPr="007A1486">
        <w:tab/>
      </w:r>
      <w:r w:rsidRPr="007A1486">
        <w:tab/>
      </w:r>
      <w:r w:rsidRPr="007A1486">
        <w:tab/>
      </w:r>
      <w:r w:rsidRPr="007A1486">
        <w:tab/>
        <w:t xml:space="preserve">        Ivana Stampf</w:t>
      </w:r>
    </w:p>
    <w:p w:rsidRDefault="004901AF" w:rsidP="007A1486" w:rsidR="004901AF" w:rsidRPr="007A1486">
      <w:pPr>
        <w:ind w:left="720"/>
      </w:pPr>
    </w:p>
    <w:p w:rsidRDefault="00AB12F1" w:rsidP="004901AF" w:rsidR="00AB12F1">
      <w:pPr>
        <w:jc w:val="both"/>
      </w:pPr>
    </w:p>
    <w:sectPr w:rsidSect="002114E3" w:rsidR="00AB12F1">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01AF">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A6B2D"/>
    <w:rsid w:val="000B2D16"/>
    <w:rsid w:val="000E7277"/>
    <w:rsid w:val="001155B1"/>
    <w:rsid w:val="00115D6B"/>
    <w:rsid w:val="0016744A"/>
    <w:rsid w:val="001B29B4"/>
    <w:rsid w:val="001C3D63"/>
    <w:rsid w:val="00203D1E"/>
    <w:rsid w:val="00205907"/>
    <w:rsid w:val="00210F91"/>
    <w:rsid w:val="002114E3"/>
    <w:rsid w:val="002164BB"/>
    <w:rsid w:val="00216E53"/>
    <w:rsid w:val="00234698"/>
    <w:rsid w:val="002469E0"/>
    <w:rsid w:val="00251C2D"/>
    <w:rsid w:val="00270778"/>
    <w:rsid w:val="0027390F"/>
    <w:rsid w:val="00293832"/>
    <w:rsid w:val="00294E83"/>
    <w:rsid w:val="00296882"/>
    <w:rsid w:val="002C5BBF"/>
    <w:rsid w:val="002D75B6"/>
    <w:rsid w:val="002F7FF2"/>
    <w:rsid w:val="003038D9"/>
    <w:rsid w:val="00307762"/>
    <w:rsid w:val="0032032E"/>
    <w:rsid w:val="00323260"/>
    <w:rsid w:val="00333CE9"/>
    <w:rsid w:val="003340D2"/>
    <w:rsid w:val="00337DEA"/>
    <w:rsid w:val="00342211"/>
    <w:rsid w:val="003622D7"/>
    <w:rsid w:val="003758C6"/>
    <w:rsid w:val="00385D9F"/>
    <w:rsid w:val="003933FE"/>
    <w:rsid w:val="003D6C42"/>
    <w:rsid w:val="00420170"/>
    <w:rsid w:val="0042266C"/>
    <w:rsid w:val="00425A95"/>
    <w:rsid w:val="004700BF"/>
    <w:rsid w:val="004901AF"/>
    <w:rsid w:val="004A1C1E"/>
    <w:rsid w:val="004A3A68"/>
    <w:rsid w:val="004D4D28"/>
    <w:rsid w:val="004E5D6E"/>
    <w:rsid w:val="00512C92"/>
    <w:rsid w:val="00526F5A"/>
    <w:rsid w:val="005325FD"/>
    <w:rsid w:val="00532E66"/>
    <w:rsid w:val="00537215"/>
    <w:rsid w:val="005419DD"/>
    <w:rsid w:val="00541F0A"/>
    <w:rsid w:val="00554FEF"/>
    <w:rsid w:val="005869E1"/>
    <w:rsid w:val="00593F0B"/>
    <w:rsid w:val="00594D29"/>
    <w:rsid w:val="005F0903"/>
    <w:rsid w:val="00640990"/>
    <w:rsid w:val="006565E7"/>
    <w:rsid w:val="00681691"/>
    <w:rsid w:val="00687B48"/>
    <w:rsid w:val="00694BA3"/>
    <w:rsid w:val="00696452"/>
    <w:rsid w:val="006A6611"/>
    <w:rsid w:val="006E03C9"/>
    <w:rsid w:val="006E14EA"/>
    <w:rsid w:val="006E6A30"/>
    <w:rsid w:val="006E7FB3"/>
    <w:rsid w:val="0070041A"/>
    <w:rsid w:val="007065E1"/>
    <w:rsid w:val="007069EE"/>
    <w:rsid w:val="00714580"/>
    <w:rsid w:val="00726CCD"/>
    <w:rsid w:val="00732F85"/>
    <w:rsid w:val="007419F2"/>
    <w:rsid w:val="00761826"/>
    <w:rsid w:val="00767004"/>
    <w:rsid w:val="00787107"/>
    <w:rsid w:val="007A18B6"/>
    <w:rsid w:val="007D3CB2"/>
    <w:rsid w:val="007D7CAA"/>
    <w:rsid w:val="007E055B"/>
    <w:rsid w:val="007E7F99"/>
    <w:rsid w:val="00834131"/>
    <w:rsid w:val="00835EDE"/>
    <w:rsid w:val="008413D5"/>
    <w:rsid w:val="008A5CB2"/>
    <w:rsid w:val="008B2618"/>
    <w:rsid w:val="008C4B20"/>
    <w:rsid w:val="008C577F"/>
    <w:rsid w:val="008E1F58"/>
    <w:rsid w:val="008E2F36"/>
    <w:rsid w:val="008F6B74"/>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64B1"/>
    <w:rsid w:val="00A41BC8"/>
    <w:rsid w:val="00A56254"/>
    <w:rsid w:val="00A62738"/>
    <w:rsid w:val="00A63AD9"/>
    <w:rsid w:val="00A8002E"/>
    <w:rsid w:val="00A801DD"/>
    <w:rsid w:val="00A9212E"/>
    <w:rsid w:val="00AB12F1"/>
    <w:rsid w:val="00AD0C48"/>
    <w:rsid w:val="00AD67B6"/>
    <w:rsid w:val="00AE29A4"/>
    <w:rsid w:val="00AF0E04"/>
    <w:rsid w:val="00B0071C"/>
    <w:rsid w:val="00B33E91"/>
    <w:rsid w:val="00B708F4"/>
    <w:rsid w:val="00B73716"/>
    <w:rsid w:val="00B958EB"/>
    <w:rsid w:val="00BC4B61"/>
    <w:rsid w:val="00BC4C40"/>
    <w:rsid w:val="00BD10C9"/>
    <w:rsid w:val="00BD60F6"/>
    <w:rsid w:val="00C134FD"/>
    <w:rsid w:val="00C156E5"/>
    <w:rsid w:val="00C2545F"/>
    <w:rsid w:val="00C3671D"/>
    <w:rsid w:val="00C44336"/>
    <w:rsid w:val="00C54217"/>
    <w:rsid w:val="00C5722D"/>
    <w:rsid w:val="00C80075"/>
    <w:rsid w:val="00C85869"/>
    <w:rsid w:val="00CA4490"/>
    <w:rsid w:val="00CD1078"/>
    <w:rsid w:val="00D32739"/>
    <w:rsid w:val="00D42C5D"/>
    <w:rsid w:val="00D60658"/>
    <w:rsid w:val="00D764EB"/>
    <w:rsid w:val="00D84657"/>
    <w:rsid w:val="00DA1412"/>
    <w:rsid w:val="00DA7F3E"/>
    <w:rsid w:val="00DC41E6"/>
    <w:rsid w:val="00DD159D"/>
    <w:rsid w:val="00DE32B2"/>
    <w:rsid w:val="00DE3EFA"/>
    <w:rsid w:val="00E00C8C"/>
    <w:rsid w:val="00E22C9E"/>
    <w:rsid w:val="00E270F6"/>
    <w:rsid w:val="00E31163"/>
    <w:rsid w:val="00E438EE"/>
    <w:rsid w:val="00E43E10"/>
    <w:rsid w:val="00E8300E"/>
    <w:rsid w:val="00E87782"/>
    <w:rsid w:val="00E91836"/>
    <w:rsid w:val="00E96088"/>
    <w:rsid w:val="00EA3F2F"/>
    <w:rsid w:val="00EB37C3"/>
    <w:rsid w:val="00EB67C3"/>
    <w:rsid w:val="00EC3F25"/>
    <w:rsid w:val="00EE3F01"/>
    <w:rsid w:val="00F31FAE"/>
    <w:rsid w:val="00F54695"/>
    <w:rsid w:val="00F566F8"/>
    <w:rsid w:val="00F63508"/>
    <w:rsid w:val="00F7166F"/>
    <w:rsid w:val="00F96FAD"/>
    <w:rsid w:val="00FC37A7"/>
    <w:rsid w:val="00FC3875"/>
    <w:rsid w:val="00FD533F"/>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4901AF"/>
    <w:rPr>
      <w:color w:val="808080"/>
      <w:bdr w:space="0" w:sz="0" w:color="auto" w:val="none"/>
      <w:shd w:fill="auto" w:color="auto" w:val="clear"/>
    </w:rPr>
  </w:style>
  <w:style w:customStyle="true" w:styleId="eSPISCCParagraphDefaultFont" w:type="character">
    <w:name w:val="eSPIS_CC_Paragraph Default Font"/>
    <w:basedOn w:val="Zadanifontodlomka"/>
    <w:rsid w:val="004901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01AF"/>
    <w:rPr>
      <w:bdr w:space="0" w:sz="0" w:color="auto" w:val="none"/>
      <w:shd w:fill="FFFFCC" w:color="auto" w:val="clear"/>
      <w:lang w:val="hr-HR"/>
    </w:rPr>
  </w:style>
  <w:style w:customStyle="true" w:styleId="PozadinaSvijetloCrvena" w:type="character">
    <w:name w:val="Pozadina_SvijetloCrvena"/>
    <w:basedOn w:val="eSPISCCParagraphDefaultFont"/>
    <w:rsid w:val="004901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01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4901AF"/>
    <w:rPr>
      <w:color w:val="808080"/>
      <w:bdr w:color="auto" w:space="0" w:sz="0" w:val="none"/>
      <w:shd w:color="auto" w:fill="auto" w:val="clear"/>
    </w:rPr>
  </w:style>
  <w:style w:customStyle="1" w:styleId="eSPISCCParagraphDefaultFont" w:type="character">
    <w:name w:val="eSPIS_CC_Paragraph Default Font"/>
    <w:basedOn w:val="Zadanifontodlomka"/>
    <w:rsid w:val="004901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01AF"/>
    <w:rPr>
      <w:bdr w:color="auto" w:space="0" w:sz="0" w:val="none"/>
      <w:shd w:color="auto" w:fill="FFFFCC" w:val="clear"/>
      <w:lang w:val="hr-HR"/>
    </w:rPr>
  </w:style>
  <w:style w:customStyle="1" w:styleId="PozadinaSvijetloCrvena" w:type="character">
    <w:name w:val="Pozadina_SvijetloCrvena"/>
    <w:basedOn w:val="eSPISCCParagraphDefaultFont"/>
    <w:rsid w:val="004901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01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1262</properties:Words>
  <properties:Characters>7082</properties:Characters>
  <properties:Lines>136</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2016-03-17T09:00:00Z</dcterms:created>
  <dc:creator>rkrsnik</dc:creator>
  <cp:lastModifiedBy>Ivana Stampf</cp:lastModifiedBy>
  <cp:lastPrinted>2016-02-04T10:04:00Z</cp:lastPrinted>
  <dcterms:modified xmlns:xsi="http://www.w3.org/2001/XMLSchema-instance" xsi:type="dcterms:W3CDTF">2016-03-17T09:13:00Z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