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44d6" w14:paraId="62544d6" w:rsidRDefault="00BF40E6" w:rsidP="00910611" w:rsidR="00BF40E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F40E6" w:rsidP="00910611" w:rsidR="00BF40E6">
      <w:r>
        <w:rPr>
          <w:rFonts w:eastAsia="MS Mincho"/>
        </w:rPr>
        <w:t xml:space="preserve">   REPUBLIKA HRVATSKA</w:t>
      </w:r>
    </w:p>
    <w:p w:rsidRDefault="00BF40E6" w:rsidP="00910611" w:rsidR="00BF40E6">
      <w:r>
        <w:rPr>
          <w:rFonts w:eastAsia="MS Mincho"/>
        </w:rPr>
        <w:t>TRGOVAČKI SUD U RIJECI</w:t>
      </w:r>
    </w:p>
    <w:p w:rsidRDefault="00BF40E6" w:rsidR="00BF40E6"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75619D" w:rsidRPr="0075619D">
        <w:rPr>
          <w:b/>
        </w:rPr>
        <w:t>STAKLARNA DAMIŠ MARIJAN društvo s ograničenom odgovornošću za staklarske i soboslikarske radove, uokvirenje slika, proizvodnju, trgovinu i usluge, Čavle, Buzdohanj 157, OIB 92957763629</w:t>
      </w:r>
      <w:r w:rsidR="00F13D6E">
        <w:rPr>
          <w:b/>
        </w:rPr>
        <w:t xml:space="preserve">, </w:t>
      </w:r>
      <w:r w:rsidR="001C7A55" w:rsidRPr="001C7A55">
        <w:t xml:space="preserve">dana </w:t>
      </w:r>
      <w:r w:rsidR="00FA36AE">
        <w:t>13</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5619D" w:rsidRPr="0075619D">
        <w:rPr>
          <w:b/>
        </w:rPr>
        <w:t>STAKLARNA DAMIŠ MARIJAN društvo s ograničenom odgovornošću za staklarske i soboslikarske radove, uokvirenje slika, proizvodnju, trgovinu i usluge, Čavle, Buzdohanj 157, OIB 92957763629</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75619D">
        <w:t>Marko Žunić, Rijeka, Prolaz M. K. Kozulić 2, OIB 49744010088</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75619D" w:rsidRPr="0075619D">
        <w:rPr>
          <w:b/>
        </w:rPr>
        <w:t>STAKLARNA DAMIŠ MARIJAN društvo s ograničenom odgovornošću za staklarske i soboslikarske radove, uokvirenje slika, proizvodnju, trgovinu i usluge, Čavle, Buzdohanj 157, OIB 92957763629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75619D" w:rsidP="0075619D" w:rsidR="0075619D" w:rsidRPr="0075619D">
      <w:pPr>
        <w:jc w:val="both"/>
      </w:pPr>
      <w:r w:rsidRPr="0075619D">
        <w:tab/>
        <w:t xml:space="preserve">Financijska agencija, Regionalni centar Rijeka podnijela je ovome sudu 10. kolovoza 2016. godine prijedlog za otvaranje stečajnog postupka nad dužnikom STAKLARNA DAMIŠ MARIJAN društvo s ograničenom odgovornošću za staklarske i soboslikarske radove, uokvirenje slika, proizvodnju, trgovinu i usluge, Čavle, Buzdohanj 157, OIB 92957763629 (dalje: dužnik) temeljem čl.110. st.1. Stečajnog zakona (Narodne novine, br. 71/15, dalje: SZ-a). </w:t>
      </w:r>
    </w:p>
    <w:p w:rsidRDefault="0075619D" w:rsidP="0075619D" w:rsidR="0075619D" w:rsidRPr="0075619D">
      <w:pPr>
        <w:jc w:val="both"/>
      </w:pPr>
      <w:r w:rsidRPr="0075619D">
        <w:tab/>
        <w:t xml:space="preserve">Predlagatelj je u prijedlogu naveo da dužnik na dan 18. srpnja 2016. godine u Očevidniku redoslijeda osnova za plaćanje ima evidentirane neizvršene osnove za plaćanje u neprekinutom razdoblju od 120 dana u ukupnom iznosu od 65.436,09 kn u koji </w:t>
      </w:r>
      <w:r w:rsidRPr="0075619D">
        <w:lastRenderedPageBreak/>
        <w:t xml:space="preserve">iznos je uračunata i kamata i naknada Financijske agencije za provedbe ovrhe, da dužnik ima tri zaposlenika, te dostavila potvrdu o neizvršenim osnovama za plaćanje iz koje proizlazi da dužnik na dan 28. prosinca 2016. godine ima evidentirane neizvršene osnove za plaćanje u neprekinutom razdoblju od 282 dana. </w:t>
      </w:r>
    </w:p>
    <w:p w:rsidRDefault="0075619D" w:rsidP="0075619D" w:rsidR="0075619D" w:rsidRPr="0075619D">
      <w:pPr>
        <w:jc w:val="both"/>
      </w:pPr>
      <w:r w:rsidRPr="0075619D">
        <w:tab/>
        <w:t xml:space="preserve">Rješenjem posl. br. St-1313/16-4 od 13. siječnja 2017. godine pokrenut je prethodni postupak radi utvrđivanja pretpostavki za otvaranje stečajnog postupka nad dužnikom, te naloženo osobi za zastupanje dužnika Damiš Alfred, Buzdohanj, Bajčevo selo 18,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5619D" w:rsidP="0075619D" w:rsidR="0075619D" w:rsidRPr="0075619D">
      <w:pPr>
        <w:jc w:val="both"/>
      </w:pPr>
      <w:r w:rsidRPr="0075619D">
        <w:tab/>
        <w:t xml:space="preserve">U prethodnom postupku sud je saslušao zastupnika dužnika po zakonu, te utvrdio da dužnik u vlasništvu ima zaliha robe – stakla u komadima cca 10 m2. Dužnik u vlasništvu nema nekretnina, ima novčane tražbine prema trećim osobama, a za neke je pokrenuo postupak prisilne naplate.   </w:t>
      </w:r>
    </w:p>
    <w:p w:rsidRDefault="0075619D" w:rsidP="0075619D" w:rsidR="0075619D" w:rsidRPr="0075619D">
      <w:pPr>
        <w:jc w:val="both"/>
      </w:pPr>
      <w:r w:rsidRPr="0075619D">
        <w:tab/>
        <w:t xml:space="preserve">Do završetka prethodnog postupka, zastupnik dužnika po zakonu naveo je da postoji zainteresirani kupac Gorica staklo d.o.o., Republika Slovenija, za otkup 100%-tnog poslovnog udjela, naveo je da su pregovori u tijeku, a da će konačan ishod biti poznat do 01. srpnja 2017. godine. Stoga je na ročištu 30. svibnja 2017. godine predložio odgodu ročišta do 01. srpnja 2017. godine kada će biti poznat ishod pregovora s potencijalnim kupcem. </w:t>
      </w:r>
    </w:p>
    <w:p w:rsidRDefault="0075619D" w:rsidP="0075619D" w:rsidR="0075619D" w:rsidRPr="0075619D">
      <w:pPr>
        <w:jc w:val="both"/>
      </w:pPr>
      <w:r w:rsidRPr="0075619D">
        <w:tab/>
        <w:t xml:space="preserve">Do završetka prethodnog postupka sud je izvršio uvid u sudski registar ovoga suda i utvrdio da kod tuženika nisu provedene nikakve statusne promjene. Nadalje, kod dužnika je utvrđeno postojanje stečajnog razloga, nesposobnost za plaćanje iz čl.6. SZ-a. </w:t>
      </w:r>
    </w:p>
    <w:p w:rsidRDefault="0075619D" w:rsidP="0075619D" w:rsidR="0075619D" w:rsidRPr="0075619D">
      <w:pPr>
        <w:jc w:val="both"/>
      </w:pPr>
      <w:r w:rsidRPr="0075619D">
        <w:tab/>
        <w:t xml:space="preserve">Naime, dužnik u Očevidniku redoslijeda osnova za plaćanje na dan 31. svibnja 2017. godine ima evidentirane neizvršene osnove za plaćanje u neprekinutom razdoblju od 436 dana u ukupnom iznosu od 103.838,82 kn. </w:t>
      </w:r>
    </w:p>
    <w:p w:rsidRDefault="0075619D" w:rsidP="0075619D" w:rsidR="0075619D" w:rsidRPr="0075619D">
      <w:pPr>
        <w:jc w:val="both"/>
      </w:pPr>
      <w:r w:rsidRPr="0075619D">
        <w:tab/>
        <w:t xml:space="preserve">Prije donošenja odluke iz čl.132. SZ-a sud poziva osobe koje imaju pravni interes za provedbom stečajnog postupka nad dužnikom na uplatu predujma za namirenje troškova prethodnog stečajnog postupka. </w:t>
      </w:r>
    </w:p>
    <w:p w:rsidRDefault="0075619D" w:rsidP="0075619D" w:rsidR="0075619D" w:rsidRPr="0075619D">
      <w:pPr>
        <w:jc w:val="both"/>
      </w:pPr>
      <w:r w:rsidRPr="0075619D">
        <w:tab/>
        <w:t xml:space="preserve">Strukturu predvidivih troškova čine troškovi postupka: nagrada za rad i naknada troškova stečajnog upravitelja u bruto iznosu 20.000,00 kn, trošak knjigovodstva u iznosu 10.000,00 kn, ostali materijalni troškovi (izrada pečata i bankovne naknade) u iznosu 3.000,00 kn i predujam za namirenje troškova stečajnog postupka u iznosu 5.000,00 kn a koji iznos je Financijska agencija zaplijenila s računa dužnika. </w:t>
      </w:r>
    </w:p>
    <w:p w:rsidRDefault="0075619D" w:rsidP="00DA2696"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271096">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75619D">
        <w:t>11</w:t>
      </w:r>
      <w:r w:rsidR="00DA2696">
        <w:t>. srpnja</w:t>
      </w:r>
      <w:r w:rsidR="00615F42">
        <w:t xml:space="preserve"> </w:t>
      </w:r>
      <w:r w:rsidRPr="00D94E39">
        <w:t xml:space="preserve">2017. godine pozvane su osobe koje imaju pravni interes za provedbom stečajnog postupka da u roku od 15 dana uplate predujam u visini od </w:t>
      </w:r>
      <w:r w:rsidR="0075619D">
        <w:t>38.000,00</w:t>
      </w:r>
      <w:r w:rsidRPr="00D94E39">
        <w:t xml:space="preserve"> kn, za namirenje troškova otvorenog stečajnog postupka. Predmetno rješenje objavljeno je na mrežnoj stranici e-Oglasne ploče suda dana </w:t>
      </w:r>
      <w:r w:rsidR="0075619D">
        <w:t>11</w:t>
      </w:r>
      <w:r w:rsidR="00DA2696">
        <w:t>. srpnja</w:t>
      </w:r>
      <w:r w:rsidR="00615F42">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75619D">
        <w:t>11</w:t>
      </w:r>
      <w:r w:rsidR="00DA2696">
        <w:t>. srpnja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75619D">
        <w:t>1</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FA36AE">
        <w:rPr>
          <w:bCs/>
        </w:rPr>
        <w:t>13</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D9452D">
      <w:pPr>
        <w:jc w:val="right"/>
        <w:rPr>
          <w:bCs/>
        </w:rPr>
      </w:pPr>
      <w:r w:rsidRPr="00C86EE1">
        <w:rPr>
          <w:bCs/>
        </w:rPr>
        <w:t xml:space="preserve"> </w:t>
      </w: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75619D" w:rsidR="0075619D" w:rsidRPr="008F364A">
      <w:pPr>
        <w:ind w:firstLine="708" w:left="1416"/>
        <w:jc w:val="right"/>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C86EE1" w:rsidP="00D9452D" w:rsidR="00C86EE1" w:rsidRPr="008F364A">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75619D" w:rsidP="00AF3704" w:rsidR="0075619D">
      <w:pPr>
        <w:jc w:val="both"/>
        <w:rPr>
          <w:bCs/>
        </w:rPr>
      </w:pPr>
    </w:p>
    <w:p w:rsidRDefault="008F364A" w:rsidP="00C67034" w:rsidR="008F364A">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75619D">
        <w:rPr>
          <w:sz w:val="20"/>
          <w:szCs w:val="20"/>
        </w:rPr>
        <w:t>Damiš Alfred</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601C2C">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601C2C">
        <w:rPr>
          <w:sz w:val="20"/>
          <w:szCs w:val="20"/>
        </w:rPr>
        <w:t>Rijeka</w:t>
      </w:r>
    </w:p>
    <w:p w:rsidRDefault="00321306" w:rsidP="00321306" w:rsidR="00321306" w:rsidRPr="001A7568">
      <w:pPr>
        <w:rPr>
          <w:sz w:val="20"/>
          <w:szCs w:val="20"/>
        </w:rPr>
      </w:pPr>
      <w:r w:rsidRPr="001A7568">
        <w:rPr>
          <w:sz w:val="20"/>
          <w:szCs w:val="20"/>
        </w:rPr>
        <w:t xml:space="preserve">- Porezna uprava </w:t>
      </w:r>
      <w:r w:rsidR="00601C2C">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A36AE">
        <w:rPr>
          <w:sz w:val="20"/>
          <w:szCs w:val="20"/>
        </w:rPr>
        <w:t>13</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109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5619D">
      <w:rPr>
        <w:b/>
      </w:rPr>
      <w:t>1313</w:t>
    </w:r>
    <w:r w:rsidR="00B91059">
      <w:rPr>
        <w:b/>
      </w:rPr>
      <w:t>/2016-</w:t>
    </w:r>
    <w:r w:rsidR="0075619D">
      <w:rPr>
        <w:b/>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71096"/>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BF40E6"/>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140B"/>
    <w:rsid w:val="00CF41D3"/>
    <w:rsid w:val="00D13562"/>
    <w:rsid w:val="00D220FF"/>
    <w:rsid w:val="00D3330C"/>
    <w:rsid w:val="00D37C80"/>
    <w:rsid w:val="00D46C4F"/>
    <w:rsid w:val="00D5415B"/>
    <w:rsid w:val="00D55DB2"/>
    <w:rsid w:val="00D705C3"/>
    <w:rsid w:val="00D76D2B"/>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F40E6"/>
    <w:rPr>
      <w:color w:val="808080"/>
      <w:bdr w:space="0" w:sz="0" w:color="auto" w:val="none"/>
      <w:shd w:fill="auto" w:color="auto" w:val="clear"/>
    </w:rPr>
  </w:style>
  <w:style w:customStyle="true" w:styleId="eSPISCCParagraphDefaultFont" w:type="character">
    <w:name w:val="eSPIS_CC_Paragraph Default Font"/>
    <w:basedOn w:val="Zadanifontodlomka"/>
    <w:rsid w:val="00BF40E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F40E6"/>
    <w:rPr>
      <w:b/>
      <w:bdr w:space="0" w:sz="0" w:color="auto" w:val="none"/>
      <w:shd w:fill="FFFFCC" w:color="auto" w:val="clear"/>
      <w:lang w:val="hr-HR"/>
    </w:rPr>
  </w:style>
  <w:style w:customStyle="true" w:styleId="PozadinaSvijetloCrvena" w:type="character">
    <w:name w:val="Pozadina_SvijetloCrvena"/>
    <w:basedOn w:val="eSPISCCParagraphDefaultFont"/>
    <w:rsid w:val="00BF40E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F40E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F40E6"/>
    <w:rPr>
      <w:color w:val="808080"/>
      <w:bdr w:color="auto" w:space="0" w:sz="0" w:val="none"/>
      <w:shd w:color="auto" w:fill="auto" w:val="clear"/>
    </w:rPr>
  </w:style>
  <w:style w:customStyle="1" w:styleId="eSPISCCParagraphDefaultFont" w:type="character">
    <w:name w:val="eSPIS_CC_Paragraph Default Font"/>
    <w:basedOn w:val="Zadanifontodlomka"/>
    <w:rsid w:val="00BF40E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F40E6"/>
    <w:rPr>
      <w:b/>
      <w:bdr w:color="auto" w:space="0" w:sz="0" w:val="none"/>
      <w:shd w:color="auto" w:fill="FFFFCC" w:val="clear"/>
      <w:lang w:val="hr-HR"/>
    </w:rPr>
  </w:style>
  <w:style w:customStyle="1" w:styleId="PozadinaSvijetloCrvena" w:type="character">
    <w:name w:val="Pozadina_SvijetloCrvena"/>
    <w:basedOn w:val="eSPISCCParagraphDefaultFont"/>
    <w:rsid w:val="00BF40E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F40E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St-1313/2016-14</izvorni_sadrzaj>
    <derivirana_varijabla naziv="DomainObject.Oznaka_1">St-1313/2016-14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St-1313/2016</izvorni_sadrzaj>
    <derivirana_varijabla naziv="DomainObject.Predmet.OznakaBroj_1">St-1313/2016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STAKLARNA DAMIŠ MARIJAN d.o.o.</izvorni_sadrzaj>
    <derivirana_varijabla naziv="DomainObject.Predmet.ProtustrankaFormated_1">  STAKLARNA DAMIŠ MARIJAN d.o.o.</derivirana_varijabla>
  </DomainObject.Predmet.ProtustrankaFormated>
  <DomainObject.Predmet.ProtustrankaFormatedOIB>
    <izvorni_sadrzaj>  STAKLARNA DAMIŠ MARIJAN d.o.o., OIB 92957763629</izvorni_sadrzaj>
    <derivirana_varijabla naziv="DomainObject.Predmet.ProtustrankaFormatedOIB_1">  STAKLARNA DAMIŠ MARIJAN d.o.o., OIB 92957763629</derivirana_varijabla>
  </DomainObject.Predmet.ProtustrankaFormatedOIB>
  <DomainObject.Predmet.ProtustrankaFormatedWithAdress>
    <izvorni_sadrzaj> STAKLARNA DAMIŠ MARIJAN d.o.o., Buzdohanj 157, 51219 Čavle</izvorni_sadrzaj>
    <derivirana_varijabla naziv="DomainObject.Predmet.ProtustrankaFormatedWithAdress_1"> STAKLARNA DAMIŠ MARIJAN d.o.o., Buzdohanj 157, 51219 Čavle</derivirana_varijabla>
  </DomainObject.Predmet.ProtustrankaFormatedWithAdress>
  <DomainObject.Predmet.ProtustrankaFormatedWithAdressOIB>
    <izvorni_sadrzaj> STAKLARNA DAMIŠ MARIJAN d.o.o., OIB 92957763629, Buzdohanj 157, 51219 Čavle</izvorni_sadrzaj>
    <derivirana_varijabla naziv="DomainObject.Predmet.ProtustrankaFormatedWithAdressOIB_1"> STAKLARNA DAMIŠ MARIJAN d.o.o., OIB 92957763629, Buzdohanj 157, 51219 Čavle</derivirana_varijabla>
  </DomainObject.Predmet.ProtustrankaFormatedWithAdressOIB>
  <DomainObject.Predmet.ProtustrankaWithAdress>
    <izvorni_sadrzaj>STAKLARNA DAMIŠ MARIJAN d.o.o. Buzdohanj 157, 51219 Čavle</izvorni_sadrzaj>
    <derivirana_varijabla naziv="DomainObject.Predmet.ProtustrankaWithAdress_1">STAKLARNA DAMIŠ MARIJAN d.o.o. Buzdohanj 157, 51219 Čavle</derivirana_varijabla>
  </DomainObject.Predmet.ProtustrankaWithAdress>
  <DomainObject.Predmet.ProtustrankaWithAdressOIB>
    <izvorni_sadrzaj>STAKLARNA DAMIŠ MARIJAN d.o.o., OIB 92957763629, Buzdohanj 157, 51219 Čavle</izvorni_sadrzaj>
    <derivirana_varijabla naziv="DomainObject.Predmet.ProtustrankaWithAdressOIB_1">STAKLARNA DAMIŠ MARIJAN d.o.o., OIB 92957763629, Buzdohanj 157, 51219 Čavle</derivirana_varijabla>
  </DomainObject.Predmet.ProtustrankaWithAdressOIB>
  <DomainObject.Predmet.ProtustrankaNazivFormated>
    <izvorni_sadrzaj>STAKLARNA DAMIŠ MARIJAN d.o.o.</izvorni_sadrzaj>
    <derivirana_varijabla naziv="DomainObject.Predmet.ProtustrankaNazivFormated_1">STAKLARNA DAMIŠ MARIJAN d.o.o.</derivirana_varijabla>
  </DomainObject.Predmet.ProtustrankaNazivFormated>
  <DomainObject.Predmet.ProtustrankaNazivFormatedOIB>
    <izvorni_sadrzaj>STAKLARNA DAMIŠ MARIJAN d.o.o., OIB 92957763629</izvorni_sadrzaj>
    <derivirana_varijabla naziv="DomainObject.Predmet.ProtustrankaNazivFormatedOIB_1">STAKLARNA DAMIŠ MARIJAN d.o.o., OIB 92957763629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STAKLARNA DAMIŠ MARIJAN d.o.o.</item>
    </izvorni_sadrzaj>
    <derivirana_varijabla naziv="DomainObject.Predmet.ProtuStrankaListFormated_1">
      <item>STAKLARNA DAMIŠ MARIJAN d.o.o.</item>
    </derivirana_varijabla>
  </DomainObject.Predmet.ProtuStrankaListFormated>
  <DomainObject.Predmet.ProtuStrankaListFormatedOIB>
    <izvorni_sadrzaj>
      <item>STAKLARNA DAMIŠ MARIJAN d.o.o., OIB 92957763629</item>
    </izvorni_sadrzaj>
    <derivirana_varijabla naziv="DomainObject.Predmet.ProtuStrankaListFormatedOIB_1">
      <item>STAKLARNA DAMIŠ MARIJAN d.o.o., OIB 92957763629</item>
    </derivirana_varijabla>
  </DomainObject.Predmet.ProtuStrankaListFormatedOIB>
  <DomainObject.Predmet.ProtuStrankaListFormatedWithAdress>
    <izvorni_sadrzaj>
      <item>STAKLARNA DAMIŠ MARIJAN d.o.o., Buzdohanj 157, 51219 Čavle</item>
    </izvorni_sadrzaj>
    <derivirana_varijabla naziv="DomainObject.Predmet.ProtuStrankaListFormatedWithAdress_1">
      <item>STAKLARNA DAMIŠ MARIJAN d.o.o., Buzdohanj 157, 51219 Čavle</item>
    </derivirana_varijabla>
  </DomainObject.Predmet.ProtuStrankaListFormatedWithAdress>
  <DomainObject.Predmet.ProtuStrankaListFormatedWithAdressOIB>
    <izvorni_sadrzaj>
      <item>STAKLARNA DAMIŠ MARIJAN d.o.o., OIB 92957763629, Buzdohanj 157, 51219 Čavle</item>
    </izvorni_sadrzaj>
    <derivirana_varijabla naziv="DomainObject.Predmet.ProtuStrankaListFormatedWithAdressOIB_1">
      <item>STAKLARNA DAMIŠ MARIJAN d.o.o., OIB 92957763629, Buzdohanj 157, 51219 Čavle</item>
    </derivirana_varijabla>
  </DomainObject.Predmet.ProtuStrankaListFormatedWithAdressOIB>
  <DomainObject.Predmet.ProtuStrankaListNazivFormated>
    <izvorni_sadrzaj>
      <item>STAKLARNA DAMIŠ MARIJAN d.o.o.</item>
    </izvorni_sadrzaj>
    <derivirana_varijabla naziv="DomainObject.Predmet.ProtuStrankaListNazivFormated_1">
      <item>STAKLARNA DAMIŠ MARIJAN d.o.o.</item>
    </derivirana_varijabla>
  </DomainObject.Predmet.ProtuStrankaListNazivFormated>
  <DomainObject.Predmet.ProtuStrankaListNazivFormatedOIB>
    <izvorni_sadrzaj>
      <item>STAKLARNA DAMIŠ MARIJAN d.o.o., OIB 92957763629</item>
    </izvorni_sadrzaj>
    <derivirana_varijabla naziv="DomainObject.Predmet.ProtuStrankaListNazivFormatedOIB_1">
      <item>STAKLARNA DAMIŠ MARIJAN d.o.o., OIB 92957763629</item>
    </derivirana_varijabla>
  </DomainObject.Predmet.ProtuStrankaListNazivFormatedOIB>
  <DomainObject.Predmet.OstaliListFormated>
    <izvorni_sadrzaj>
      <item>Alfred Damiš</item>
    </izvorni_sadrzaj>
    <derivirana_varijabla naziv="DomainObject.Predmet.OstaliListFormated_1">
      <item>Alfred Damiš</item>
    </derivirana_varijabla>
  </DomainObject.Predmet.OstaliListFormated>
  <DomainObject.Predmet.OstaliListFormatedOIB>
    <izvorni_sadrzaj>
      <item>Alfred Damiš, OIB 84309877498</item>
    </izvorni_sadrzaj>
    <derivirana_varijabla naziv="DomainObject.Predmet.OstaliListFormatedOIB_1">
      <item>Alfred Damiš, OIB 84309877498</item>
    </derivirana_varijabla>
  </DomainObject.Predmet.OstaliListFormatedOIB>
  <DomainObject.Predmet.OstaliListFormatedWithAdress>
    <izvorni_sadrzaj>
      <item>Alfred Damiš, Bajčevo Selo 18, 51218 Buzdohanj</item>
    </izvorni_sadrzaj>
    <derivirana_varijabla naziv="DomainObject.Predmet.OstaliListFormatedWithAdress_1">
      <item>Alfred Damiš, Bajčevo Selo 18, 51218 Buzdohanj</item>
    </derivirana_varijabla>
  </DomainObject.Predmet.OstaliListFormatedWithAdress>
  <DomainObject.Predmet.OstaliListFormatedWithAdressOIB>
    <izvorni_sadrzaj>
      <item>Alfred Damiš, OIB 84309877498, Bajčevo Selo 18, 51218 Buzdohanj</item>
    </izvorni_sadrzaj>
    <derivirana_varijabla naziv="DomainObject.Predmet.OstaliListFormatedWithAdressOIB_1">
      <item>Alfred Damiš, OIB 84309877498, Bajčevo Selo 18, 51218 Buzdohanj</item>
    </derivirana_varijabla>
  </DomainObject.Predmet.OstaliListFormatedWithAdressOIB>
  <DomainObject.Predmet.OstaliListNazivFormated>
    <izvorni_sadrzaj>
      <item>Alfred Damiš</item>
    </izvorni_sadrzaj>
    <derivirana_varijabla naziv="DomainObject.Predmet.OstaliListNazivFormated_1">
      <item>Alfred Damiš</item>
    </derivirana_varijabla>
  </DomainObject.Predmet.OstaliListNazivFormated>
  <DomainObject.Predmet.OstaliListNazivFormatedOIB>
    <izvorni_sadrzaj>
      <item>Alfred Damiš, OIB 84309877498</item>
    </izvorni_sadrzaj>
    <derivirana_varijabla naziv="DomainObject.Predmet.OstaliListNazivFormatedOIB_1">
      <item>Alfred Damiš, OIB 84309877498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St-1313/2016-14</izvorni_sadrzaj>
    <derivirana_varijabla naziv="DomainObject.PoslovniBrojDokumenta_1">St-1313/2016-14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STAKLARNA DAMIŠ MARIJAN d.o.o.</izvorni_sadrzaj>
    <derivirana_varijabla naziv="DomainObject.Predmet.ProtustrankaIDrugi_1">STAKLARNA DAMIŠ MARIJAN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STAKLARNA DAMIŠ MARIJAN d.o.o., OIB 92957763629, Buzdohanj 157, 51219 Čavle</izvorni_sadrzaj>
    <derivirana_varijabla naziv="DomainObject.Predmet.ProtustrankaIDrugiAdressOIB_1">STAKLARNA DAMIŠ MARIJAN d.o.o., OIB 92957763629, Buzdohanj 157,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STAKLARNA DAMIŠ MARIJAN d.o.o.</item>
      <item>Alfred Damiš</item>
    </izvorni_sadrzaj>
    <derivirana_varijabla naziv="DomainObject.Predmet.SudioniciListNaziv_1">
      <item>FINA  Rijeka</item>
      <item>STAKLARNA DAMIŠ MARIJAN d.o.o.</item>
      <item>Alfred Damiš</item>
    </derivirana_varijabla>
  </DomainObject.Predmet.SudioniciListNaziv>
  <DomainObject.Predmet.SudioniciListAdressOIB>
    <izvorni_sadrzaj>
      <item>FINA  Rijeka, OIB 85821130368, Frana Kurelca 8,51000 Rijeka</item>
      <item>STAKLARNA DAMIŠ MARIJAN d.o.o., OIB 92957763629, Buzdohanj 157,51219 Čavle</item>
      <item>Alfred Damiš, OIB 84309877498, Bajčevo Selo 18,51218 Buzdohanj</item>
    </izvorni_sadrzaj>
    <derivirana_varijabla naziv="DomainObject.Predmet.SudioniciListAdressOIB_1">
      <item>FINA  Rijeka, OIB 85821130368, Frana Kurelca 8,51000 Rijeka</item>
      <item>STAKLARNA DAMIŠ MARIJAN d.o.o., OIB 92957763629, Buzdohanj 157,51219 Čavle</item>
      <item>Alfred Damiš, OIB 84309877498, Bajčevo Selo 18,51218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92957763629</item>
      <item>, OIB 84309877498</item>
    </izvorni_sadrzaj>
    <derivirana_varijabla naziv="DomainObject.Predmet.SudioniciListNazivOIB_1">
      <item>, OIB 85821130368</item>
      <item>, OIB 92957763629</item>
      <item>, OIB 84309877498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484B2A-F3E6-4251-B59A-7365D46FE8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1153</properties:Words>
  <properties:Characters>6490</properties:Characters>
  <properties:Lines>138</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2017-10-13T12:42:00Z</dcterms:created>
  <dc:creator>dcmelik</dc:creator>
  <cp:lastModifiedBy>Jasna Radulović</cp:lastModifiedBy>
  <cp:lastPrinted>2017-10-13T12:33:00Z</cp:lastPrinted>
  <dcterms:modified xmlns:xsi="http://www.w3.org/2001/XMLSchema-instance" xsi:type="dcterms:W3CDTF">2017-10-13T12:47:00Z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St-1313/2016-14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