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7cd6" w14:paraId="b357cd6" w:rsidRDefault="000631F6" w:rsidP="000631F6" w:rsidR="000631F6" w:rsidRPr="005A27F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A27F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A27F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A27F5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A27F5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A27F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A27F5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A27F5">
        <w:rPr>
          <w:rFonts w:hAnsi="Times New Roman" w:ascii="Times New Roman"/>
          <w:sz w:val="22"/>
          <w:szCs w:val="22"/>
          <w:lang w:eastAsia="en-US" w:val="hr-HR"/>
        </w:rPr>
        <w:tab/>
      </w:r>
      <w:r w:rsidRPr="005A27F5">
        <w:rPr>
          <w:rFonts w:hAnsi="Times New Roman" w:ascii="Times New Roman"/>
          <w:sz w:val="22"/>
          <w:szCs w:val="22"/>
          <w:lang w:eastAsia="en-US" w:val="hr-HR"/>
        </w:rPr>
        <w:tab/>
      </w:r>
      <w:r w:rsidRPr="005A27F5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A27F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A27F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A27F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A27F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A27F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A27F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A27F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A27F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A27F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A27F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A27F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A27F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1310B" w:rsidRPr="005A27F5">
        <w:rPr>
          <w:rFonts w:hAnsi="Times New Roman" w:ascii="Times New Roman"/>
          <w:sz w:val="22"/>
          <w:szCs w:val="22"/>
        </w:rPr>
        <w:t xml:space="preserve"> DW&amp;LP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d.o.o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41310B" w:rsidRPr="005A27F5">
        <w:rPr>
          <w:rFonts w:hAnsi="Times New Roman" w:ascii="Times New Roman"/>
          <w:sz w:val="22"/>
          <w:szCs w:val="22"/>
        </w:rPr>
        <w:t>za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41310B" w:rsidRPr="005A27F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turizam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i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ugostiteljstvo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41310B" w:rsidRPr="005A27F5">
        <w:rPr>
          <w:rFonts w:hAnsi="Times New Roman" w:ascii="Times New Roman"/>
          <w:sz w:val="22"/>
          <w:szCs w:val="22"/>
        </w:rPr>
        <w:t>Mlini-Blato</w:t>
      </w:r>
      <w:proofErr w:type="spellEnd"/>
      <w:r w:rsidR="0041310B" w:rsidRPr="005A27F5">
        <w:rPr>
          <w:rFonts w:hAnsi="Times New Roman" w:ascii="Times New Roman"/>
          <w:sz w:val="22"/>
          <w:szCs w:val="22"/>
        </w:rPr>
        <w:t xml:space="preserve"> 0, MBS: 060083978, OIB: 80422236699</w:t>
      </w:r>
      <w:r w:rsidR="00405038" w:rsidRPr="005A27F5">
        <w:rPr>
          <w:rFonts w:hAnsi="Times New Roman" w:ascii="Times New Roman"/>
          <w:sz w:val="22"/>
          <w:szCs w:val="22"/>
        </w:rPr>
        <w:t xml:space="preserve">, 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6094" w:rsidRPr="005A27F5">
        <w:rPr>
          <w:rFonts w:hAnsi="Times New Roman" w:ascii="Times New Roman"/>
          <w:sz w:val="22"/>
          <w:szCs w:val="22"/>
          <w:lang w:val="hr-HR"/>
        </w:rPr>
        <w:t>14</w:t>
      </w:r>
      <w:r w:rsidR="003B06EF" w:rsidRPr="005A27F5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5A27F5">
        <w:rPr>
          <w:rFonts w:hAnsi="Times New Roman" w:ascii="Times New Roman"/>
          <w:sz w:val="22"/>
          <w:szCs w:val="22"/>
          <w:lang w:val="hr-HR"/>
        </w:rPr>
        <w:t>2016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A27F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A27F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</w:rPr>
        <w:t>I</w:t>
      </w:r>
      <w:r w:rsidRPr="005A27F5">
        <w:rPr>
          <w:rFonts w:hAnsi="Times New Roman" w:ascii="Times New Roman"/>
          <w:sz w:val="22"/>
          <w:szCs w:val="22"/>
        </w:rPr>
        <w:t xml:space="preserve">   </w:t>
      </w:r>
      <w:r w:rsidR="0074774C" w:rsidRPr="005A27F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dužnikom</w:t>
      </w:r>
      <w:proofErr w:type="spellEnd"/>
      <w:r w:rsidR="008B47A2" w:rsidRPr="005A27F5">
        <w:rPr>
          <w:rFonts w:hAnsi="Times New Roman" w:ascii="Times New Roman"/>
          <w:sz w:val="22"/>
          <w:szCs w:val="22"/>
        </w:rPr>
        <w:t>,</w:t>
      </w:r>
      <w:r w:rsidR="00405038" w:rsidRPr="005A27F5">
        <w:rPr>
          <w:rFonts w:hAnsi="Times New Roman" w:ascii="Times New Roman"/>
          <w:sz w:val="22"/>
          <w:szCs w:val="22"/>
        </w:rPr>
        <w:t xml:space="preserve"> </w:t>
      </w:r>
      <w:r w:rsidR="00B44588" w:rsidRPr="005A27F5">
        <w:rPr>
          <w:rFonts w:hAnsi="Times New Roman" w:ascii="Times New Roman"/>
          <w:sz w:val="22"/>
          <w:szCs w:val="22"/>
        </w:rPr>
        <w:t xml:space="preserve">DW&amp;LP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d.o.o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B44588" w:rsidRPr="005A27F5">
        <w:rPr>
          <w:rFonts w:hAnsi="Times New Roman" w:ascii="Times New Roman"/>
          <w:sz w:val="22"/>
          <w:szCs w:val="22"/>
        </w:rPr>
        <w:t>za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B44588" w:rsidRPr="005A27F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turizam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i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ugostiteljstvo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Mlini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Blato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0, MBS: 060083978, OIB: 80422236699</w:t>
      </w:r>
      <w:r w:rsidR="00576094" w:rsidRPr="005A27F5">
        <w:rPr>
          <w:rFonts w:hAnsi="Times New Roman" w:ascii="Times New Roman"/>
          <w:sz w:val="22"/>
          <w:szCs w:val="22"/>
          <w:lang w:val="hr-HR"/>
        </w:rPr>
        <w:t>dana 14</w:t>
      </w:r>
      <w:r w:rsidR="003B06EF" w:rsidRPr="005A27F5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5A27F5">
        <w:rPr>
          <w:rFonts w:hAnsi="Times New Roman" w:ascii="Times New Roman"/>
          <w:sz w:val="22"/>
          <w:szCs w:val="22"/>
        </w:rPr>
        <w:t xml:space="preserve">u </w:t>
      </w:r>
      <w:r w:rsidR="007C3B4C">
        <w:rPr>
          <w:rFonts w:hAnsi="Times New Roman" w:ascii="Times New Roman"/>
          <w:sz w:val="22"/>
          <w:szCs w:val="22"/>
        </w:rPr>
        <w:t>10.35</w:t>
      </w:r>
      <w:r w:rsidR="00C14FA7" w:rsidRPr="005A27F5">
        <w:rPr>
          <w:rFonts w:hAnsi="Times New Roman" w:ascii="Times New Roman"/>
          <w:sz w:val="22"/>
          <w:szCs w:val="22"/>
        </w:rPr>
        <w:t xml:space="preserve"> </w:t>
      </w:r>
      <w:r w:rsidR="002810F6" w:rsidRPr="005A27F5">
        <w:rPr>
          <w:rFonts w:hAnsi="Times New Roman" w:ascii="Times New Roman"/>
          <w:sz w:val="22"/>
          <w:szCs w:val="22"/>
        </w:rPr>
        <w:t>sati</w:t>
      </w:r>
      <w:r w:rsidR="00EE69E5" w:rsidRPr="005A27F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A27F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5A27F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A27F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A27F5">
      <w:pPr>
        <w:pStyle w:val="BodyText21"/>
        <w:rPr>
          <w:rFonts w:hAnsi="Times New Roman" w:ascii="Times New Roman"/>
          <w:sz w:val="22"/>
          <w:szCs w:val="22"/>
        </w:rPr>
      </w:pPr>
      <w:r w:rsidRPr="005A27F5">
        <w:rPr>
          <w:rFonts w:hAnsi="Times New Roman" w:ascii="Times New Roman"/>
          <w:b/>
          <w:sz w:val="22"/>
          <w:szCs w:val="22"/>
        </w:rPr>
        <w:t>II</w:t>
      </w:r>
      <w:r w:rsidRPr="005A27F5">
        <w:rPr>
          <w:rFonts w:hAnsi="Times New Roman" w:ascii="Times New Roman"/>
          <w:sz w:val="22"/>
          <w:szCs w:val="22"/>
        </w:rPr>
        <w:t xml:space="preserve">   </w:t>
      </w:r>
      <w:r w:rsidR="0074774C" w:rsidRPr="005A27F5">
        <w:rPr>
          <w:rFonts w:hAnsi="Times New Roman" w:ascii="Times New Roman"/>
          <w:sz w:val="22"/>
          <w:szCs w:val="22"/>
        </w:rPr>
        <w:tab/>
      </w:r>
      <w:r w:rsidR="00EE69E5" w:rsidRPr="005A27F5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5A27F5">
        <w:rPr>
          <w:rFonts w:hAnsi="Times New Roman" w:ascii="Times New Roman"/>
          <w:sz w:val="22"/>
          <w:szCs w:val="22"/>
        </w:rPr>
        <w:t>RENATO SABLJIĆ, Zagreb, Zdenački zavoj 14, OIB: 74644810692.</w:t>
      </w:r>
    </w:p>
    <w:p w:rsidRDefault="00C76584" w:rsidP="009E4F0E" w:rsidR="00C76584" w:rsidRPr="005A27F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FF6753" w:rsidRPr="005A27F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ab/>
      </w:r>
      <w:r w:rsidR="00EE69E5" w:rsidRPr="005A27F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6094" w:rsidRPr="005A27F5">
        <w:rPr>
          <w:rFonts w:hAnsi="Times New Roman" w:ascii="Times New Roman"/>
          <w:sz w:val="22"/>
          <w:szCs w:val="22"/>
        </w:rPr>
        <w:t xml:space="preserve"> </w:t>
      </w:r>
      <w:r w:rsidR="00B44588" w:rsidRPr="005A27F5">
        <w:rPr>
          <w:rFonts w:hAnsi="Times New Roman" w:ascii="Times New Roman"/>
          <w:sz w:val="22"/>
          <w:szCs w:val="22"/>
        </w:rPr>
        <w:t xml:space="preserve"> DW&amp;LP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d.o.o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B44588" w:rsidRPr="005A27F5">
        <w:rPr>
          <w:rFonts w:hAnsi="Times New Roman" w:ascii="Times New Roman"/>
          <w:sz w:val="22"/>
          <w:szCs w:val="22"/>
        </w:rPr>
        <w:t>za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trgovinu</w:t>
      </w:r>
      <w:proofErr w:type="spellEnd"/>
      <w:proofErr w:type="gramEnd"/>
      <w:r w:rsidR="00B44588" w:rsidRPr="005A27F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turizam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i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ugostiteljstvo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Mlini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44588" w:rsidRPr="005A27F5">
        <w:rPr>
          <w:rFonts w:hAnsi="Times New Roman" w:ascii="Times New Roman"/>
          <w:sz w:val="22"/>
          <w:szCs w:val="22"/>
        </w:rPr>
        <w:t>Blato</w:t>
      </w:r>
      <w:proofErr w:type="spellEnd"/>
      <w:r w:rsidR="00B44588" w:rsidRPr="005A27F5">
        <w:rPr>
          <w:rFonts w:hAnsi="Times New Roman" w:ascii="Times New Roman"/>
          <w:sz w:val="22"/>
          <w:szCs w:val="22"/>
        </w:rPr>
        <w:t xml:space="preserve"> 0, MBS: 060083978, OIB: 80422236699</w:t>
      </w:r>
    </w:p>
    <w:p w:rsidRDefault="008A3EC7" w:rsidP="00B42D99" w:rsidR="008A3EC7" w:rsidRPr="005A27F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ab/>
      </w:r>
      <w:r w:rsidR="00B2463B" w:rsidRPr="005A27F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A27F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A27F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A27F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A27F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A27F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A27F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A27F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A27F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A27F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A27F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A27F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A27F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A27F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>-a</w:t>
      </w:r>
      <w:r w:rsidRPr="005A27F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A27F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ab/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A27F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A27F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A27F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A27F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F6753" w:rsidRPr="005A27F5">
        <w:rPr>
          <w:rFonts w:hAnsi="Times New Roman" w:ascii="Times New Roman"/>
          <w:sz w:val="22"/>
          <w:szCs w:val="22"/>
          <w:lang w:val="hr-HR"/>
        </w:rPr>
        <w:t>suda 29</w:t>
      </w:r>
      <w:r w:rsidR="008B47A2" w:rsidRPr="005A27F5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5A27F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5A27F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5A27F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A27F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A27F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A27F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5A27F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5A27F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5A27F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5A27F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5A27F5">
        <w:rPr>
          <w:rFonts w:hAnsi="Times New Roman" w:ascii="Times New Roman"/>
          <w:sz w:val="22"/>
          <w:szCs w:val="22"/>
          <w:lang w:val="hr-HR"/>
        </w:rPr>
        <w:t>n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5A27F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5A27F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5A27F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5A27F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A27F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5A27F5">
        <w:rPr>
          <w:rFonts w:hAnsi="Times New Roman" w:ascii="Times New Roman"/>
          <w:sz w:val="22"/>
          <w:szCs w:val="22"/>
          <w:lang w:val="hr-HR"/>
        </w:rPr>
        <w:t>užnik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5A27F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5A27F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5A27F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A27F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576094" w:rsidRPr="005A27F5">
        <w:rPr>
          <w:rFonts w:hAnsi="Times New Roman" w:ascii="Times New Roman"/>
          <w:b/>
          <w:sz w:val="22"/>
          <w:szCs w:val="22"/>
          <w:lang w:val="hr-HR"/>
        </w:rPr>
        <w:t xml:space="preserve"> 14</w:t>
      </w:r>
      <w:r w:rsidR="003B06EF" w:rsidRPr="005A27F5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5A27F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5A27F5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5A27F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5A27F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5A27F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5A27F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1C67D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A27F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A27F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5A27F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5A27F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5A27F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5A27F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5A27F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5A27F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5A27F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5A27F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5A27F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5A27F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A27F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5A27F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8A3EC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8A3EC7" w:rsidR="00576094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A3EC7" w:rsidRPr="005A27F5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B44588" w:rsidRPr="005A27F5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="00576094" w:rsidRPr="005A27F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5A27F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5A27F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5A27F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A27F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27F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A27F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A27F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A27F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A27F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A27F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5A27F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5A27F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41310B">
          <w:rPr>
            <w:rFonts w:hAnsi="Times New Roman" w:ascii="Times New Roman"/>
            <w:b/>
          </w:rPr>
          <w:t>51</w:t>
        </w:r>
        <w:r w:rsidR="008A3EC7">
          <w:rPr>
            <w:rFonts w:hAnsi="Times New Roman" w:ascii="Times New Roman"/>
            <w:b/>
          </w:rPr>
          <w:t>8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41310B">
      <w:rPr>
        <w:rFonts w:hAnsi="Times New Roman" w:ascii="Times New Roman"/>
        <w:b/>
        <w:lang w:val="hr-HR"/>
      </w:rPr>
      <w:t>St-518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1C67D6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C3B4C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čl.444.st.1.SZ-a</izvorni_sadrzaj>
    <derivirana_varijabla naziv="DomainObject.Predmet.Opis_1">čl.444.st.1.SZ-a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DW &amp; LP, d.o.o. za trgovinu, turizam i ugostiteljstvo</izvorni_sadrzaj>
    <derivirana_varijabla naziv="DomainObject.Predmet.ProtustrankaFormated_1">  DW &amp; LP, d.o.o. za trgovinu, turizam i ugostiteljstvo</derivirana_varijabla>
  </DomainObject.Predmet.ProtustrankaFormated>
  <DomainObject.Predmet.ProtustrankaFormatedOIB>
    <izvorni_sadrzaj>  DW &amp; LP, d.o.o. za trgovinu, turizam i ugostiteljstvo, OIB 80422236699</izvorni_sadrzaj>
    <derivirana_varijabla naziv="DomainObject.Predmet.ProtustrankaFormatedOIB_1">  DW &amp; LP, d.o.o. za trgovinu, turizam i ugostiteljstvo, OIB 80422236699</derivirana_varijabla>
  </DomainObject.Predmet.ProtustrankaFormatedOIB>
  <DomainObject.Predmet.ProtustrankaFormatedWithAdress>
    <izvorni_sadrzaj> DW &amp; LP, d.o.o. za trgovinu, turizam i ugostiteljstvo, Mlini-Blato 0, 20000 Dubrovnik</izvorni_sadrzaj>
    <derivirana_varijabla naziv="DomainObject.Predmet.ProtustrankaFormatedWithAdress_1"> DW &amp; LP, d.o.o. za trgovinu, turizam i ugostiteljstvo, Mlini-Blato 0, 20000 Dubrovnik</derivirana_varijabla>
  </DomainObject.Predmet.ProtustrankaFormatedWithAdress>
  <DomainObject.Predmet.ProtustrankaFormatedWithAdressOIB>
    <izvorni_sadrzaj> DW &amp; LP, d.o.o. za trgovinu, turizam i ugostiteljstvo, OIB 80422236699, Mlini-Blato 0, 20000 Dubrovnik</izvorni_sadrzaj>
    <derivirana_varijabla naziv="DomainObject.Predmet.ProtustrankaFormatedWithAdressOIB_1"> DW &amp; LP, d.o.o. za trgovinu, turizam i ugostiteljstvo, OIB 80422236699, Mlini-Blato 0, 20000 Dubrovnik</derivirana_varijabla>
  </DomainObject.Predmet.ProtustrankaFormatedWithAdressOIB>
  <DomainObject.Predmet.ProtustrankaWithAdress>
    <izvorni_sadrzaj>DW &amp; LP, d.o.o. za trgovinu, turizam i ugostiteljstvo Mlini-Blato 0, 20000 Dubrovnik</izvorni_sadrzaj>
    <derivirana_varijabla naziv="DomainObject.Predmet.ProtustrankaWithAdress_1">DW &amp; LP, d.o.o. za trgovinu, turizam i ugostiteljstvo Mlini-Blato 0, 20000 Dubrovnik</derivirana_varijabla>
  </DomainObject.Predmet.ProtustrankaWithAdress>
  <DomainObject.Predmet.ProtustrankaWithAdressOIB>
    <izvorni_sadrzaj>DW &amp; LP, d.o.o. za trgovinu, turizam i ugostiteljstvo, OIB 80422236699, Mlini-Blato 0, 20000 Dubrovnik</izvorni_sadrzaj>
    <derivirana_varijabla naziv="DomainObject.Predmet.ProtustrankaWithAdressOIB_1">DW &amp; LP, d.o.o. za trgovinu, turizam i ugostiteljstvo, OIB 80422236699, Mlini-Blato 0, 20000 Dubrovnik</derivirana_varijabla>
  </DomainObject.Predmet.ProtustrankaWithAdressOIB>
  <DomainObject.Predmet.ProtustrankaNazivFormated>
    <izvorni_sadrzaj>DW &amp; LP, d.o.o. za trgovinu, turizam i ugostiteljstvo</izvorni_sadrzaj>
    <derivirana_varijabla naziv="DomainObject.Predmet.ProtustrankaNazivFormated_1">DW &amp; LP, d.o.o. za trgovinu, turizam i ugostiteljstvo</derivirana_varijabla>
  </DomainObject.Predmet.ProtustrankaNazivFormated>
  <DomainObject.Predmet.ProtustrankaNazivFormatedOIB>
    <izvorni_sadrzaj>DW &amp; LP, d.o.o. za trgovinu, turizam i ugostiteljstvo, OIB 80422236699</izvorni_sadrzaj>
    <derivirana_varijabla naziv="DomainObject.Predmet.ProtustrankaNazivFormatedOIB_1">DW &amp; LP, d.o.o. za trgovinu, turizam i ugostiteljstvo, OIB 80422236699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DW &amp; LP, d.o.o. za trgovinu, turizam i ugostiteljstvo</item>
    </izvorni_sadrzaj>
    <derivirana_varijabla naziv="DomainObject.Predmet.ProtuStrankaListFormated_1">
      <item>DW &amp; LP, d.o.o. za trgovinu, turizam i ugostiteljstvo</item>
    </derivirana_varijabla>
  </DomainObject.Predmet.ProtuStrankaListFormated>
  <DomainObject.Predmet.ProtuStrankaListFormatedOIB>
    <izvorni_sadrzaj>
      <item>DW &amp; LP, d.o.o. za trgovinu, turizam i ugostiteljstvo, OIB 80422236699</item>
    </izvorni_sadrzaj>
    <derivirana_varijabla naziv="DomainObject.Predmet.ProtuStrankaListFormatedOIB_1">
      <item>DW &amp; LP, d.o.o. za trgovinu, turizam i ugostiteljstvo, OIB 80422236699</item>
    </derivirana_varijabla>
  </DomainObject.Predmet.ProtuStrankaListFormatedOIB>
  <DomainObject.Predmet.ProtuStrankaListFormatedWithAdress>
    <izvorni_sadrzaj>
      <item>DW &amp; LP, d.o.o. za trgovinu, turizam i ugostiteljstvo, Mlini-Blato 0, 20000 Dubrovnik</item>
    </izvorni_sadrzaj>
    <derivirana_varijabla naziv="DomainObject.Predmet.ProtuStrankaListFormatedWithAdress_1">
      <item>DW &amp; LP, d.o.o. za trgovinu, turizam i ugostiteljstvo, Mlini-Blato 0, 20000 Dubrovnik</item>
    </derivirana_varijabla>
  </DomainObject.Predmet.ProtuStrankaListFormatedWithAdress>
  <DomainObject.Predmet.ProtuStrankaListFormatedWithAdressOIB>
    <izvorni_sadrzaj>
      <item>DW &amp; LP, d.o.o. za trgovinu, turizam i ugostiteljstvo, OIB 80422236699, Mlini-Blato 0, 20000 Dubrovnik</item>
    </izvorni_sadrzaj>
    <derivirana_varijabla naziv="DomainObject.Predmet.ProtuStrankaListFormatedWithAdressOIB_1">
      <item>DW &amp; LP, d.o.o. za trgovinu, turizam i ugostiteljstvo, OIB 80422236699, Mlini-Blato 0, 20000 Dubrovnik</item>
    </derivirana_varijabla>
  </DomainObject.Predmet.ProtuStrankaListFormatedWithAdressOIB>
  <DomainObject.Predmet.ProtuStrankaListNazivFormated>
    <izvorni_sadrzaj>
      <item>DW &amp; LP, d.o.o. za trgovinu, turizam i ugostiteljstvo</item>
    </izvorni_sadrzaj>
    <derivirana_varijabla naziv="DomainObject.Predmet.ProtuStrankaListNazivFormated_1">
      <item>DW &amp; LP, d.o.o. za trgovinu, turizam i ugostiteljstvo</item>
    </derivirana_varijabla>
  </DomainObject.Predmet.ProtuStrankaListNazivFormated>
  <DomainObject.Predmet.ProtuStrankaListNazivFormatedOIB>
    <izvorni_sadrzaj>
      <item>DW &amp; LP, d.o.o. za trgovinu, turizam i ugostiteljstvo, OIB 80422236699</item>
    </izvorni_sadrzaj>
    <derivirana_varijabla naziv="DomainObject.Predmet.ProtuStrankaListNazivFormatedOIB_1">
      <item>DW &amp; LP, d.o.o. za trgovinu, turizam i ugostiteljstvo, OIB 80422236699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DW &amp; LP, d.o.o. za trgovinu, turizam i ugostiteljstvo</izvorni_sadrzaj>
    <derivirana_varijabla naziv="DomainObject.Predmet.ProtustrankaIDrugi_1">DW &amp; LP,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DW &amp; LP, d.o.o. za trgovinu, turizam i ugostiteljstvo, OIB 80422236699, Mlini-Blato 0, 20000 Dubrovnik</izvorni_sadrzaj>
    <derivirana_varijabla naziv="DomainObject.Predmet.ProtustrankaIDrugiAdressOIB_1">DW &amp; LP, d.o.o. za trgovinu, turizam i ugostiteljstvo, OIB 80422236699, Mlini-Blato 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DW &amp; LP, d.o.o. za trgovinu, turizam i ugostiteljstvo</item>
    </izvorni_sadrzaj>
    <derivirana_varijabla naziv="DomainObject.Predmet.SudioniciListNaziv_1">
      <item>FINA,RC Split,Podružnica Dubrovnik</item>
      <item>DW &amp; LP, d.o.o. za trgovinu, turizam i ugostiteljstvo</item>
    </derivirana_varijabla>
  </DomainObject.Predmet.SudioniciListNaziv>
  <DomainObject.Predmet.SudioniciListAdressOIB>
    <izvorni_sadrzaj>
      <item>FINA,RC Split,Podružnica Dubrovnik, OIB 85821130368, Vukovarska 2,20000 Dubrovnik</item>
      <item>DW &amp; LP, d.o.o. za trgovinu, turizam i ugostiteljstvo, OIB 80422236699, Mlini-Blato 0,20000 Dubrovnik</item>
    </izvorni_sadrzaj>
    <derivirana_varijabla naziv="DomainObject.Predmet.SudioniciListAdressOIB_1">
      <item>FINA,RC Split,Podružnica Dubrovnik, OIB 85821130368, Vukovarska 2,20000 Dubrovnik</item>
      <item>DW &amp; LP, d.o.o. za trgovinu, turizam i ugostiteljstvo, OIB 80422236699, Mlini-Blato 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80422236699</item>
    </izvorni_sadrzaj>
    <derivirana_varijabla naziv="DomainObject.Predmet.SudioniciListNazivOIB_1">
      <item>, OIB 85821130368</item>
      <item>, OIB 80422236699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6D3D7-2053-4DE9-9526-CA1D26E83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2854</properties:Characters>
  <properties:Lines>98</properties:Lines>
  <properties:Paragraphs>32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2016-07-14T08:18:00Z</cp:lastPrinted>
  <dcterms:modified xmlns:xsi="http://www.w3.org/2001/XMLSchema-instance" xsi:type="dcterms:W3CDTF">2016-07-14T08:18:00Z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