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7008" w14:paraId="8d0700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0C154F">
        <w:rPr>
          <w:rFonts w:hAnsi="Times New Roman" w:ascii="Times New Roman"/>
          <w:b/>
          <w:sz w:val="24"/>
          <w:szCs w:val="24"/>
        </w:rPr>
        <w:t>46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0C154F">
        <w:rPr>
          <w:rFonts w:hAnsi="Times New Roman" w:ascii="Times New Roman"/>
        </w:rPr>
        <w:t>46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0C154F" w:rsidRPr="000C154F">
        <w:rPr>
          <w:rFonts w:hAnsi="Times New Roman" w:ascii="Times New Roman"/>
        </w:rPr>
        <w:t>SERVISNI CENTAR DIZALA gospodarsko interesno udruženje za ugradnju i održavanje dizala i trgovinu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0C154F" w:rsidRPr="000C154F">
        <w:rPr>
          <w:rFonts w:hAnsi="Times New Roman" w:ascii="Times New Roman"/>
        </w:rPr>
        <w:t>57939832238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2A2E88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1B41"/>
    <w:rsid w:val="00716ACC"/>
    <w:rsid w:val="00744136"/>
    <w:rsid w:val="007C5DC8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C6126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12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12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12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12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12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12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12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12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SERVISNI CENTAR DIZALA gospodarsko interesno udruženje za ugradnju i održavanje dizala i trgovinu</izvorni_sadrzaj>
    <derivirana_varijabla naziv="DomainObject.Predmet.ProtustrankaFormated_1">  SERVISNI CENTAR DIZALA gospodarsko interesno udruženje za ugradnju i održavanje dizala i trgovinu</derivirana_varijabla>
  </DomainObject.Predmet.ProtustrankaFormated>
  <DomainObject.Predmet.ProtustrankaFormatedOIB>
    <izvorni_sadrzaj>  SERVISNI CENTAR DIZALA gospodarsko interesno udruženje za ugradnju i održavanje dizala i trgovinu, OIB 57939832238</izvorni_sadrzaj>
    <derivirana_varijabla naziv="DomainObject.Predmet.ProtustrankaFormatedOIB_1">  SERVISNI CENTAR DIZALA gospodarsko interesno udruženje za ugradnju i održavanje dizala i trgovinu, OIB 57939832238</derivirana_varijabla>
  </DomainObject.Predmet.ProtustrankaFormatedOIB>
  <DomainObject.Predmet.ProtustrankaFormatedWithAdress>
    <izvorni_sadrzaj> SERVISNI CENTAR DIZALA gospodarsko interesno udruženje za ugradnju i održavanje dizala i trgovinu, Sveti Duh 96, 10000 Zagreb</izvorni_sadrzaj>
    <derivirana_varijabla naziv="DomainObject.Predmet.ProtustrankaFormatedWithAdress_1"> SERVISNI CENTAR DIZALA gospodarsko interesno udruženje za ugradnju i održavanje dizala i trgovinu, Sveti Duh 96, 10000 Zagreb</derivirana_varijabla>
  </DomainObject.Predmet.ProtustrankaFormatedWithAdress>
  <DomainObject.Predmet.ProtustrankaFormatedWithAdressOIB>
    <izvorni_sadrzaj> SERVISNI CENTAR DIZALA gospodarsko interesno udruženje za ugradnju i održavanje dizala i trgovinu, OIB 57939832238, Sveti Duh 96, 10000 Zagreb</izvorni_sadrzaj>
    <derivirana_varijabla naziv="DomainObject.Predmet.ProtustrankaFormatedWithAdressOIB_1"> SERVISNI CENTAR DIZALA gospodarsko interesno udruženje za ugradnju i održavanje dizala i trgovinu, OIB 57939832238, Sveti Duh 96, 10000 Zagreb</derivirana_varijabla>
  </DomainObject.Predmet.ProtustrankaFormatedWithAdressOIB>
  <DomainObject.Predmet.ProtustrankaWithAdress>
    <izvorni_sadrzaj>SERVISNI CENTAR DIZALA gospodarsko interesno udruženje za ugradnju i održavanje dizala i trgovinu Sveti Duh 96, 10000 Zagreb</izvorni_sadrzaj>
    <derivirana_varijabla naziv="DomainObject.Predmet.ProtustrankaWithAdress_1">SERVISNI CENTAR DIZALA gospodarsko interesno udruženje za ugradnju i održavanje dizala i trgovinu Sveti Duh 96, 10000 Zagreb</derivirana_varijabla>
  </DomainObject.Predmet.ProtustrankaWithAdress>
  <DomainObject.Predmet.ProtustrankaWithAdressOIB>
    <izvorni_sadrzaj>SERVISNI CENTAR DIZALA gospodarsko interesno udruženje za ugradnju i održavanje dizala i trgovinu, OIB 57939832238, Sveti Duh 96, 10000 Zagreb</izvorni_sadrzaj>
    <derivirana_varijabla naziv="DomainObject.Predmet.ProtustrankaWithAdressOIB_1">SERVISNI CENTAR DIZALA gospodarsko interesno udruženje za ugradnju i održavanje dizala i trgovinu, OIB 57939832238, Sveti Duh 96, 10000 Zagreb</derivirana_varijabla>
  </DomainObject.Predmet.ProtustrankaWithAdressOIB>
  <DomainObject.Predmet.ProtustrankaNazivFormated>
    <izvorni_sadrzaj>SERVISNI CENTAR DIZALA gospodarsko interesno udruženje za ugradnju i održavanje dizala i trgovinu</izvorni_sadrzaj>
    <derivirana_varijabla naziv="DomainObject.Predmet.ProtustrankaNazivFormated_1">SERVISNI CENTAR DIZALA gospodarsko interesno udruženje za ugradnju i održavanje dizala i trgovinu</derivirana_varijabla>
  </DomainObject.Predmet.ProtustrankaNazivFormated>
  <DomainObject.Predmet.ProtustrankaNazivFormatedOIB>
    <izvorni_sadrzaj>SERVISNI CENTAR DIZALA gospodarsko interesno udruženje za ugradnju i održavanje dizala i trgovinu, OIB 57939832238</izvorni_sadrzaj>
    <derivirana_varijabla naziv="DomainObject.Predmet.ProtustrankaNazivFormatedOIB_1">SERVISNI CENTAR DIZALA gospodarsko interesno udruženje za ugradnju i održavanje dizala i trgovinu, OIB 57939832238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SERVISNI CENTAR DIZALA gospodarsko interesno udruženje za ugradnju i održavanje dizala i trgovinu</item>
    </izvorni_sadrzaj>
    <derivirana_varijabla naziv="DomainObject.Predmet.ProtuStrankaListFormated_1">
      <item>SERVISNI CENTAR DIZALA gospodarsko interesno udruženje za ugradnju i održavanje dizala i trgovinu</item>
    </derivirana_varijabla>
  </DomainObject.Predmet.ProtuStrankaListFormated>
  <DomainObject.Predmet.ProtuStrankaListFormatedOIB>
    <izvorni_sadrzaj>
      <item>SERVISNI CENTAR DIZALA gospodarsko interesno udruženje za ugradnju i održavanje dizala i trgovinu, OIB 57939832238</item>
    </izvorni_sadrzaj>
    <derivirana_varijabla naziv="DomainObject.Predmet.ProtuStrankaListFormatedOIB_1">
      <item>SERVISNI CENTAR DIZALA gospodarsko interesno udruženje za ugradnju i održavanje dizala i trgovinu, OIB 57939832238</item>
    </derivirana_varijabla>
  </DomainObject.Predmet.ProtuStrankaListFormatedOIB>
  <DomainObject.Predmet.ProtuStrankaListFormatedWithAdress>
    <izvorni_sadrzaj>
      <item>SERVISNI CENTAR DIZALA gospodarsko interesno udruženje za ugradnju i održavanje dizala i trgovinu, Sveti Duh 96, 10000 Zagreb</item>
    </izvorni_sadrzaj>
    <derivirana_varijabla naziv="DomainObject.Predmet.ProtuStrankaListFormatedWithAdress_1">
      <item>SERVISNI CENTAR DIZALA gospodarsko interesno udruženje za ugradnju i održavanje dizala i trgovinu, Sveti Duh 96, 10000 Zagreb</item>
    </derivirana_varijabla>
  </DomainObject.Predmet.ProtuStrankaListFormatedWithAdress>
  <DomainObject.Predmet.ProtuStrankaListFormatedWithAdressOIB>
    <izvorni_sadrzaj>
      <item>SERVISNI CENTAR DIZALA gospodarsko interesno udruženje za ugradnju i održavanje dizala i trgovinu, OIB 57939832238, Sveti Duh 96, 10000 Zagreb</item>
    </izvorni_sadrzaj>
    <derivirana_varijabla naziv="DomainObject.Predmet.ProtuStrankaListFormatedWithAdressOIB_1">
      <item>SERVISNI CENTAR DIZALA gospodarsko interesno udruženje za ugradnju i održavanje dizala i trgovinu, OIB 57939832238, Sveti Duh 96, 10000 Zagreb</item>
    </derivirana_varijabla>
  </DomainObject.Predmet.ProtuStrankaListFormatedWithAdressOIB>
  <DomainObject.Predmet.ProtuStrankaListNazivFormated>
    <izvorni_sadrzaj>
      <item>SERVISNI CENTAR DIZALA gospodarsko interesno udruženje za ugradnju i održavanje dizala i trgovinu</item>
    </izvorni_sadrzaj>
    <derivirana_varijabla naziv="DomainObject.Predmet.ProtuStrankaListNazivFormated_1">
      <item>SERVISNI CENTAR DIZALA gospodarsko interesno udruženje za ugradnju i održavanje dizala i trgovinu</item>
    </derivirana_varijabla>
  </DomainObject.Predmet.ProtuStrankaListNazivFormated>
  <DomainObject.Predmet.ProtuStrankaListNazivFormatedOIB>
    <izvorni_sadrzaj>
      <item>SERVISNI CENTAR DIZALA gospodarsko interesno udruženje za ugradnju i održavanje dizala i trgovinu, OIB 57939832238</item>
    </izvorni_sadrzaj>
    <derivirana_varijabla naziv="DomainObject.Predmet.ProtuStrankaListNazivFormatedOIB_1">
      <item>SERVISNI CENTAR DIZALA gospodarsko interesno udruženje za ugradnju i održavanje dizala i trgovinu, OIB 57939832238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SERVISNI CENTAR DIZALA gospodarsko interesno udruženje za ugradnju i održavanje dizala i trgovinu</izvorni_sadrzaj>
    <derivirana_varijabla naziv="DomainObject.Predmet.ProtustrankaIDrugi_1">SERVISNI CENTAR DIZALA gospodarsko interesno udruženje za ugradnju i održavanje dizala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SERVISNI CENTAR DIZALA gospodarsko interesno udruženje za ugradnju i održavanje dizala i trgovinu, OIB 57939832238, Sveti Duh 96, 10000 Zagreb</izvorni_sadrzaj>
    <derivirana_varijabla naziv="DomainObject.Predmet.ProtustrankaIDrugiAdressOIB_1">SERVISNI CENTAR DIZALA gospodarsko interesno udruženje za ugradnju i održavanje dizala i trgovinu, OIB 57939832238, Sveti Duh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SERVISNI CENTAR DIZALA gospodarsko interesno udruženje za ugradnju i održavanje dizala i trgovinu</item>
    </izvorni_sadrzaj>
    <derivirana_varijabla naziv="DomainObject.Predmet.SudioniciListNaziv_1">
      <item>FINA Regionalni centar Zagreb</item>
      <item>SERVISNI CENTAR DIZALA gospodarsko interesno udruženje za ugradnju i održavanje dizala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SERVISNI CENTAR DIZALA gospodarsko interesno udruženje za ugradnju i održavanje dizala i trgovinu, OIB 57939832238, Sveti Duh 96,10000 Zagreb</item>
    </izvorni_sadrzaj>
    <derivirana_varijabla naziv="DomainObject.Predmet.SudioniciListAdressOIB_1">
      <item>FINA Regionalni centar Zagreb, OIB 85821130368, Trg svibanjskih žrtava 1995. 1,10000 Zagreb</item>
      <item>SERVISNI CENTAR DIZALA gospodarsko interesno udruženje za ugradnju i održavanje dizala i trgovinu, OIB 57939832238, Sveti Duh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57939832238</item>
    </izvorni_sadrzaj>
    <derivirana_varijabla naziv="DomainObject.Predmet.SudioniciListNazivOIB_1">
      <item>, OIB 85821130368</item>
      <item>, OIB 57939832238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829</properties:Characters>
  <properties:Lines>50</properties:Lines>
  <properties:Paragraphs>21</properties:Paragraphs>
  <properties:TotalTime>243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2016-04-20T08:04:00Z</cp:lastPrinted>
  <dcterms:modified xmlns:xsi="http://www.w3.org/2001/XMLSchema-instance" xsi:type="dcterms:W3CDTF">2016-04-20T08:06:00Z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