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dd02" w14:paraId="34fdd0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F62DB4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852FEF" w:rsidP="00A126F0" w:rsidR="00852FEF" w:rsidRPr="00A126F0">
      <w:pPr>
        <w:ind w:hanging="720" w:left="360"/>
        <w:rPr>
          <w:b/>
        </w:rPr>
      </w:pP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852FEF" w:rsidR="00852FEF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852FEF" w:rsidR="00852FE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8F4E29">
        <w:t>Mario Pažin</w:t>
      </w:r>
      <w:r>
        <w:t xml:space="preserve">, </w:t>
      </w:r>
      <w:r w:rsidR="008F4E29">
        <w:t xml:space="preserve">33000 Virovitica, Pavla Radića 3, </w:t>
      </w:r>
      <w:r>
        <w:t xml:space="preserve">OIB </w:t>
      </w:r>
      <w:r w:rsidR="008F4E29">
        <w:t>24478825348</w:t>
      </w:r>
      <w:r>
        <w:t xml:space="preserve"> </w:t>
      </w:r>
      <w:r w:rsidR="00852FE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852FE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852FEF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BB3B71">
        <w:t>21. ETAŽA Suvlasnički dio: 380/10000 Stan I, nalazi se u potkrovlju (dvorišni dio) a sastoji se od: kupaonice, kuhinje, dnevne sobe, sobe i izbe, ukupne korisne površine 71,32 m</w:t>
      </w:r>
      <w:r w:rsidR="00BB3B71" w:rsidRPr="00852FEF">
        <w:rPr>
          <w:vertAlign w:val="superscript"/>
        </w:rPr>
        <w:t>2</w:t>
      </w:r>
      <w:r w:rsidR="009532CA">
        <w:t>,</w:t>
      </w:r>
    </w:p>
    <w:p w:rsidRDefault="004E0F0A" w:rsidP="00852FEF" w:rsidR="004E0F0A">
      <w:pPr>
        <w:pStyle w:val="Odlomakpopisa"/>
        <w:ind w:left="720"/>
        <w:jc w:val="both"/>
      </w:pPr>
      <w:r>
        <w:t xml:space="preserve">za iznos od </w:t>
      </w:r>
      <w:r w:rsidR="00FD4A03">
        <w:t>1</w:t>
      </w:r>
      <w:r w:rsidR="00BB3B71">
        <w:t>87</w:t>
      </w:r>
      <w:r w:rsidR="00FD4A03">
        <w:t>.</w:t>
      </w:r>
      <w:r w:rsidR="00BB3B71">
        <w:t>278</w:t>
      </w:r>
      <w:r w:rsidR="006A7EDF">
        <w:t>,</w:t>
      </w:r>
      <w:r w:rsidR="00BB3B71">
        <w:t>66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4A732E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4A732E" w:rsidRPr="004A732E">
        <w:t>187.278,66</w:t>
      </w:r>
      <w:r w:rsidR="00072BAB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4A732E">
        <w:t>37.055,73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4A732E">
        <w:t>150.222,93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</w:t>
      </w:r>
      <w:r w:rsidR="004A732E">
        <w:t>9000</w:t>
      </w:r>
      <w:r>
        <w:t xml:space="preserve">, a kao podatak drugi broj P2 </w:t>
      </w:r>
      <w:r w:rsidR="000F6F63">
        <w:t xml:space="preserve">treba upisati </w:t>
      </w:r>
      <w:r w:rsidR="00915282">
        <w:t>10</w:t>
      </w:r>
      <w:r w:rsidR="004A732E">
        <w:t>600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E30002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E30002" w:rsidRPr="00E30002">
        <w:t>187.278,66</w:t>
      </w:r>
      <w:r w:rsidR="00915282" w:rsidRPr="00915282">
        <w:t xml:space="preserve">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E30002" w:rsidRPr="00E30002">
        <w:rPr>
          <w:bCs/>
        </w:rPr>
        <w:t>37.055,73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 xml:space="preserve">kn, te s računa broj HR1123900011300028787 iznos od </w:t>
      </w:r>
      <w:r w:rsidR="00E30002" w:rsidRPr="00E30002">
        <w:rPr>
          <w:bCs/>
        </w:rPr>
        <w:t>150.222,93</w:t>
      </w:r>
      <w:r w:rsidR="00E30002">
        <w:rPr>
          <w:bCs/>
        </w:rPr>
        <w:t xml:space="preserve"> </w:t>
      </w:r>
      <w:r w:rsidR="00D130E3" w:rsidRPr="009752AC">
        <w:rPr>
          <w:bCs/>
        </w:rPr>
        <w:t xml:space="preserve">kn na žiro-račun suda broj </w:t>
      </w:r>
      <w:r w:rsidR="00D130E3" w:rsidRPr="009752AC">
        <w:rPr>
          <w:bCs/>
        </w:rPr>
        <w:lastRenderedPageBreak/>
        <w:t>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E30002" w:rsidP="001D6E9E" w:rsidR="00053A04">
      <w:pPr>
        <w:pStyle w:val="Odlomakpopisa"/>
        <w:numPr>
          <w:ilvl w:val="0"/>
          <w:numId w:val="5"/>
        </w:numPr>
        <w:jc w:val="both"/>
      </w:pPr>
      <w:r>
        <w:t>Mario Pažin, 33000 Virovitica, Pavla Radića 3</w:t>
      </w:r>
    </w:p>
    <w:p w:rsidRDefault="00593BC6" w:rsidP="001D6E9E" w:rsidR="00593BC6">
      <w:pPr>
        <w:pStyle w:val="Odlomakpopisa"/>
        <w:numPr>
          <w:ilvl w:val="0"/>
          <w:numId w:val="5"/>
        </w:numPr>
        <w:jc w:val="both"/>
      </w:pPr>
      <w:r>
        <w:t>Danko Kudelić, 10000 Zagreb, Kustošijski Venec 149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F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</w:t>
    </w:r>
    <w:r w:rsidR="00F62DB4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45D25"/>
    <w:rsid w:val="00452631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2DAE"/>
    <w:rsid w:val="00593BC6"/>
    <w:rsid w:val="005A1517"/>
    <w:rsid w:val="005A71D1"/>
    <w:rsid w:val="005B22D3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1F1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2FEF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F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F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F1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F1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F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F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F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F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714</properties:Words>
  <properties:Characters>3800</properties:Characters>
  <properties:Lines>107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2017-11-09T12:51:00Z</dcterms:created>
  <dc:creator>banka</dc:creator>
  <cp:lastModifiedBy>Elizabeta Đeke</cp:lastModifiedBy>
  <cp:lastPrinted>2017-11-09T12:51:00Z</cp:lastPrinted>
  <dcterms:modified xmlns:xsi="http://www.w3.org/2001/XMLSchema-instance" xsi:type="dcterms:W3CDTF">2017-11-10T08:26:00Z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