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4148" w14:paraId="2dc4148"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A56E0" w:rsidRPr="007A56E0">
        <w:rPr>
          <w:rFonts w:cs="Times New Roman"/>
          <w:szCs w:val="24"/>
        </w:rPr>
        <w:t>NUGABEST &amp; HOLOVACH d.o.o.</w:t>
      </w:r>
      <w:r w:rsidR="007A56E0">
        <w:rPr>
          <w:rFonts w:cs="Times New Roman"/>
          <w:szCs w:val="24"/>
        </w:rPr>
        <w:t>, Zagreb, Krapinska ulica 27, OIB: 66399886794</w:t>
      </w:r>
      <w:r w:rsidR="009127B9">
        <w:t xml:space="preserve">, dana </w:t>
      </w:r>
      <w:r w:rsidR="00E82512">
        <w:t>10.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A56E0" w:rsidRPr="007A56E0">
        <w:rPr>
          <w:rFonts w:cs="Times New Roman"/>
          <w:szCs w:val="24"/>
        </w:rPr>
        <w:t>NUGABEST &amp; HOLOVACH d.o.o.</w:t>
      </w:r>
      <w:r w:rsidR="007A56E0">
        <w:rPr>
          <w:rFonts w:cs="Times New Roman"/>
          <w:szCs w:val="24"/>
        </w:rPr>
        <w:t>, Zagreb, Krapinska ulica 27, OIB: 66399886794</w:t>
      </w:r>
      <w:r w:rsidR="00E8251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A56E0" w:rsidRPr="007A56E0">
        <w:rPr>
          <w:rFonts w:cs="Times New Roman"/>
          <w:szCs w:val="24"/>
        </w:rPr>
        <w:t>NUGABEST &amp; HOLOVACH d.o.o.</w:t>
      </w:r>
      <w:r w:rsidR="007A56E0">
        <w:rPr>
          <w:rFonts w:cs="Times New Roman"/>
          <w:szCs w:val="24"/>
        </w:rPr>
        <w:t>, Zagreb, Krapinska ulica 27, OIB: 66399886794</w:t>
      </w:r>
      <w:r w:rsidR="00C8248A" w:rsidRPr="008B74A3">
        <w:rPr>
          <w:rFonts w:cs="Times New Roman" w:eastAsia="Times New Roman"/>
          <w:lang w:eastAsia="hr-HR"/>
        </w:rPr>
        <w:t xml:space="preserve">, </w:t>
      </w:r>
      <w:r w:rsidR="007A56E0">
        <w:t>Dmytro Holovach, Zagreb, Ulica Milana Rešetara 32, OIB: 35063117894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Pr>
          <w:b w:val="false"/>
        </w:rPr>
        <w:t>ožujka 2019</w:t>
      </w:r>
      <w:r w:rsidR="000B2149" w:rsidRPr="008B74A3">
        <w:rPr>
          <w:b w:val="false"/>
        </w:rPr>
        <w:t xml:space="preserve">. </w:t>
      </w:r>
      <w:r w:rsidR="0000189C" w:rsidRPr="008B74A3">
        <w:rPr>
          <w:b w:val="false"/>
        </w:rPr>
        <w:t xml:space="preserve">godine u  </w:t>
      </w:r>
      <w:r w:rsidR="007A56E0">
        <w:rPr>
          <w:b w:val="false"/>
        </w:rPr>
        <w:t>10,15</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A56E0" w:rsidRPr="007A56E0">
        <w:rPr>
          <w:rFonts w:cs="Times New Roman"/>
          <w:szCs w:val="24"/>
        </w:rPr>
        <w:t>NUGABEST &amp; HOLOVACH d.o.o.</w:t>
      </w:r>
      <w:r w:rsidR="007A56E0">
        <w:rPr>
          <w:rFonts w:cs="Times New Roman"/>
          <w:szCs w:val="24"/>
        </w:rPr>
        <w:t>, Zagreb, Krapinska ulica 27, OIB: 66399886794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A56E0">
        <w:t>60.537,52</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E6004">
        <w:rPr>
          <w:rFonts w:cs="Times New Roman" w:eastAsia="Times New Roman"/>
          <w:lang w:eastAsia="hr-HR"/>
        </w:rPr>
        <w:t xml:space="preserve"> </w:t>
      </w:r>
      <w:r w:rsidR="007A56E0">
        <w:rPr>
          <w:rFonts w:cs="Times New Roman" w:eastAsia="Times New Roman"/>
          <w:lang w:eastAsia="hr-HR"/>
        </w:rPr>
        <w:t>četiri</w:t>
      </w:r>
      <w:r w:rsidR="00F51580">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E6004">
        <w:t>10.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964EC" w:rsidRPr="002964EC">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2964EC">
        <w:rPr>
          <w:rFonts w:cs="Times New Roman" w:eastAsia="Times New Roman"/>
          <w:b w:val="false"/>
          <w:lang w:eastAsia="hr-HR"/>
        </w:rPr>
        <w:t xml:space="preserve">                                </w:t>
      </w:r>
      <w:r w:rsidR="00CF3FD6" w:rsidRPr="002964EC">
        <w:rPr>
          <w:rFonts w:cs="Times New Roman" w:eastAsia="Times New Roman"/>
          <w:b w:val="false"/>
          <w:lang w:eastAsia="hr-HR"/>
        </w:rPr>
        <w:t>Vesna Sremac Šoštar</w:t>
      </w:r>
      <w:r w:rsidR="002964EC" w:rsidRPr="002964EC">
        <w:rPr>
          <w:b w:val="false"/>
        </w:rPr>
        <w:t>,v.r.</w:t>
      </w:r>
    </w:p>
    <w:p w:rsidRDefault="002964EC" w:rsidP="00D338FD" w:rsidR="002964EC" w:rsidRPr="002964EC">
      <w:pPr>
        <w:pStyle w:val="Uvuenotijeloteksta"/>
        <w:ind w:firstLine="141" w:left="1983"/>
        <w:jc w:val="right"/>
        <w:rPr>
          <w:b w:val="false"/>
        </w:rPr>
      </w:pPr>
      <w:r w:rsidRPr="002964EC">
        <w:rPr>
          <w:b w:val="false"/>
        </w:rPr>
        <w:t>Za točnost otpravka</w:t>
      </w:r>
    </w:p>
    <w:p w:rsidRDefault="002964EC" w:rsidP="00A20E10" w:rsidR="009A1C7B" w:rsidRPr="002964EC">
      <w:pPr>
        <w:pStyle w:val="Uvuenotijeloteksta"/>
        <w:ind w:firstLine="141" w:left="1983"/>
        <w:jc w:val="right"/>
        <w:rPr>
          <w:rFonts w:cs="Times New Roman" w:eastAsia="Times New Roman"/>
          <w:b w:val="false"/>
          <w:lang w:eastAsia="hr-HR"/>
        </w:rPr>
      </w:pPr>
      <w:r w:rsidRPr="002964EC">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64EC"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14986">
      <w:t>3209/18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914986">
          <w:t>3209/18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64EC"/>
    <w:rsid w:val="002973F9"/>
    <w:rsid w:val="002A3D45"/>
    <w:rsid w:val="002A6164"/>
    <w:rsid w:val="002B1AC9"/>
    <w:rsid w:val="002C40E3"/>
    <w:rsid w:val="002D7583"/>
    <w:rsid w:val="002E0D42"/>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4C54"/>
    <w:rsid w:val="006D6ACD"/>
    <w:rsid w:val="006D7209"/>
    <w:rsid w:val="006E6004"/>
    <w:rsid w:val="006F4B67"/>
    <w:rsid w:val="00700B56"/>
    <w:rsid w:val="0072379F"/>
    <w:rsid w:val="00790947"/>
    <w:rsid w:val="00790A42"/>
    <w:rsid w:val="007A56E0"/>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4986"/>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3209</izvorni_sadrzaj>
    <derivirana_varijabla naziv="DomainObject.Predmet.Broj_1">3209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St-3209/2018</izvorni_sadrzaj>
    <derivirana_varijabla naziv="DomainObject.Predmet.OznakaBroj_1">St-3209/2018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NUGABEST &amp; HOLOVACH d.o.o.</izvorni_sadrzaj>
    <derivirana_varijabla naziv="DomainObject.Predmet.ProtustrankaFormated_1">  NUGABEST &amp; HOLOVACH d.o.o.</derivirana_varijabla>
  </DomainObject.Predmet.ProtustrankaFormated>
  <DomainObject.Predmet.ProtustrankaFormatedOIB>
    <izvorni_sadrzaj>  NUGABEST &amp; HOLOVACH d.o.o., OIB 66399886794</izvorni_sadrzaj>
    <derivirana_varijabla naziv="DomainObject.Predmet.ProtustrankaFormatedOIB_1">  NUGABEST &amp; HOLOVACH d.o.o., OIB 66399886794</derivirana_varijabla>
  </DomainObject.Predmet.ProtustrankaFormatedOIB>
  <DomainObject.Predmet.ProtustrankaFormatedWithAdress>
    <izvorni_sadrzaj> NUGABEST &amp; HOLOVACH d.o.o., Krapinska ulica 27, 10000 Zagreb</izvorni_sadrzaj>
    <derivirana_varijabla naziv="DomainObject.Predmet.ProtustrankaFormatedWithAdress_1"> NUGABEST &amp; HOLOVACH d.o.o., Krapinska ulica 27, 10000 Zagreb</derivirana_varijabla>
  </DomainObject.Predmet.ProtustrankaFormatedWithAdress>
  <DomainObject.Predmet.ProtustrankaFormatedWithAdressOIB>
    <izvorni_sadrzaj> NUGABEST &amp; HOLOVACH d.o.o., OIB 66399886794, Krapinska ulica 27, 10000 Zagreb</izvorni_sadrzaj>
    <derivirana_varijabla naziv="DomainObject.Predmet.ProtustrankaFormatedWithAdressOIB_1"> NUGABEST &amp; HOLOVACH d.o.o., OIB 66399886794, Krapinska ulica 27, 10000 Zagreb</derivirana_varijabla>
  </DomainObject.Predmet.ProtustrankaFormatedWithAdressOIB>
  <DomainObject.Predmet.ProtustrankaWithAdress>
    <izvorni_sadrzaj>NUGABEST &amp; HOLOVACH d.o.o. Krapinska ulica 27, 10000 Zagreb</izvorni_sadrzaj>
    <derivirana_varijabla naziv="DomainObject.Predmet.ProtustrankaWithAdress_1">NUGABEST &amp; HOLOVACH d.o.o. Krapinska ulica 27, 10000 Zagreb</derivirana_varijabla>
  </DomainObject.Predmet.ProtustrankaWithAdress>
  <DomainObject.Predmet.ProtustrankaWithAdressOIB>
    <izvorni_sadrzaj>NUGABEST &amp; HOLOVACH d.o.o., OIB 66399886794, Krapinska ulica 27, 10000 Zagreb</izvorni_sadrzaj>
    <derivirana_varijabla naziv="DomainObject.Predmet.ProtustrankaWithAdressOIB_1">NUGABEST &amp; HOLOVACH d.o.o., OIB 66399886794, Krapinska ulica 27, 10000 Zagreb</derivirana_varijabla>
  </DomainObject.Predmet.ProtustrankaWithAdressOIB>
  <DomainObject.Predmet.ProtustrankaNazivFormated>
    <izvorni_sadrzaj>NUGABEST &amp; HOLOVACH d.o.o.</izvorni_sadrzaj>
    <derivirana_varijabla naziv="DomainObject.Predmet.ProtustrankaNazivFormated_1">NUGABEST &amp; HOLOVACH d.o.o.</derivirana_varijabla>
  </DomainObject.Predmet.ProtustrankaNazivFormated>
  <DomainObject.Predmet.ProtustrankaNazivFormatedOIB>
    <izvorni_sadrzaj>NUGABEST &amp; HOLOVACH d.o.o., OIB 66399886794</izvorni_sadrzaj>
    <derivirana_varijabla naziv="DomainObject.Predmet.ProtustrankaNazivFormatedOIB_1">NUGABEST &amp; HOLOVACH d.o.o., OIB 66399886794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NUGABEST &amp; HOLOVACH d.o.o.</item>
    </izvorni_sadrzaj>
    <derivirana_varijabla naziv="DomainObject.Predmet.ProtuStrankaListFormated_1">
      <item>NUGABEST &amp; HOLOVACH d.o.o.</item>
    </derivirana_varijabla>
  </DomainObject.Predmet.ProtuStrankaListFormated>
  <DomainObject.Predmet.ProtuStrankaListFormatedOIB>
    <izvorni_sadrzaj>
      <item>NUGABEST &amp; HOLOVACH d.o.o., OIB 66399886794</item>
    </izvorni_sadrzaj>
    <derivirana_varijabla naziv="DomainObject.Predmet.ProtuStrankaListFormatedOIB_1">
      <item>NUGABEST &amp; HOLOVACH d.o.o., OIB 66399886794</item>
    </derivirana_varijabla>
  </DomainObject.Predmet.ProtuStrankaListFormatedOIB>
  <DomainObject.Predmet.ProtuStrankaListFormatedWithAdress>
    <izvorni_sadrzaj>
      <item>NUGABEST &amp; HOLOVACH d.o.o., Krapinska ulica 27, 10000 Zagreb</item>
    </izvorni_sadrzaj>
    <derivirana_varijabla naziv="DomainObject.Predmet.ProtuStrankaListFormatedWithAdress_1">
      <item>NUGABEST &amp; HOLOVACH d.o.o., Krapinska ulica 27, 10000 Zagreb</item>
    </derivirana_varijabla>
  </DomainObject.Predmet.ProtuStrankaListFormatedWithAdress>
  <DomainObject.Predmet.ProtuStrankaListFormatedWithAdressOIB>
    <izvorni_sadrzaj>
      <item>NUGABEST &amp; HOLOVACH d.o.o., OIB 66399886794, Krapinska ulica 27, 10000 Zagreb</item>
    </izvorni_sadrzaj>
    <derivirana_varijabla naziv="DomainObject.Predmet.ProtuStrankaListFormatedWithAdressOIB_1">
      <item>NUGABEST &amp; HOLOVACH d.o.o., OIB 66399886794, Krapinska ulica 27, 10000 Zagreb</item>
    </derivirana_varijabla>
  </DomainObject.Predmet.ProtuStrankaListFormatedWithAdressOIB>
  <DomainObject.Predmet.ProtuStrankaListNazivFormated>
    <izvorni_sadrzaj>
      <item>NUGABEST &amp; HOLOVACH d.o.o.</item>
    </izvorni_sadrzaj>
    <derivirana_varijabla naziv="DomainObject.Predmet.ProtuStrankaListNazivFormated_1">
      <item>NUGABEST &amp; HOLOVACH d.o.o.</item>
    </derivirana_varijabla>
  </DomainObject.Predmet.ProtuStrankaListNazivFormated>
  <DomainObject.Predmet.ProtuStrankaListNazivFormatedOIB>
    <izvorni_sadrzaj>
      <item>NUGABEST &amp; HOLOVACH d.o.o., OIB 66399886794</item>
    </izvorni_sadrzaj>
    <derivirana_varijabla naziv="DomainObject.Predmet.ProtuStrankaListNazivFormatedOIB_1">
      <item>NUGABEST &amp; HOLOVACH d.o.o., OIB 66399886794</item>
    </derivirana_varijabla>
  </DomainObject.Predmet.ProtuStrankaListNazivFormatedOIB>
  <DomainObject.Predmet.OstaliListFormated>
    <izvorni_sadrzaj>
      <item>Dmytro Holovach</item>
    </izvorni_sadrzaj>
    <derivirana_varijabla naziv="DomainObject.Predmet.OstaliListFormated_1">
      <item>Dmytro Holovach</item>
    </derivirana_varijabla>
  </DomainObject.Predmet.OstaliListFormated>
  <DomainObject.Predmet.OstaliListFormatedOIB>
    <izvorni_sadrzaj>
      <item>Dmytro Holovach, OIB 35063117894</item>
    </izvorni_sadrzaj>
    <derivirana_varijabla naziv="DomainObject.Predmet.OstaliListFormatedOIB_1">
      <item>Dmytro Holovach, OIB 35063117894</item>
    </derivirana_varijabla>
  </DomainObject.Predmet.OstaliListFormatedOIB>
  <DomainObject.Predmet.OstaliListFormatedWithAdress>
    <izvorni_sadrzaj>
      <item>Dmytro Holovach, Ulica Milana Rešetara 32, 10000 Zagreb</item>
    </izvorni_sadrzaj>
    <derivirana_varijabla naziv="DomainObject.Predmet.OstaliListFormatedWithAdress_1">
      <item>Dmytro Holovach, Ulica Milana Rešetara 32, 10000 Zagreb</item>
    </derivirana_varijabla>
  </DomainObject.Predmet.OstaliListFormatedWithAdress>
  <DomainObject.Predmet.OstaliListFormatedWithAdressOIB>
    <izvorni_sadrzaj>
      <item>Dmytro Holovach, OIB 35063117894, Ulica Milana Rešetara 32, 10000 Zagreb</item>
    </izvorni_sadrzaj>
    <derivirana_varijabla naziv="DomainObject.Predmet.OstaliListFormatedWithAdressOIB_1">
      <item>Dmytro Holovach, OIB 35063117894, Ulica Milana Rešetara 32, 10000 Zagreb</item>
    </derivirana_varijabla>
  </DomainObject.Predmet.OstaliListFormatedWithAdressOIB>
  <DomainObject.Predmet.OstaliListNazivFormated>
    <izvorni_sadrzaj>
      <item>Dmytro Holovach</item>
    </izvorni_sadrzaj>
    <derivirana_varijabla naziv="DomainObject.Predmet.OstaliListNazivFormated_1">
      <item>Dmytro Holovach</item>
    </derivirana_varijabla>
  </DomainObject.Predmet.OstaliListNazivFormated>
  <DomainObject.Predmet.OstaliListNazivFormatedOIB>
    <izvorni_sadrzaj>
      <item>Dmytro Holovach, OIB 35063117894</item>
    </izvorni_sadrzaj>
    <derivirana_varijabla naziv="DomainObject.Predmet.OstaliListNazivFormatedOIB_1">
      <item>Dmytro Holovach, OIB 35063117894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NUGABEST &amp; HOLOVACH d.o.o.</izvorni_sadrzaj>
    <derivirana_varijabla naziv="DomainObject.Predmet.ProtustrankaIDrugi_1">NUGABEST &amp; HOLOVACH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NUGABEST &amp; HOLOVACH d.o.o., OIB 66399886794, Krapinska ulica 27, 10000 Zagreb</izvorni_sadrzaj>
    <derivirana_varijabla naziv="DomainObject.Predmet.ProtustrankaIDrugiAdressOIB_1">NUGABEST &amp; HOLOVACH d.o.o., OIB 66399886794, Krapinska ulica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NUGABEST &amp; HOLOVACH d.o.o.</item>
      <item>FINANCIJSKA AGENCIJA, RC Zagreb</item>
      <item>Dmytro Holovach</item>
    </izvorni_sadrzaj>
    <derivirana_varijabla naziv="DomainObject.Predmet.SudioniciListNaziv_1">
      <item>NUGABEST &amp; HOLOVACH d.o.o.</item>
      <item>FINANCIJSKA AGENCIJA, RC Zagreb</item>
      <item>Dmytro Holovach</item>
    </derivirana_varijabla>
  </DomainObject.Predmet.SudioniciListNaziv>
  <DomainObject.Predmet.SudioniciListAdressOIB>
    <izvorni_sadrzaj>
      <item>NUGABEST &amp; HOLOVACH d.o.o., OIB 66399886794, Krapinska ulica 27,10000 Zagreb</item>
      <item>FINANCIJSKA AGENCIJA, RC Zagreb, OIB 85821130368, Trg svibanjskih žrtava 1995. 1,10000 Zagreb</item>
      <item>Dmytro Holovach, OIB 35063117894, Ulica Milana Rešetara 32,10000 Zagreb</item>
    </izvorni_sadrzaj>
    <derivirana_varijabla naziv="DomainObject.Predmet.SudioniciListAdressOIB_1">
      <item>NUGABEST &amp; HOLOVACH d.o.o., OIB 66399886794, Krapinska ulica 27,10000 Zagreb</item>
      <item>FINANCIJSKA AGENCIJA, RC Zagreb, OIB 85821130368, Trg svibanjskih žrtava 1995. 1,10000 Zagreb</item>
      <item>Dmytro Holovach, OIB 35063117894, Ulica Milana Rešetara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66399886794</item>
      <item>, OIB 35063117894</item>
    </izvorni_sadrzaj>
    <derivirana_varijabla naziv="DomainObject.Predmet.SudioniciListNazivOIB_1">
      <item>, OIB 85821130368</item>
      <item>, OIB 66399886794</item>
      <item>, OIB 35063117894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433BA5-441B-44A5-B44E-628ABBB6C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5025</properties:Characters>
  <properties:Lines>135</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2019-01-10T08:17:00Z</dcterms:created>
  <dc:creator>Vinka Mihalinčić</dc:creator>
  <cp:lastModifiedBy>Matea Bizjak</cp:lastModifiedBy>
  <cp:lastPrinted>2019-01-10T08:20:00Z</cp:lastPrinted>
  <dcterms:modified xmlns:xsi="http://www.w3.org/2001/XMLSchema-instance" xsi:type="dcterms:W3CDTF">2019-01-10T08:20:00Z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St-3209-18-1.prethodni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