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cd44" w14:paraId="411cd44" w:rsidRDefault="006818C1" w:rsidP="006818C1" w:rsidR="006818C1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3784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6818C1" w:rsidP="006818C1" w:rsidR="006818C1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818C1" w:rsidP="006818C1" w:rsidR="006818C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3/St-566/2017-17</w:t>
      </w:r>
    </w:p>
    <w:p w:rsidRDefault="006818C1" w:rsidP="006818C1" w:rsidR="006818C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6818C1" w:rsidP="006818C1" w:rsidR="006818C1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6818C1" w:rsidP="006818C1" w:rsidR="006818C1">
      <w:pPr>
        <w:spacing w:beforeAutospacing="true" w:before="100"/>
        <w:rPr>
          <w:b/>
          <w:color w:val="222222"/>
        </w:rPr>
      </w:pPr>
      <w:r>
        <w:rPr>
          <w:color w:val="222222"/>
        </w:rPr>
        <w:t>Slavonski Brod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b/>
          <w:color w:val="222222"/>
        </w:rPr>
        <w:t>Z A K L J U Č A K</w:t>
      </w:r>
    </w:p>
    <w:p w:rsidRDefault="006818C1" w:rsidP="006818C1" w:rsidR="006818C1">
      <w:pPr>
        <w:ind w:firstLine="708"/>
        <w:jc w:val="both"/>
        <w:rPr>
          <w:color w:val="222222"/>
        </w:rPr>
      </w:pPr>
    </w:p>
    <w:p w:rsidRDefault="006818C1" w:rsidP="006818C1" w:rsidR="006818C1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TIPLERICA d.o.o., Slavonski Brod, J. Dobrile 1A, OIB: 17931715119,</w:t>
      </w:r>
      <w:r>
        <w:rPr>
          <w:color w:val="222222"/>
        </w:rPr>
        <w:t xml:space="preserve"> 20. rujna 2017.</w:t>
      </w:r>
    </w:p>
    <w:p w:rsidRDefault="006818C1" w:rsidP="006818C1" w:rsidR="006818C1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6818C1" w:rsidP="006818C1" w:rsidR="006818C1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12. listopada 2017. u 10,00 sati, soba 73, III kat, Stalna služba u Slavonskom Brodu, Trg pobjede 13, Slavonski Brod.</w:t>
      </w:r>
    </w:p>
    <w:p w:rsidRDefault="006818C1" w:rsidP="006818C1" w:rsidR="006818C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 predlagatelj,privremeni stečajni upravitelj i direktor </w:t>
      </w:r>
      <w:r>
        <w:rPr>
          <w:b/>
          <w:color w:val="222222"/>
        </w:rPr>
        <w:t xml:space="preserve">Martin Starčević, Slavonski Brod, Velike Gospe 22, OIB: 26582948970 </w:t>
      </w:r>
      <w:r>
        <w:rPr>
          <w:color w:val="222222"/>
        </w:rPr>
        <w:t>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818C1" w:rsidP="006818C1" w:rsidR="006818C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</w:rPr>
        <w:t>St-566/2017</w:t>
      </w:r>
      <w:r>
        <w:rPr>
          <w:color w:val="2222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6818C1" w:rsidP="006818C1" w:rsidR="006818C1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6818C1" w:rsidP="006818C1" w:rsidR="006818C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6818C1" w:rsidP="006818C1" w:rsidR="006818C1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20. rujna 2017.</w:t>
      </w:r>
    </w:p>
    <w:p w:rsidRDefault="006818C1" w:rsidP="006818C1" w:rsidR="006818C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6818C1" w:rsidP="006818C1" w:rsidR="006818C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818C1" w:rsidP="006818C1" w:rsidR="006818C1">
      <w:pPr>
        <w:spacing w:beforeAutospacing="true" w:before="100"/>
        <w:rPr>
          <w:color w:val="222222"/>
        </w:rPr>
      </w:pPr>
    </w:p>
    <w:p w:rsidRDefault="006818C1" w:rsidP="006818C1" w:rsidR="006818C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6818C1" w:rsidP="006818C1" w:rsidR="006818C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6818C1" w:rsidP="006818C1" w:rsidR="006818C1">
      <w:pPr>
        <w:spacing w:beforeAutospacing="true" w:before="100"/>
        <w:rPr>
          <w:color w:val="222222"/>
        </w:rPr>
      </w:pPr>
      <w:r>
        <w:rPr>
          <w:color w:val="222222"/>
        </w:rPr>
        <w:t>-dostaviti, Fini, priv. steč. upravitelju, putem eOglasne ploče i direktoru putem pošte</w:t>
      </w:r>
    </w:p>
    <w:p w:rsidRDefault="006818C1" w:rsidP="006818C1" w:rsidR="006818C1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6818C1" w:rsidP="006818C1" w:rsidR="006818C1">
      <w:pPr>
        <w:spacing w:beforeAutospacing="true" w:before="100"/>
        <w:rPr>
          <w:color w:val="222222"/>
        </w:rPr>
      </w:pPr>
    </w:p>
    <w:p w:rsidRDefault="006818C1" w:rsidP="006818C1" w:rsidR="006818C1">
      <w:pPr>
        <w:spacing w:beforeAutospacing="true" w:before="100"/>
        <w:rPr>
          <w:color w:val="222222"/>
        </w:rPr>
      </w:pPr>
    </w:p>
    <w:p w:rsidRDefault="006818C1" w:rsidP="006818C1" w:rsidR="006818C1">
      <w:pPr>
        <w:spacing w:beforeAutospacing="true" w:before="100"/>
        <w:rPr>
          <w:color w:val="222222"/>
        </w:rPr>
      </w:pPr>
    </w:p>
    <w:p w:rsidRDefault="006818C1" w:rsidP="006818C1" w:rsidR="006818C1">
      <w:pPr>
        <w:spacing w:beforeAutospacing="true" w:before="100"/>
        <w:rPr>
          <w:color w:val="222222"/>
        </w:rPr>
      </w:pPr>
    </w:p>
    <w:p w:rsidRDefault="006818C1" w:rsidP="006818C1" w:rsidR="006818C1">
      <w:pPr>
        <w:spacing w:beforeAutospacing="true" w:before="100"/>
        <w:rPr>
          <w:color w:val="222222"/>
        </w:rPr>
      </w:pPr>
    </w:p>
    <w:p w:rsidRDefault="006818C1" w:rsidP="006818C1" w:rsidR="006818C1">
      <w:pPr>
        <w:spacing w:beforeAutospacing="true" w:before="100"/>
      </w:pPr>
    </w:p>
    <w:p w:rsidRDefault="006818C1" w:rsidP="006818C1" w:rsidR="006818C1"/>
    <w:p w:rsidRDefault="00C70E53" w:rsidR="00C70E53"/>
    <w:sectPr w:rsidR="00C70E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8C1"/>
    <w:rsid w:val="006818C1"/>
    <w:rsid w:val="00A312B5"/>
    <w:rsid w:val="00C7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18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18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18C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1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2B5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2B5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2B5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2B5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18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18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18C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1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2B5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2B5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2B5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2B5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7122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72305.18</izvorni_sadrzaj>
    <derivirana_varijabla naziv="DomainObject.Predmet.InicijalnaVrijednost_1">72305.18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TIPLERICA d.o.o. za proizvodnju, trgovinu i usluge</izvorni_sadrzaj>
    <derivirana_varijabla naziv="DomainObject.Predmet.ProtustrankaFormated_1">  TIPLERICA d.o.o. za proizvodnju, trgovinu i usluge</derivirana_varijabla>
  </DomainObject.Predmet.ProtustrankaFormated>
  <DomainObject.Predmet.ProtustrankaFormatedOIB>
    <izvorni_sadrzaj>  TIPLERICA d.o.o. za proizvodnju, trgovinu i usluge, OIB 17931715119</izvorni_sadrzaj>
    <derivirana_varijabla naziv="DomainObject.Predmet.ProtustrankaFormatedOIB_1">  TIPLERICA d.o.o. za proizvodnju, trgovinu i usluge, OIB 17931715119</derivirana_varijabla>
  </DomainObject.Predmet.ProtustrankaFormatedOIB>
  <DomainObject.Predmet.ProtustrankaFormatedWithAdress>
    <izvorni_sadrzaj> TIPLERICA d.o.o. za proizvodnju, trgovinu i usluge, Juraja Dobrile 1A , 35000 Slavonski Brod</izvorni_sadrzaj>
    <derivirana_varijabla naziv="DomainObject.Predmet.ProtustrankaFormatedWithAdress_1"> TIPLERICA d.o.o. za proizvodnju, trgovinu i usluge, Juraja Dobrile 1A , 35000 Slavonski Brod</derivirana_varijabla>
  </DomainObject.Predmet.ProtustrankaFormatedWithAdress>
  <DomainObject.Predmet.ProtustrankaFormatedWithAdressOIB>
    <izvorni_sadrzaj> TIPLERICA d.o.o. za proizvodnju, trgovinu i usluge, OIB 17931715119, Juraja Dobrile 1A , 35000 Slavonski Brod</izvorni_sadrzaj>
    <derivirana_varijabla naziv="DomainObject.Predmet.ProtustrankaFormatedWithAdressOIB_1"> TIPLERICA d.o.o. za proizvodnju, trgovinu i usluge, OIB 17931715119, Juraja Dobrile 1A , 35000 Slavonski Brod</derivirana_varijabla>
  </DomainObject.Predmet.ProtustrankaFormatedWithAdressOIB>
  <DomainObject.Predmet.ProtustrankaWithAdress>
    <izvorni_sadrzaj>TIPLERICA d.o.o. za proizvodnju, trgovinu i usluge Juraja Dobrile 1A , 35000 Slavonski Brod</izvorni_sadrzaj>
    <derivirana_varijabla naziv="DomainObject.Predmet.ProtustrankaWithAdress_1">TIPLERICA d.o.o. za proizvodnju, trgovinu i usluge Juraja Dobrile 1A , 35000 Slavonski Brod</derivirana_varijabla>
  </DomainObject.Predmet.ProtustrankaWithAdress>
  <DomainObject.Predmet.ProtustrankaWithAdressOIB>
    <izvorni_sadrzaj>TIPLERICA d.o.o. za proizvodnju, trgovinu i usluge, OIB 17931715119, Juraja Dobrile 1A , 35000 Slavonski Brod</izvorni_sadrzaj>
    <derivirana_varijabla naziv="DomainObject.Predmet.ProtustrankaWithAdressOIB_1">TIPLERICA d.o.o. za proizvodnju, trgovinu i usluge, OIB 17931715119, Juraja Dobrile 1A , 35000 Slavonski Brod</derivirana_varijabla>
  </DomainObject.Predmet.ProtustrankaWithAdressOIB>
  <DomainObject.Predmet.ProtustrankaNazivFormated>
    <izvorni_sadrzaj>TIPLERICA d.o.o. za proizvodnju, trgovinu i usluge</izvorni_sadrzaj>
    <derivirana_varijabla naziv="DomainObject.Predmet.ProtustrankaNazivFormated_1">TIPLERICA d.o.o. za proizvodnju, trgovinu i usluge</derivirana_varijabla>
  </DomainObject.Predmet.ProtustrankaNazivFormated>
  <DomainObject.Predmet.ProtustrankaNazivFormatedOIB>
    <izvorni_sadrzaj>TIPLERICA d.o.o. za proizvodnju, trgovinu i usluge, OIB 17931715119</izvorni_sadrzaj>
    <derivirana_varijabla naziv="DomainObject.Predmet.ProtustrankaNazivFormatedOIB_1">TIPLERICA d.o.o. za proizvodnju, trgovinu i usluge, OIB 17931715119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TIPLERICA d.o.o. za proizvodnju, trgovinu i usluge</item>
    </izvorni_sadrzaj>
    <derivirana_varijabla naziv="DomainObject.Predmet.ProtuStrankaListFormated_1">
      <item>TIPLERICA d.o.o. za proizvodnju, trgovinu i usluge</item>
    </derivirana_varijabla>
  </DomainObject.Predmet.ProtuStrankaListFormated>
  <DomainObject.Predmet.ProtuStrankaListFormatedOIB>
    <izvorni_sadrzaj>
      <item>TIPLERICA d.o.o. za proizvodnju, trgovinu i usluge, OIB 17931715119</item>
    </izvorni_sadrzaj>
    <derivirana_varijabla naziv="DomainObject.Predmet.ProtuStrankaListFormatedOIB_1">
      <item>TIPLERICA d.o.o. za proizvodnju, trgovinu i usluge, OIB 17931715119</item>
    </derivirana_varijabla>
  </DomainObject.Predmet.ProtuStrankaListFormatedOIB>
  <DomainObject.Predmet.ProtuStrankaListFormatedWithAdress>
    <izvorni_sadrzaj>
      <item>TIPLERICA d.o.o. za proizvodnju, trgovinu i usluge, Juraja Dobrile 1A , 35000 Slavonski Brod</item>
    </izvorni_sadrzaj>
    <derivirana_varijabla naziv="DomainObject.Predmet.ProtuStrankaListFormatedWithAdress_1">
      <item>TIPLERICA d.o.o. za proizvodnju, trgovinu i usluge, Juraja Dobrile 1A , 35000 Slavonski Brod</item>
    </derivirana_varijabla>
  </DomainObject.Predmet.ProtuStrankaListFormatedWithAdress>
  <DomainObject.Predmet.ProtuStrankaListFormatedWithAdressOIB>
    <izvorni_sadrzaj>
      <item>TIPLERICA d.o.o. za proizvodnju, trgovinu i usluge, OIB 17931715119, Juraja Dobrile 1A , 35000 Slavonski Brod</item>
    </izvorni_sadrzaj>
    <derivirana_varijabla naziv="DomainObject.Predmet.ProtuStrankaListFormatedWithAdressOIB_1">
      <item>TIPLERICA d.o.o. za proizvodnju, trgovinu i usluge, OIB 17931715119, Juraja Dobrile 1A , 35000 Slavonski Brod</item>
    </derivirana_varijabla>
  </DomainObject.Predmet.ProtuStrankaListFormatedWithAdressOIB>
  <DomainObject.Predmet.ProtuStrankaListNazivFormated>
    <izvorni_sadrzaj>
      <item>TIPLERICA d.o.o. za proizvodnju, trgovinu i usluge</item>
    </izvorni_sadrzaj>
    <derivirana_varijabla naziv="DomainObject.Predmet.ProtuStrankaListNazivFormated_1">
      <item>TIPLERICA d.o.o. za proizvodnju, trgovinu i usluge</item>
    </derivirana_varijabla>
  </DomainObject.Predmet.ProtuStrankaListNazivFormated>
  <DomainObject.Predmet.ProtuStrankaListNazivFormatedOIB>
    <izvorni_sadrzaj>
      <item>TIPLERICA d.o.o. za proizvodnju, trgovinu i usluge, OIB 17931715119</item>
    </izvorni_sadrzaj>
    <derivirana_varijabla naziv="DomainObject.Predmet.ProtuStrankaListNazivFormatedOIB_1">
      <item>TIPLERICA d.o.o. za proizvodnju, trgovinu i usluge, OIB 17931715119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TIPLERICA d.o.o. za proizvodnju, trgovinu i usluge</izvorni_sadrzaj>
    <derivirana_varijabla naziv="DomainObject.Predmet.ProtustrankaIDrugi_1">TIPLERICA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TIPLERICA d.o.o. za proizvodnju, trgovinu i usluge, OIB 17931715119, Juraja Dobrile 1A , 35000 Slavonski Brod</izvorni_sadrzaj>
    <derivirana_varijabla naziv="DomainObject.Predmet.ProtustrankaIDrugiAdressOIB_1">TIPLERICA d.o.o. za proizvodnju, trgovinu i usluge, OIB 17931715119, Juraja Dobrile 1A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TIPLERICA d.o.o. za proizvodnju, trgovinu i usluge</item>
    </izvorni_sadrzaj>
    <derivirana_varijabla naziv="DomainObject.Predmet.SudioniciListNaziv_1">
      <item>Financijska agencija</item>
      <item>TIPLERICA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TIPLERICA d.o.o. za proizvodnju, trgovinu i usluge, OIB 17931715119, Juraja Dobrile 1A ,35000 Slavonski Brod</item>
    </izvorni_sadrzaj>
    <derivirana_varijabla naziv="DomainObject.Predmet.SudioniciListAdressOIB_1">
      <item>Financijska agencija, OIB 85821130368, Ulica grada Vukovara 70,10000 Zagreb</item>
      <item>TIPLERICA d.o.o. za proizvodnju, trgovinu i usluge, OIB 17931715119, Juraja Dobrile 1A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17931715119</item>
    </izvorni_sadrzaj>
    <derivirana_varijabla naziv="DomainObject.Predmet.SudioniciListNazivOIB_1">
      <item>, OIB 85821130368</item>
      <item>, OIB 17931715119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291</properties:Words>
  <properties:Characters>1593</properties:Characters>
  <properties:Lines>45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2017-09-20T09:26:00Z</dcterms:created>
  <dc:creator>wsadmin</dc:creator>
  <cp:lastModifiedBy>wsadmin</cp:lastModifiedBy>
  <cp:lastPrinted>2017-09-20T09:29:00Z</cp:lastPrinted>
  <dcterms:modified xmlns:xsi="http://www.w3.org/2001/XMLSchema-instance" xsi:type="dcterms:W3CDTF">2017-09-20T09:31:00Z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