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5efd" w14:paraId="a0e5efd" w:rsidRDefault="0052515B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2515B" w:rsidP="00DF524F" w:rsidR="00DF524F" w:rsidRPr="00DF524F">
      <w:pPr>
        <w:jc w:val="both"/>
      </w:pPr>
      <w:r>
        <w:t>REPUBLIKA HRVATSKA</w:t>
      </w:r>
    </w:p>
    <w:p w:rsidRDefault="0052515B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52515B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40541">
        <w:t xml:space="preserve">                      67. St-176/14</w:t>
      </w:r>
      <w:r>
        <w:t>-58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E731F3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826408" w:rsidRPr="00826408">
        <w:t xml:space="preserve"> </w:t>
      </w:r>
      <w:r w:rsidR="00740541" w:rsidRPr="00740541">
        <w:rPr>
          <w:bCs/>
        </w:rPr>
        <w:t>ROBERT UGOSTITELJSTVO d.o.o. u stečaju, Banova Jaruga, S Radića 35, OIB: 00478992365</w:t>
      </w:r>
      <w:r w:rsidR="00D00DC0">
        <w:t xml:space="preserve">, </w:t>
      </w:r>
      <w:r w:rsidR="00740541">
        <w:t>5. srpnja</w:t>
      </w:r>
      <w:r w:rsidR="00944111">
        <w:t xml:space="preserve"> 2019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40541" w:rsidRPr="00740541">
        <w:rPr>
          <w:bCs/>
        </w:rPr>
        <w:t>ROBERT UGOSTITELJSTVO d.o.o. u stečaju, Banova Jaruga, S Radića 35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740541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16</w:t>
      </w:r>
      <w:r w:rsidR="0078320B">
        <w:rPr>
          <w:bCs/>
        </w:rPr>
        <w:t>. srpnja</w:t>
      </w:r>
      <w:r w:rsidR="00944111">
        <w:rPr>
          <w:bCs/>
        </w:rPr>
        <w:t xml:space="preserve">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</w:t>
      </w:r>
      <w:r>
        <w:rPr>
          <w:bCs/>
        </w:rPr>
        <w:t>10,15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E322D3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</w:t>
      </w:r>
      <w:r w:rsidR="00740541">
        <w:t>Izvješće stečajnog upravitelja o tijeku stečajnog postupka i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</w:t>
      </w:r>
      <w:r w:rsidR="00740541">
        <w:t>5. srpnja</w:t>
      </w:r>
      <w:r w:rsidR="00BF33B9" w:rsidRPr="00BF33B9">
        <w:t xml:space="preserve"> </w:t>
      </w:r>
      <w:r w:rsidR="00BF33B9">
        <w:t>2019</w:t>
      </w:r>
      <w:r w:rsidRPr="00037EED">
        <w:t>.</w:t>
      </w:r>
    </w:p>
    <w:p w:rsidRDefault="00E731F3" w:rsidP="00E731F3" w:rsidR="00E73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1F3" w:rsidP="00E731F3" w:rsidR="00E731F3"/>
    <w:p w:rsidRDefault="00E731F3" w:rsidP="00E731F3" w:rsidR="00762B12" w:rsidRPr="00310646">
      <w:pPr>
        <w:pStyle w:val="Tijeloteksta"/>
        <w:ind w:left="7080"/>
      </w:pPr>
      <w:r>
        <w:tab/>
      </w:r>
      <w:r w:rsidR="00590E39" w:rsidRPr="00037EED">
        <w:tab/>
      </w:r>
      <w:r w:rsidR="00762B12">
        <w:t xml:space="preserve"> </w:t>
      </w:r>
      <w:r>
        <w:t xml:space="preserve"> </w:t>
      </w:r>
      <w:r w:rsidR="00762B12" w:rsidRPr="00310646">
        <w:t>SUDAC: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BF33B9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Pr="00310646">
        <w:rPr>
          <w:rFonts w:hAnsi="Times New Roman" w:ascii="Times New Roman"/>
          <w:b w:val="false"/>
          <w:color w:val="auto"/>
          <w:szCs w:val="24"/>
        </w:rPr>
        <w:t xml:space="preserve"> Gordan Zubak</w:t>
      </w:r>
      <w:r w:rsidR="008B6C2A">
        <w:rPr>
          <w:rFonts w:hAnsi="Times New Roman" w:ascii="Times New Roman"/>
          <w:b w:val="false"/>
          <w:color w:val="auto"/>
          <w:szCs w:val="24"/>
        </w:rPr>
        <w:t>,v.r.</w:t>
      </w:r>
      <w:r w:rsidR="003520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B6C2A" w:rsidP="00F213B6" w:rsidR="008B6C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6C2A" w:rsidP="008B6C2A" w:rsidR="008B6C2A" w:rsidRPr="00E731F3">
      <w:r w:rsidRPr="00E731F3">
        <w:t>POUKA O PRAVNOM LIJEKU:</w:t>
      </w:r>
    </w:p>
    <w:p w:rsidRDefault="008B6C2A" w:rsidP="008B6C2A" w:rsidR="008B6C2A" w:rsidRPr="00037EED">
      <w:r w:rsidRPr="00E731F3">
        <w:t>Protiv ovog rješenja  nije dopuštena žalba</w:t>
      </w:r>
    </w:p>
    <w:p w:rsidRDefault="008B6C2A" w:rsidP="008B6C2A" w:rsidR="008B6C2A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B12" w:rsidR="00762B12"/>
    <w:p w:rsidRDefault="007B40F5" w:rsidP="00762B12" w:rsidR="007B40F5" w:rsidRPr="00792894">
      <w:pPr>
        <w:jc w:val="both"/>
      </w:pPr>
    </w:p>
    <w:p w:rsidRDefault="007B40F5" w:rsidP="00E731F3" w:rsidR="00762B12">
      <w:pPr>
        <w:jc w:val="center"/>
      </w:pPr>
      <w:r w:rsidRPr="00792894">
        <w:t xml:space="preserve">                                                                               </w:t>
      </w:r>
      <w:r w:rsidR="00E731F3">
        <w:t xml:space="preserve">                            </w:t>
      </w:r>
      <w:r w:rsidRPr="00792894">
        <w:t xml:space="preserve">                                                                       </w:t>
      </w:r>
      <w:r w:rsidR="00E731F3">
        <w:t xml:space="preserve">                               </w:t>
      </w:r>
    </w:p>
    <w:p w:rsidRDefault="008B6C2A" w:rsidP="00400817" w:rsidR="008B6C2A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B6C2A" w:rsidP="00400817" w:rsidR="008B6C2A" w:rsidRPr="00400817">
      <w:pPr>
        <w:ind w:left="5664"/>
      </w:pPr>
      <w:r w:rsidRPr="00400817">
        <w:t xml:space="preserve">        Dijana Hadžić</w:t>
      </w:r>
    </w:p>
    <w:p w:rsidRDefault="008D31C1" w:rsidP="00112564" w:rsidR="008D31C1"/>
    <w:p w:rsidRDefault="008B6C2A" w:rsidP="00112564" w:rsidR="008B6C2A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520B1"/>
    <w:rsid w:val="0038748A"/>
    <w:rsid w:val="003D72B1"/>
    <w:rsid w:val="00426C37"/>
    <w:rsid w:val="00466E01"/>
    <w:rsid w:val="00517FEF"/>
    <w:rsid w:val="0052515B"/>
    <w:rsid w:val="00581597"/>
    <w:rsid w:val="00590E39"/>
    <w:rsid w:val="005F6BFE"/>
    <w:rsid w:val="00651128"/>
    <w:rsid w:val="006951FE"/>
    <w:rsid w:val="00740541"/>
    <w:rsid w:val="00762B12"/>
    <w:rsid w:val="007659A5"/>
    <w:rsid w:val="0078320B"/>
    <w:rsid w:val="00792894"/>
    <w:rsid w:val="007A4677"/>
    <w:rsid w:val="007A7272"/>
    <w:rsid w:val="007B40F5"/>
    <w:rsid w:val="007C20FA"/>
    <w:rsid w:val="0080300F"/>
    <w:rsid w:val="00826408"/>
    <w:rsid w:val="00864D0C"/>
    <w:rsid w:val="008B6C2A"/>
    <w:rsid w:val="008D31C1"/>
    <w:rsid w:val="0094411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BF33B9"/>
    <w:rsid w:val="00C14E5E"/>
    <w:rsid w:val="00CB2F65"/>
    <w:rsid w:val="00D00DC0"/>
    <w:rsid w:val="00D36C8E"/>
    <w:rsid w:val="00D46B98"/>
    <w:rsid w:val="00DF524F"/>
    <w:rsid w:val="00E03FDC"/>
    <w:rsid w:val="00E14F85"/>
    <w:rsid w:val="00E322D3"/>
    <w:rsid w:val="00E731F3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ROBERT UGOSTITELJSTVO d.o.o za ugostiteljstvo i usluge .</izvorni_sadrzaj>
    <derivirana_varijabla naziv="DomainObject.Predmet.ProtustrankaFormated_1">  ROBERT UGOSTITELJSTVO d.o.o za ugostiteljstvo i usluge .</derivirana_varijabla>
  </DomainObject.Predmet.ProtustrankaFormated>
  <DomainObject.Predmet.ProtustrankaFormatedOIB>
    <izvorni_sadrzaj>  ROBERT UGOSTITELJSTVO d.o.o za ugostiteljstvo i usluge ., OIB 00478992365</izvorni_sadrzaj>
    <derivirana_varijabla naziv="DomainObject.Predmet.ProtustrankaFormatedOIB_1">  ROBERT UGOSTITELJSTVO d.o.o za ugostiteljstvo i usluge ., OIB 00478992365</derivirana_varijabla>
  </DomainObject.Predmet.ProtustrankaFormatedOIB>
  <DomainObject.Predmet.ProtustrankaFormatedWithAdress>
    <izvorni_sadrzaj> ROBERT UGOSTITELJSTVO d.o.o za ugostiteljstvo i usluge ., S. Radića 35, 44321 Banova Jaruga</izvorni_sadrzaj>
    <derivirana_varijabla naziv="DomainObject.Predmet.ProtustrankaFormatedWithAdress_1"> ROBERT UGOSTITELJSTVO d.o.o za ugostiteljstvo i usluge ., S. Radića 35, 44321 Banova Jaruga</derivirana_varijabla>
  </DomainObject.Predmet.ProtustrankaFormatedWithAdress>
  <DomainObject.Predmet.ProtustrankaFormatedWithAdressOIB>
    <izvorni_sadrzaj> ROBERT UGOSTITELJSTVO d.o.o za ugostiteljstvo i usluge ., OIB 00478992365, S. Radića 35, 44321 Banova Jaruga</izvorni_sadrzaj>
    <derivirana_varijabla naziv="DomainObject.Predmet.ProtustrankaFormatedWithAdressOIB_1"> ROBERT UGOSTITELJSTVO d.o.o za ugostiteljstvo i usluge ., OIB 00478992365, S. Radića 35, 44321 Banova Jaruga</derivirana_varijabla>
  </DomainObject.Predmet.ProtustrankaFormatedWithAdressOIB>
  <DomainObject.Predmet.ProtustrankaWithAdress>
    <izvorni_sadrzaj>ROBERT UGOSTITELJSTVO d.o.o za ugostiteljstvo i usluge . S. Radića 35, 44321 Banova Jaruga</izvorni_sadrzaj>
    <derivirana_varijabla naziv="DomainObject.Predmet.ProtustrankaWithAdress_1">ROBERT UGOSTITELJSTVO d.o.o za ugostiteljstvo i usluge . S. Radića 35, 44321 Banova Jaruga</derivirana_varijabla>
  </DomainObject.Predmet.ProtustrankaWithAdress>
  <DomainObject.Predmet.ProtustrankaWithAdressOIB>
    <izvorni_sadrzaj>ROBERT UGOSTITELJSTVO d.o.o za ugostiteljstvo i usluge ., OIB 00478992365, S. Radića 35, 44321 Banova Jaruga</izvorni_sadrzaj>
    <derivirana_varijabla naziv="DomainObject.Predmet.ProtustrankaWithAdressOIB_1">ROBERT UGOSTITELJSTVO d.o.o za ugostiteljstvo i usluge ., OIB 00478992365, S. Radića 35, 44321 Banova Jaruga</derivirana_varijabla>
  </DomainObject.Predmet.ProtustrankaWithAdressOIB>
  <DomainObject.Predmet.ProtustrankaNazivFormated>
    <izvorni_sadrzaj>ROBERT UGOSTITELJSTVO d.o.o za ugostiteljstvo i usluge .</izvorni_sadrzaj>
    <derivirana_varijabla naziv="DomainObject.Predmet.ProtustrankaNazivFormated_1">ROBERT UGOSTITELJSTVO d.o.o za ugostiteljstvo i usluge .</derivirana_varijabla>
  </DomainObject.Predmet.ProtustrankaNazivFormated>
  <DomainObject.Predmet.ProtustrankaNazivFormatedOIB>
    <izvorni_sadrzaj>ROBERT UGOSTITELJSTVO d.o.o za ugostiteljstvo i usluge ., OIB 00478992365</izvorni_sadrzaj>
    <derivirana_varijabla naziv="DomainObject.Predmet.ProtustrankaNazivFormatedOIB_1">ROBERT UGOSTITELJSTVO d.o.o za ugostiteljstvo i usluge ., OIB 00478992365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ROBERT UGOSTITELJSTVO d.o.o za ugostiteljstvo i usluge .</item>
    </izvorni_sadrzaj>
    <derivirana_varijabla naziv="DomainObject.Predmet.ProtuStrankaListFormated_1">
      <item>ROBERT UGOSTITELJSTVO d.o.o za ugostiteljstvo i usluge .</item>
    </derivirana_varijabla>
  </DomainObject.Predmet.ProtuStrankaListFormated>
  <DomainObject.Predmet.ProtuStrankaListFormatedOIB>
    <izvorni_sadrzaj>
      <item>ROBERT UGOSTITELJSTVO d.o.o za ugostiteljstvo i usluge ., OIB 00478992365</item>
    </izvorni_sadrzaj>
    <derivirana_varijabla naziv="DomainObject.Predmet.ProtuStrankaListFormatedOIB_1">
      <item>ROBERT UGOSTITELJSTVO d.o.o za ugostiteljstvo i usluge ., OIB 00478992365</item>
    </derivirana_varijabla>
  </DomainObject.Predmet.ProtuStrankaListFormatedOIB>
  <DomainObject.Predmet.ProtuStrankaListFormatedWithAdress>
    <izvorni_sadrzaj>
      <item>ROBERT UGOSTITELJSTVO d.o.o za ugostiteljstvo i usluge ., S. Radića 35, 44321 Banova Jaruga</item>
    </izvorni_sadrzaj>
    <derivirana_varijabla naziv="DomainObject.Predmet.ProtuStrankaListFormatedWithAdress_1">
      <item>ROBERT UGOSTITELJSTVO d.o.o za ugostiteljstvo i usluge ., S. Radića 35, 44321 Banova Jaruga</item>
    </derivirana_varijabla>
  </DomainObject.Predmet.ProtuStrankaListFormatedWithAdress>
  <DomainObject.Predmet.ProtuStrankaListFormatedWithAdressOIB>
    <izvorni_sadrzaj>
      <item>ROBERT UGOSTITELJSTVO d.o.o za ugostiteljstvo i usluge ., OIB 00478992365, S. Radića 35, 44321 Banova Jaruga</item>
    </izvorni_sadrzaj>
    <derivirana_varijabla naziv="DomainObject.Predmet.ProtuStrankaListFormatedWithAdressOIB_1">
      <item>ROBERT UGOSTITELJSTVO d.o.o za ugostiteljstvo i usluge ., OIB 00478992365, S. Radića 35, 44321 Banova Jaruga</item>
    </derivirana_varijabla>
  </DomainObject.Predmet.ProtuStrankaListFormatedWithAdressOIB>
  <DomainObject.Predmet.ProtuStrankaListNazivFormated>
    <izvorni_sadrzaj>
      <item>ROBERT UGOSTITELJSTVO d.o.o za ugostiteljstvo i usluge .</item>
    </izvorni_sadrzaj>
    <derivirana_varijabla naziv="DomainObject.Predmet.ProtuStrankaListNazivFormated_1">
      <item>ROBERT UGOSTITELJSTVO d.o.o za ugostiteljstvo i usluge .</item>
    </derivirana_varijabla>
  </DomainObject.Predmet.ProtuStrankaListNazivFormated>
  <DomainObject.Predmet.ProtuStrankaListNazivFormatedOIB>
    <izvorni_sadrzaj>
      <item>ROBERT UGOSTITELJSTVO d.o.o za ugostiteljstvo i usluge ., OIB 00478992365</item>
    </izvorni_sadrzaj>
    <derivirana_varijabla naziv="DomainObject.Predmet.ProtuStrankaListNazivFormatedOIB_1">
      <item>ROBERT UGOSTITELJSTVO d.o.o za ugostiteljstvo i usluge ., OIB 00478992365</item>
    </derivirana_varijabla>
  </DomainObject.Predmet.ProtuStrankaListNazivFormatedOIB>
  <DomainObject.Predmet.OstaliListFormated>
    <izvorni_sadrzaj>
      <item>ŽUPANIJSKO DRŽAVNO ODVJETNIŠTVO U SISKU</item>
      <item>Mirjana Zuzija</item>
      <item>JAVNOST</item>
    </izvorni_sadrzaj>
    <derivirana_varijabla naziv="DomainObject.Predmet.OstaliListFormated_1">
      <item>ŽUPANIJSKO DRŽAVNO ODVJETNIŠTVO U SISKU</item>
      <item>Mirjana Zuzija</item>
      <item>JAVNOST</item>
    </derivirana_varijabla>
  </DomainObject.Predmet.OstaliListFormated>
  <DomainObject.Predmet.OstaliListFormatedOIB>
    <izvorni_sadrzaj>
      <item>ŽUPANIJSKO DRŽAVNO ODVJETNIŠTVO U SISKU, OIB 05526850490</item>
      <item>Mirjana Zuzija, OIB 26497768352</item>
      <item>JAVNOST</item>
    </izvorni_sadrzaj>
    <derivirana_varijabla naziv="DomainObject.Predmet.OstaliListFormatedOIB_1">
      <item>ŽUPANIJSKO DRŽAVNO ODVJETNIŠTVO U SISKU, OIB 05526850490</item>
      <item>Mirjana Zuzija, OIB 26497768352</item>
      <item>JAVNOST</item>
    </derivirana_varijabla>
  </DomainObject.Predmet.OstaliListFormatedOIB>
  <DomainObject.Predmet.OstaliListFormatedWithAdress>
    <izvorni_sadrzaj>
      <item>ŽUPANIJSKO DRŽAVNO ODVJETNIŠTVO U SISKU, Ferde Hefelea 57 (obilaznica), 44000 Sisak</item>
      <item>Mirjana Zuzija, Slavka Kolara 25, 10410 Velika Gorica</item>
      <item>JAVNOST</item>
    </izvorni_sadrzaj>
    <derivirana_varijabla naziv="DomainObject.Predmet.OstaliListFormatedWithAdress_1">
      <item>ŽUPANIJSKO DRŽAVNO ODVJETNIŠTVO U SISKU, Ferde Hefelea 57 (obilaznica), 44000 Sisak</item>
      <item>Mirjana Zuzija, Slavka Kolara 25, 10410 Velika Gorica</item>
      <item>JAVNOST</item>
    </derivirana_varijabla>
  </DomainObject.Predmet.OstaliListFormatedWithAdress>
  <DomainObject.Predmet.OstaliListFormatedWithAdressOIB>
    <izvorni_sadrzaj>
      <item>ŽUPANIJSKO DRŽAVNO ODVJETNIŠTVO U SISKU, OIB 05526850490, Ferde Hefelea 57 (obilaznica), 44000 Sisak</item>
      <item>Mirjana Zuzija, OIB 26497768352, Slavka Kolara 25, 10410 Velika Gorica</item>
      <item>JAVNOST</item>
    </izvorni_sadrzaj>
    <derivirana_varijabla naziv="DomainObject.Predmet.OstaliListFormatedWithAdressOIB_1">
      <item>ŽUPANIJSKO DRŽAVNO ODVJETNIŠTVO U SISKU, OIB 05526850490, Ferde Hefelea 57 (obilaznica), 44000 Sisak</item>
      <item>Mirjana Zuzija, OIB 26497768352, Slavka Kolara 25, 10410 Velika Gorica</item>
      <item>JAVNOST</item>
    </derivirana_varijabla>
  </DomainObject.Predmet.OstaliListFormatedWithAdressOIB>
  <DomainObject.Predmet.OstaliListNazivFormated>
    <izvorni_sadrzaj>
      <item>ŽUPANIJSKO DRŽAVNO ODVJETNIŠTVO U SISKU</item>
      <item>Mirjana Zuzija</item>
      <item>JAVNOST</item>
    </izvorni_sadrzaj>
    <derivirana_varijabla naziv="DomainObject.Predmet.OstaliListNazivFormated_1">
      <item>ŽUPANIJSKO DRŽAVNO ODVJETNIŠTVO U SISKU</item>
      <item>Mirjana Zuzija</item>
      <item>JAVNOST</item>
    </derivirana_varijabla>
  </DomainObject.Predmet.OstaliListNazivFormated>
  <DomainObject.Predmet.OstaliListNazivFormatedOIB>
    <izvorni_sadrzaj>
      <item>ŽUPANIJSKO DRŽAVNO ODVJETNIŠTVO U SISKU, OIB 05526850490</item>
      <item>Mirjana Zuzija, OIB 26497768352</item>
      <item>JAVNOST</item>
    </izvorni_sadrzaj>
    <derivirana_varijabla naziv="DomainObject.Predmet.OstaliListNazivFormatedOIB_1">
      <item>ŽUPANIJSKO DRŽAVNO ODVJETNIŠTVO U SISKU, OIB 05526850490</item>
      <item>Mirjana Zuzija, OIB 26497768352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ROBERT UGOSTITELJSTVO d.o.o za ugostiteljstvo i usluge .</izvorni_sadrzaj>
    <derivirana_varijabla naziv="DomainObject.Predmet.ProtustrankaIDrugi_1">ROBERT UGOSTITELJSTVO d.o.o za ugostiteljstvo i usluge .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ROBERT UGOSTITELJSTVO d.o.o za ugostiteljstvo i usluge ., OIB 00478992365, S. Radića 35, 44321 Banova Jaruga</izvorni_sadrzaj>
    <derivirana_varijabla naziv="DomainObject.Predmet.ProtustrankaIDrugiAdressOIB_1">ROBERT UGOSTITELJSTVO d.o.o za ugostiteljstvo i usluge ., OIB 00478992365, S. Radića 35, 44321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izvorni_sadrzaj>
    <derivirana_varijabla naziv="DomainObject.Predmet.SudioniciListNaziv_1"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derivirana_varijabla>
  </DomainObject.Predmet.SudioniciListNaziv>
  <DomainObject.Predmet.SudioniciListAdressOIB>
    <izvorni_sadrzaj>
      <item>ŽUPANIJSKO DRŽAVNO ODVJETNIŠTVO U SISKU, OIB 05526850490, Ferde Hefelea 57 (obilaznica),44000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izvorni_sadrzaj>
    <derivirana_varijabla naziv="DomainObject.Predmet.SudioniciListAdressOIB_1">
      <item>ŽUPANIJSKO DRŽAVNO ODVJETNIŠTVO U SISKU, OIB 05526850490, Ferde Hefelea 57 (obilaznica),44000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05526850490</item>
      <item>, OIB 18683136487</item>
      <item>, OIB 00478992365</item>
      <item>, OIB 26497768352</item>
      <item>, OIB null</item>
      <item>, OIB null</item>
    </izvorni_sadrzaj>
    <derivirana_varijabla naziv="DomainObject.Predmet.SudioniciListNazivOIB_1">
      <item>, OIB 05526850490</item>
      <item>, OIB 18683136487</item>
      <item>, OIB 00478992365</item>
      <item>, OIB 26497768352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2015.</izvorni_sadrzaj>
    <derivirana_varijabla naziv="DomainObject.Predmet.DatumZadnjeOdrzaneSudskeRadnje_1">9. srpnja 2015.</derivirana_varijabla>
  </DomainObject.Predmet.DatumZadnjeOdrzaneSudskeRadnje>
  <DomainObject.PredzadnjaOdlukaIzPredmeta.DatumDonosenjaOdluke>
    <izvorni_sadrzaj>20. srpnja 2017.</izvorni_sadrzaj>
    <derivirana_varijabla naziv="DomainObject.PredzadnjaOdlukaIzPredmeta.DatumDonosenjaOdluke_1">20. srpnja 2017.</derivirana_varijabla>
  </DomainObject.PredzadnjaOdlukaIzPredmeta.DatumDonosenjaOdluke>
  <DomainObject.PredzadnjaOdlukaIzPredmeta.Oznaka>
    <izvorni_sadrzaj>St-176/2014-50</izvorni_sadrzaj>
    <derivirana_varijabla naziv="DomainObject.PredzadnjaOdlukaIzPredmeta.Oznaka_1">St-176/2014-50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152</properties:Words>
  <properties:Characters>705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2019-07-04T11:16:00Z</dcterms:created>
  <dc:creator>Tatjana Kujundžić-Novak</dc:creator>
  <cp:lastModifiedBy>Dijana Hadžić</cp:lastModifiedBy>
  <cp:lastPrinted>2019-07-05T06:49:00Z</cp:lastPrinted>
  <dcterms:modified xmlns:xsi="http://www.w3.org/2001/XMLSchema-instance" xsi:type="dcterms:W3CDTF">2019-07-05T06:49:00Z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