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ddb5" w14:paraId="b84ddb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B9409F">
        <w:t>6</w:t>
      </w:r>
      <w:r w:rsidR="0004309A">
        <w:t>5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04309A">
        <w:t xml:space="preserve">MARKOVIĆ GRADNJA d.o.o., OIB: </w:t>
      </w:r>
      <w:r w:rsidR="0004309A" w:rsidRPr="001805F9">
        <w:t>40092381518</w:t>
      </w:r>
      <w:r w:rsidR="0004309A">
        <w:t xml:space="preserve">, MBS: </w:t>
      </w:r>
      <w:r w:rsidR="0004309A" w:rsidRPr="001805F9">
        <w:t>080656210</w:t>
      </w:r>
      <w:r w:rsidR="0004309A">
        <w:t>, LUPOGRAV, Lonjska 6A</w:t>
      </w:r>
      <w:r w:rsidR="00B9409F">
        <w:t>,</w:t>
      </w:r>
      <w:r w:rsidR="00B116BC">
        <w:t xml:space="preserve">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4309A">
        <w:t xml:space="preserve">MARKOVIĆ GRADNJA d.o.o., OIB: </w:t>
      </w:r>
      <w:r w:rsidR="0004309A" w:rsidRPr="001805F9">
        <w:t>40092381518</w:t>
      </w:r>
      <w:r w:rsidR="0004309A">
        <w:t xml:space="preserve">, MBS: </w:t>
      </w:r>
      <w:r w:rsidR="0004309A" w:rsidRPr="001805F9">
        <w:t>080656210</w:t>
      </w:r>
      <w:r w:rsidR="0004309A">
        <w:t>, LUPOGRAV, Lonjska 6A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04309A">
        <w:t>ZVONKO TOMLJANOVIĆ, OIB: 01559486405, Našice, J. Runjanina 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04309A">
        <w:t xml:space="preserve">MARKOVIĆ GRADNJA d.o.o., OIB: </w:t>
      </w:r>
      <w:r w:rsidR="0004309A" w:rsidRPr="001805F9">
        <w:t>40092381518</w:t>
      </w:r>
      <w:r w:rsidR="0004309A">
        <w:t xml:space="preserve">, MBS: </w:t>
      </w:r>
      <w:r w:rsidR="0004309A" w:rsidRPr="001805F9">
        <w:t>080656210</w:t>
      </w:r>
      <w:r w:rsidR="0004309A">
        <w:t>, LUPOGRAV, Lonjska 6A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04309A">
        <w:t>6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2F01CE">
        <w:t>1</w:t>
      </w:r>
      <w:r w:rsidR="0004309A">
        <w:t xml:space="preserve">737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4309A">
        <w:t xml:space="preserve">MARKOVIĆ GRADNJA d.o.o., OIB: </w:t>
      </w:r>
      <w:r w:rsidR="0004309A" w:rsidRPr="001805F9">
        <w:t>40092381518</w:t>
      </w:r>
      <w:r w:rsidR="0004309A">
        <w:t xml:space="preserve">, MBS: </w:t>
      </w:r>
      <w:r w:rsidR="0004309A" w:rsidRPr="001805F9">
        <w:t>080656210</w:t>
      </w:r>
      <w:r w:rsidR="0004309A">
        <w:t>, LUPOGRAV, Lonjska 6A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B9409F">
        <w:t>6</w:t>
      </w:r>
      <w:r w:rsidR="0004309A">
        <w:t>5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2B7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04309A">
      <w:t>65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A2B77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2B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2B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2B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2B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MARKOVIĆ GRADNJA d.o.o.</izvorni_sadrzaj>
    <derivirana_varijabla naziv="DomainObject.Predmet.ProtustrankaFormated_1">  MARKOVIĆ GRADNJA d.o.o.</derivirana_varijabla>
  </DomainObject.Predmet.ProtustrankaFormated>
  <DomainObject.Predmet.ProtustrankaFormatedOIB>
    <izvorni_sadrzaj>  MARKOVIĆ GRADNJA d.o.o., OIB 40092381518</izvorni_sadrzaj>
    <derivirana_varijabla naziv="DomainObject.Predmet.ProtustrankaFormatedOIB_1">  MARKOVIĆ GRADNJA d.o.o., OIB 40092381518</derivirana_varijabla>
  </DomainObject.Predmet.ProtustrankaFormatedOIB>
  <DomainObject.Predmet.ProtustrankaFormatedWithAdress>
    <izvorni_sadrzaj> MARKOVIĆ GRADNJA d.o.o., Lonjska 6/A, 10370 Lupoglav</izvorni_sadrzaj>
    <derivirana_varijabla naziv="DomainObject.Predmet.ProtustrankaFormatedWithAdress_1"> MARKOVIĆ GRADNJA d.o.o., Lonjska 6/A, 10370 Lupoglav</derivirana_varijabla>
  </DomainObject.Predmet.ProtustrankaFormatedWithAdress>
  <DomainObject.Predmet.ProtustrankaFormatedWithAdressOIB>
    <izvorni_sadrzaj> MARKOVIĆ GRADNJA d.o.o., OIB 40092381518, Lonjska 6/A, 10370 Lupoglav</izvorni_sadrzaj>
    <derivirana_varijabla naziv="DomainObject.Predmet.ProtustrankaFormatedWithAdressOIB_1"> MARKOVIĆ GRADNJA d.o.o., OIB 40092381518, Lonjska 6/A, 10370 Lupoglav</derivirana_varijabla>
  </DomainObject.Predmet.ProtustrankaFormatedWithAdressOIB>
  <DomainObject.Predmet.ProtustrankaWithAdress>
    <izvorni_sadrzaj>MARKOVIĆ GRADNJA d.o.o. Lonjska 6/A, 10370 Lupoglav</izvorni_sadrzaj>
    <derivirana_varijabla naziv="DomainObject.Predmet.ProtustrankaWithAdress_1">MARKOVIĆ GRADNJA d.o.o. Lonjska 6/A, 10370 Lupoglav</derivirana_varijabla>
  </DomainObject.Predmet.ProtustrankaWithAdress>
  <DomainObject.Predmet.ProtustrankaWithAdressOIB>
    <izvorni_sadrzaj>MARKOVIĆ GRADNJA d.o.o., OIB 40092381518, Lonjska 6/A, 10370 Lupoglav</izvorni_sadrzaj>
    <derivirana_varijabla naziv="DomainObject.Predmet.ProtustrankaWithAdressOIB_1">MARKOVIĆ GRADNJA d.o.o., OIB 40092381518, Lonjska 6/A, 10370 Lupoglav</derivirana_varijabla>
  </DomainObject.Predmet.ProtustrankaWithAdressOIB>
  <DomainObject.Predmet.ProtustrankaNazivFormated>
    <izvorni_sadrzaj>MARKOVIĆ GRADNJA d.o.o.</izvorni_sadrzaj>
    <derivirana_varijabla naziv="DomainObject.Predmet.ProtustrankaNazivFormated_1">MARKOVIĆ GRADNJA d.o.o.</derivirana_varijabla>
  </DomainObject.Predmet.ProtustrankaNazivFormated>
  <DomainObject.Predmet.ProtustrankaNazivFormatedOIB>
    <izvorni_sadrzaj>MARKOVIĆ GRADNJA d.o.o., OIB 40092381518</izvorni_sadrzaj>
    <derivirana_varijabla naziv="DomainObject.Predmet.ProtustrankaNazivFormatedOIB_1">MARKOVIĆ GRADNJA d.o.o., OIB 40092381518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MARKOVIĆ GRADNJA d.o.o.</item>
    </izvorni_sadrzaj>
    <derivirana_varijabla naziv="DomainObject.Predmet.ProtuStrankaListFormated_1">
      <item>MARKOVIĆ GRADNJA d.o.o.</item>
    </derivirana_varijabla>
  </DomainObject.Predmet.ProtuStrankaListFormated>
  <DomainObject.Predmet.ProtuStrankaListFormatedOIB>
    <izvorni_sadrzaj>
      <item>MARKOVIĆ GRADNJA d.o.o., OIB 40092381518</item>
    </izvorni_sadrzaj>
    <derivirana_varijabla naziv="DomainObject.Predmet.ProtuStrankaListFormatedOIB_1">
      <item>MARKOVIĆ GRADNJA d.o.o., OIB 40092381518</item>
    </derivirana_varijabla>
  </DomainObject.Predmet.ProtuStrankaListFormatedOIB>
  <DomainObject.Predmet.ProtuStrankaListFormatedWithAdress>
    <izvorni_sadrzaj>
      <item>MARKOVIĆ GRADNJA d.o.o., Lonjska 6/A, 10370 Lupoglav</item>
    </izvorni_sadrzaj>
    <derivirana_varijabla naziv="DomainObject.Predmet.ProtuStrankaListFormatedWithAdress_1">
      <item>MARKOVIĆ GRADNJA d.o.o., Lonjska 6/A, 10370 Lupoglav</item>
    </derivirana_varijabla>
  </DomainObject.Predmet.ProtuStrankaListFormatedWithAdress>
  <DomainObject.Predmet.ProtuStrankaListFormatedWithAdressOIB>
    <izvorni_sadrzaj>
      <item>MARKOVIĆ GRADNJA d.o.o., OIB 40092381518, Lonjska 6/A, 10370 Lupoglav</item>
    </izvorni_sadrzaj>
    <derivirana_varijabla naziv="DomainObject.Predmet.ProtuStrankaListFormatedWithAdressOIB_1">
      <item>MARKOVIĆ GRADNJA d.o.o., OIB 40092381518, Lonjska 6/A, 10370 Lupoglav</item>
    </derivirana_varijabla>
  </DomainObject.Predmet.ProtuStrankaListFormatedWithAdressOIB>
  <DomainObject.Predmet.ProtuStrankaListNazivFormated>
    <izvorni_sadrzaj>
      <item>MARKOVIĆ GRADNJA d.o.o.</item>
    </izvorni_sadrzaj>
    <derivirana_varijabla naziv="DomainObject.Predmet.ProtuStrankaListNazivFormated_1">
      <item>MARKOVIĆ GRADNJA d.o.o.</item>
    </derivirana_varijabla>
  </DomainObject.Predmet.ProtuStrankaListNazivFormated>
  <DomainObject.Predmet.ProtuStrankaListNazivFormatedOIB>
    <izvorni_sadrzaj>
      <item>MARKOVIĆ GRADNJA d.o.o., OIB 40092381518</item>
    </izvorni_sadrzaj>
    <derivirana_varijabla naziv="DomainObject.Predmet.ProtuStrankaListNazivFormatedOIB_1">
      <item>MARKOVIĆ GRADNJA d.o.o., OIB 40092381518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MARKOVIĆ GRADNJA d.o.o.</izvorni_sadrzaj>
    <derivirana_varijabla naziv="DomainObject.Predmet.ProtustrankaIDrugi_1">MARKOVIĆ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MARKOVIĆ GRADNJA d.o.o., OIB 40092381518, Lonjska 6/A, 10370 Lupoglav</izvorni_sadrzaj>
    <derivirana_varijabla naziv="DomainObject.Predmet.ProtustrankaIDrugiAdressOIB_1">MARKOVIĆ GRADNJA d.o.o., OIB 40092381518, Lonjska 6/A,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MARKOVIĆ GRADNJA d.o.o.</item>
      <item>FINA Regionalni centar Zagreb</item>
    </izvorni_sadrzaj>
    <derivirana_varijabla naziv="DomainObject.Predmet.SudioniciListNaziv_1">
      <item>MARKOVIĆ GRADNJA d.o.o.</item>
      <item>FINA Regionalni centar Zagreb</item>
    </derivirana_varijabla>
  </DomainObject.Predmet.SudioniciListNaziv>
  <DomainObject.Predmet.SudioniciListAdressOIB>
    <izvorni_sadrzaj>
      <item>MARKOVIĆ GRADNJA d.o.o., OIB 40092381518, Lonjska 6/A,10370 Lupoglav</item>
      <item>FINA Regionalni centar Zagreb, OIB 85821130368, Trg svibanjskih žrtava 1995. br. 1,10000 Zagreb</item>
    </izvorni_sadrzaj>
    <derivirana_varijabla naziv="DomainObject.Predmet.SudioniciListAdressOIB_1">
      <item>MARKOVIĆ GRADNJA d.o.o., OIB 40092381518, Lonjska 6/A,10370 Lupoglav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40092381518</item>
      <item>, OIB 85821130368</item>
    </izvorni_sadrzaj>
    <derivirana_varijabla naziv="DomainObject.Predmet.SudioniciListNazivOIB_1">
      <item>, OIB 40092381518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1F96C-B6D5-42B8-B6CD-70E9CE57C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2345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2016-08-29T08:14:00Z</dcterms:created>
  <dc:creator>korisnik</dc:creator>
  <cp:lastModifiedBy>Snježana Andrijanić</cp:lastModifiedBy>
  <cp:lastPrinted>2016-08-29T08:12:00Z</cp:lastPrinted>
  <dcterms:modified xmlns:xsi="http://www.w3.org/2001/XMLSchema-instance" xsi:type="dcterms:W3CDTF">2016-08-29T10:16:00Z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