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1d1e" w14:paraId="3c21d1e" w:rsidRDefault="00994CB8" w:rsidP="00BD1AA7" w:rsidR="00BD1AA7">
      <w:pPr>
        <w15:collapsed w:val="false"/>
      </w:pPr>
      <w:bookmarkStart w:name="_GoBack" w:id="0"/>
      <w:bookmarkEnd w:id="0"/>
      <w:r>
        <w:t xml:space="preserve">              </w:t>
      </w:r>
      <w:r w:rsidR="00CA0AA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Osijek, </w:t>
      </w:r>
      <w:r w:rsidR="00064FF2">
        <w:t xml:space="preserve">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</w:t>
      </w:r>
      <w:r w:rsidR="009A5916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3B61E3">
        <w:t xml:space="preserve">D &amp; S GIPS ENGINEERING d.o.o. za trgovinu i usluge, Vukovar, Dragutina </w:t>
      </w:r>
      <w:proofErr w:type="spellStart"/>
      <w:r w:rsidR="003B61E3">
        <w:t>Renarića</w:t>
      </w:r>
      <w:proofErr w:type="spellEnd"/>
      <w:r w:rsidR="003B61E3">
        <w:t xml:space="preserve"> 11, MBS: 030168204, OIB: 97648189825</w:t>
      </w:r>
      <w:r w:rsidR="00064FF2">
        <w:t xml:space="preserve">, </w:t>
      </w:r>
      <w:r w:rsidR="003B61E3">
        <w:t>3</w:t>
      </w:r>
      <w:r w:rsidR="00064FF2">
        <w:t xml:space="preserve">. </w:t>
      </w:r>
      <w:r w:rsidR="003B61E3">
        <w:t>studenog</w:t>
      </w:r>
      <w:r w:rsidR="00E14751">
        <w:t>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3B61E3">
        <w:t xml:space="preserve">D &amp; S GIPS ENGINEERING d.o.o. za trgovinu i usluge, Vukovar, Dragutina </w:t>
      </w:r>
      <w:proofErr w:type="spellStart"/>
      <w:r w:rsidR="003B61E3">
        <w:t>Renarića</w:t>
      </w:r>
      <w:proofErr w:type="spellEnd"/>
      <w:r w:rsidR="003B61E3">
        <w:t xml:space="preserve"> 11, MBS: 030168204, OIB: 97648189825</w:t>
      </w:r>
      <w: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DA4FB9">
        <w:t>20</w:t>
      </w:r>
      <w:r w:rsidR="00CE4A24">
        <w:t xml:space="preserve">. </w:t>
      </w:r>
      <w:r w:rsidR="003B61E3">
        <w:t>listopada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DA4FB9">
        <w:t xml:space="preserve">provedbu </w:t>
      </w:r>
      <w:r w:rsidR="00665E74" w:rsidRPr="00665E74">
        <w:t xml:space="preserve">skraćenog stečajnog postupka </w:t>
      </w:r>
      <w:r w:rsidR="00665E74">
        <w:t>Financijske agencije, Regionalnog centra Osijek, Klasa: 110-07</w:t>
      </w:r>
      <w:r w:rsidR="00401554">
        <w:t xml:space="preserve">/17-01/04, </w:t>
      </w:r>
      <w:proofErr w:type="spellStart"/>
      <w:r w:rsidR="00401554">
        <w:t>Ur.broj</w:t>
      </w:r>
      <w:proofErr w:type="spellEnd"/>
      <w:r w:rsidR="00401554">
        <w:t>: 04-06-17-</w:t>
      </w:r>
      <w:r w:rsidR="003B61E3">
        <w:t>5099</w:t>
      </w:r>
      <w:r w:rsidR="00401554">
        <w:t xml:space="preserve"> </w:t>
      </w:r>
      <w:r w:rsidR="00DA4FB9">
        <w:t xml:space="preserve">od </w:t>
      </w:r>
      <w:r w:rsidR="003B61E3">
        <w:t>19</w:t>
      </w:r>
      <w:r w:rsidR="00665E74">
        <w:t xml:space="preserve">. </w:t>
      </w:r>
      <w:r w:rsidR="003B61E3">
        <w:t>listopada</w:t>
      </w:r>
      <w:r w:rsidR="00665E74">
        <w:t xml:space="preserve"> 2017.</w:t>
      </w:r>
      <w:r w:rsidR="003B61E3">
        <w:t xml:space="preserve">  </w:t>
      </w:r>
      <w:r w:rsidR="00665E74">
        <w:t xml:space="preserve">nad stečajnim dužnikom </w:t>
      </w:r>
      <w:r w:rsidR="003B61E3">
        <w:t xml:space="preserve">D &amp; S GIPS ENGINEERING d.o.o. za trgovinu i usluge, Vukovar, Dragutina </w:t>
      </w:r>
      <w:proofErr w:type="spellStart"/>
      <w:r w:rsidR="003B61E3">
        <w:t>Renarića</w:t>
      </w:r>
      <w:proofErr w:type="spellEnd"/>
      <w:r w:rsidR="003B61E3">
        <w:t xml:space="preserve"> 11, MBS: 030168204, OIB: 97648189825</w:t>
      </w:r>
      <w:r w:rsidR="00665E74">
        <w:t>.</w:t>
      </w:r>
    </w:p>
    <w:p w:rsidRDefault="005C39A5" w:rsidP="00782257" w:rsidR="005C39A5">
      <w:pPr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3B61E3">
        <w:t>25</w:t>
      </w:r>
      <w:r w:rsidR="00665E74">
        <w:t xml:space="preserve">. </w:t>
      </w:r>
      <w:r w:rsidR="009A7EE1">
        <w:t>listopada</w:t>
      </w:r>
      <w:r w:rsidR="00665E74">
        <w:t xml:space="preserve"> 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vjerovnike dužnika da najkasnije u roku od 45 dana od dana objave oglasa predlože </w:t>
      </w:r>
      <w:r>
        <w:lastRenderedPageBreak/>
        <w:t xml:space="preserve">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 w:rsidRPr="00B825D9">
      <w:pPr>
        <w:tabs>
          <w:tab w:pos="2070" w:val="left"/>
        </w:tabs>
        <w:ind w:firstLine="720"/>
        <w:jc w:val="both"/>
      </w:pPr>
      <w:r>
        <w:t xml:space="preserve">Dana </w:t>
      </w:r>
      <w:r w:rsidR="003B61E3">
        <w:t>2</w:t>
      </w:r>
      <w:r>
        <w:t xml:space="preserve">. </w:t>
      </w:r>
      <w:r w:rsidR="003B61E3">
        <w:t>studenog</w:t>
      </w:r>
      <w:r w:rsidR="00E14751">
        <w:t>a</w:t>
      </w:r>
      <w:r>
        <w:t xml:space="preserve"> 2017. zaprimljen je podnesak Županijskog državnog odvjetništva u Vukovaru, broj: S-DO-</w:t>
      </w:r>
      <w:r w:rsidR="003B61E3">
        <w:t>37</w:t>
      </w:r>
      <w:r>
        <w:t xml:space="preserve">/2017-3 od </w:t>
      </w:r>
      <w:r w:rsidR="003B61E3">
        <w:t>31</w:t>
      </w:r>
      <w:r>
        <w:t xml:space="preserve">. </w:t>
      </w:r>
      <w:r w:rsidR="00F43149">
        <w:t>listopada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Porezne uprave, Područnog ureda Vukovar, za otvaranje stečajnog postupka nad predmetnim stečajnim dužn</w:t>
      </w:r>
      <w:r w:rsidR="004946FB">
        <w:t>ikom iz razloga što prema istom</w:t>
      </w:r>
      <w:r w:rsidR="002C7FA5">
        <w:t xml:space="preserve"> ima</w:t>
      </w:r>
      <w:r>
        <w:t xml:space="preserve"> tražbinu u iznosu </w:t>
      </w:r>
      <w:r w:rsidRPr="00B825D9">
        <w:t xml:space="preserve">od </w:t>
      </w:r>
      <w:r w:rsidR="003B61E3">
        <w:t>102.541,13</w:t>
      </w:r>
      <w:r w:rsidR="00B825D9" w:rsidRPr="00B825D9">
        <w:t xml:space="preserve"> kuna</w:t>
      </w:r>
      <w:r w:rsidRPr="00B825D9">
        <w:t xml:space="preserve"> koja se temelji na neplaćenim obvezama poreza, doprinosa i drugih javnih davanja</w:t>
      </w:r>
      <w:r w:rsidR="00E14751">
        <w:t xml:space="preserve"> i nije namirena.</w:t>
      </w:r>
      <w:r w:rsidR="00E25900">
        <w:t xml:space="preserve"> Također, </w:t>
      </w:r>
      <w:r w:rsidR="00DE571A" w:rsidRPr="00B825D9">
        <w:t>vjerovnik</w:t>
      </w:r>
      <w:r w:rsidR="00E25900">
        <w:t xml:space="preserve"> je</w:t>
      </w:r>
      <w:r w:rsidR="00DE571A" w:rsidRPr="00B825D9">
        <w:t xml:space="preserve"> naveo da </w:t>
      </w:r>
      <w:r w:rsidR="00E14751">
        <w:t xml:space="preserve">kod </w:t>
      </w:r>
      <w:r w:rsidR="00DE571A" w:rsidRPr="00B825D9">
        <w:t xml:space="preserve"> </w:t>
      </w:r>
      <w:r w:rsidRPr="00B825D9">
        <w:t>stečajn</w:t>
      </w:r>
      <w:r w:rsidR="00E14751">
        <w:t>og</w:t>
      </w:r>
      <w:r w:rsidRPr="00B825D9">
        <w:t xml:space="preserve"> dužnik</w:t>
      </w:r>
      <w:r w:rsidR="00E14751">
        <w:t>a postoji stečajni razlog i to</w:t>
      </w:r>
      <w:r w:rsidRPr="00B825D9">
        <w:t xml:space="preserve"> nesposob</w:t>
      </w:r>
      <w:r w:rsidR="00E14751">
        <w:t xml:space="preserve">nost </w:t>
      </w:r>
      <w:r w:rsidRPr="00B825D9">
        <w:t>za plaćanje</w:t>
      </w:r>
      <w:r w:rsidR="00E14751">
        <w:t>,</w:t>
      </w:r>
      <w:r w:rsidRPr="00B825D9">
        <w:t xml:space="preserve"> obzirom je uvidom u Potvrdu o blokadi od </w:t>
      </w:r>
      <w:r w:rsidR="003B61E3">
        <w:t>26</w:t>
      </w:r>
      <w:r w:rsidRPr="00B825D9">
        <w:t xml:space="preserve">. </w:t>
      </w:r>
      <w:r w:rsidR="00187AF1">
        <w:t>listopada</w:t>
      </w:r>
      <w:r w:rsidRPr="00B825D9">
        <w:t xml:space="preserve"> 2017. utvrđena neprekidna blokada </w:t>
      </w:r>
      <w:r w:rsidR="00AE0651" w:rsidRPr="00B825D9">
        <w:t xml:space="preserve">na računu stečajnog dužnika </w:t>
      </w:r>
      <w:r w:rsidRPr="00B825D9">
        <w:t xml:space="preserve">u trajanju od </w:t>
      </w:r>
      <w:r w:rsidR="003B61E3">
        <w:t>127</w:t>
      </w:r>
      <w:r w:rsidRPr="00B825D9">
        <w:t xml:space="preserve"> dana </w:t>
      </w:r>
      <w:r w:rsidR="00E14751">
        <w:t>te su</w:t>
      </w:r>
      <w:r w:rsidRPr="00B825D9">
        <w:t xml:space="preserve"> uvidom u Očevidnik o redoslijedu plaćanja </w:t>
      </w:r>
      <w:r w:rsidR="00250413" w:rsidRPr="00B825D9">
        <w:t xml:space="preserve">utvrđeni iskazani dospjeli nepodmireni nalozi za plaćanje u ukupnom iznosu od </w:t>
      </w:r>
      <w:r w:rsidR="003B61E3">
        <w:t>91.976,25</w:t>
      </w:r>
      <w:r w:rsidR="00250413" w:rsidRPr="00B825D9">
        <w:t xml:space="preserve"> kun</w:t>
      </w:r>
      <w:r w:rsidR="00E14751">
        <w:t>a</w:t>
      </w:r>
      <w:r w:rsidR="00DE571A" w:rsidRPr="00B825D9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A3847">
        <w:rPr>
          <w:bCs/>
        </w:rPr>
        <w:t>3</w:t>
      </w:r>
      <w:r w:rsidR="008041DE">
        <w:rPr>
          <w:bCs/>
        </w:rPr>
        <w:t xml:space="preserve">. </w:t>
      </w:r>
      <w:r w:rsidR="00E14751">
        <w:rPr>
          <w:bCs/>
        </w:rPr>
        <w:t>studenoga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1A3847" w:rsidP="00B75497" w:rsidR="00B75497">
      <w:pPr>
        <w:pStyle w:val="Naslov2"/>
        <w:rPr>
          <w:b w:val="false"/>
          <w:lang w:val="hr-HR"/>
        </w:rPr>
      </w:pPr>
      <w:r w:rsidRPr="001A3847">
        <w:rPr>
          <w:b w:val="false"/>
          <w:lang w:val="hr-HR"/>
        </w:rPr>
        <w:t xml:space="preserve">Snježana </w:t>
      </w:r>
      <w:proofErr w:type="spellStart"/>
      <w:r w:rsidRPr="001A3847">
        <w:rPr>
          <w:b w:val="false"/>
          <w:lang w:val="hr-HR"/>
        </w:rPr>
        <w:t>Markotić</w:t>
      </w:r>
      <w:proofErr w:type="spellEnd"/>
      <w:r w:rsidRPr="001A3847">
        <w:rPr>
          <w:b w:val="false"/>
          <w:lang w:val="hr-HR"/>
        </w:rPr>
        <w:t xml:space="preserve"> Jurić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1A3847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16F32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1627FB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1627FB">
        <w:t xml:space="preserve">Vukovar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1A3847">
        <w:t>2</w:t>
      </w:r>
      <w:r>
        <w:t>.</w:t>
      </w:r>
      <w:r w:rsidR="00F85B39">
        <w:t xml:space="preserve"> listopada</w:t>
      </w:r>
      <w:r w:rsidR="00D1704E">
        <w:t xml:space="preserve"> 2017</w:t>
      </w:r>
      <w:r>
        <w:t xml:space="preserve">. (str. </w:t>
      </w:r>
      <w:r w:rsidR="001A3847">
        <w:t>6</w:t>
      </w:r>
      <w:r w:rsidR="00F85B39">
        <w:t>-</w:t>
      </w:r>
      <w:r w:rsidR="001A3847">
        <w:t>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1A3847">
        <w:t>24</w:t>
      </w:r>
      <w:r>
        <w:t>.</w:t>
      </w:r>
      <w:r w:rsidR="00F85B39">
        <w:t xml:space="preserve"> studenoga</w:t>
      </w:r>
      <w:r>
        <w:t xml:space="preserve"> 2017.</w:t>
      </w:r>
    </w:p>
    <w:sectPr w:rsidSect="00E14751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95D" w:rsidP="004A3868" w:rsidR="0015595D">
      <w:r>
        <w:separator/>
      </w:r>
    </w:p>
  </w:endnote>
  <w:endnote w:id="0" w:type="continuationSeparator">
    <w:p w:rsidRDefault="0015595D" w:rsidP="004A3868" w:rsidR="00155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95D" w:rsidP="004A3868" w:rsidR="0015595D">
      <w:r>
        <w:separator/>
      </w:r>
    </w:p>
  </w:footnote>
  <w:footnote w:id="0" w:type="continuationSeparator">
    <w:p w:rsidRDefault="0015595D" w:rsidP="004A3868" w:rsidR="00155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1624449"/>
      <w:docPartObj>
        <w:docPartGallery w:val="Page Numbers (Top of Page)"/>
        <w:docPartUnique/>
      </w:docPartObj>
    </w:sdtPr>
    <w:sdtEndPr/>
    <w:sdtContent>
      <w:p w:rsidRDefault="00E14751" w:rsidR="00E147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CAC">
          <w:rPr>
            <w:noProof/>
          </w:rPr>
          <w:t>2</w:t>
        </w:r>
        <w:r>
          <w:fldChar w:fldCharType="end"/>
        </w:r>
      </w:p>
    </w:sdtContent>
  </w:sdt>
  <w:p w:rsidRDefault="00E14751" w:rsidP="00994CB8" w:rsidR="004A3868">
    <w:pPr>
      <w:pStyle w:val="Zaglavlje"/>
      <w:jc w:val="right"/>
    </w:pPr>
    <w:r>
      <w:t>Poslovni broj: 19 St-1482/2017-5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751" w:rsidP="00E14751" w:rsidR="00E14751">
    <w:pPr>
      <w:pStyle w:val="Zaglavlje"/>
      <w:jc w:val="right"/>
    </w:pPr>
    <w:r>
      <w:t>Poslovni broj: 19 St-1482/2017-5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90778"/>
    <w:rsid w:val="000A1E4E"/>
    <w:rsid w:val="000D55E4"/>
    <w:rsid w:val="000D5628"/>
    <w:rsid w:val="000E6E82"/>
    <w:rsid w:val="00137654"/>
    <w:rsid w:val="0014134B"/>
    <w:rsid w:val="0014394E"/>
    <w:rsid w:val="00154A6B"/>
    <w:rsid w:val="0015595D"/>
    <w:rsid w:val="001627FB"/>
    <w:rsid w:val="00163169"/>
    <w:rsid w:val="001718AE"/>
    <w:rsid w:val="001867CA"/>
    <w:rsid w:val="00187AF1"/>
    <w:rsid w:val="001A3847"/>
    <w:rsid w:val="001A56DB"/>
    <w:rsid w:val="001B648A"/>
    <w:rsid w:val="001C0CFA"/>
    <w:rsid w:val="001D2166"/>
    <w:rsid w:val="001E7E8C"/>
    <w:rsid w:val="001F3B52"/>
    <w:rsid w:val="0021261F"/>
    <w:rsid w:val="0022414E"/>
    <w:rsid w:val="00242D04"/>
    <w:rsid w:val="00250413"/>
    <w:rsid w:val="002534B4"/>
    <w:rsid w:val="0028334A"/>
    <w:rsid w:val="00287EC6"/>
    <w:rsid w:val="00292D1E"/>
    <w:rsid w:val="002C51D3"/>
    <w:rsid w:val="002C7FA5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61E3"/>
    <w:rsid w:val="003B7AAC"/>
    <w:rsid w:val="003D451A"/>
    <w:rsid w:val="003E6FCE"/>
    <w:rsid w:val="00401554"/>
    <w:rsid w:val="00455C18"/>
    <w:rsid w:val="00456233"/>
    <w:rsid w:val="004636D6"/>
    <w:rsid w:val="00480041"/>
    <w:rsid w:val="0048779D"/>
    <w:rsid w:val="004946FB"/>
    <w:rsid w:val="004A3868"/>
    <w:rsid w:val="004E65BC"/>
    <w:rsid w:val="004F2672"/>
    <w:rsid w:val="005012E6"/>
    <w:rsid w:val="005200AB"/>
    <w:rsid w:val="005560F4"/>
    <w:rsid w:val="00571630"/>
    <w:rsid w:val="00583AE6"/>
    <w:rsid w:val="00595793"/>
    <w:rsid w:val="005A5C82"/>
    <w:rsid w:val="005A6C21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32C3"/>
    <w:rsid w:val="006F0A36"/>
    <w:rsid w:val="00704DE2"/>
    <w:rsid w:val="00710662"/>
    <w:rsid w:val="00726845"/>
    <w:rsid w:val="00727922"/>
    <w:rsid w:val="00752B41"/>
    <w:rsid w:val="00782257"/>
    <w:rsid w:val="007A0EFB"/>
    <w:rsid w:val="007C1C95"/>
    <w:rsid w:val="007C2112"/>
    <w:rsid w:val="007F551F"/>
    <w:rsid w:val="008041DE"/>
    <w:rsid w:val="00816035"/>
    <w:rsid w:val="00816F32"/>
    <w:rsid w:val="0085567C"/>
    <w:rsid w:val="008A49DF"/>
    <w:rsid w:val="008D21F8"/>
    <w:rsid w:val="008E0BDF"/>
    <w:rsid w:val="008F656F"/>
    <w:rsid w:val="00930CAC"/>
    <w:rsid w:val="00941AE2"/>
    <w:rsid w:val="00943812"/>
    <w:rsid w:val="00964800"/>
    <w:rsid w:val="00986E78"/>
    <w:rsid w:val="00991CE4"/>
    <w:rsid w:val="00992F2B"/>
    <w:rsid w:val="00994CB8"/>
    <w:rsid w:val="00996147"/>
    <w:rsid w:val="00997BAF"/>
    <w:rsid w:val="009A1C6D"/>
    <w:rsid w:val="009A5916"/>
    <w:rsid w:val="009A7EE1"/>
    <w:rsid w:val="009B0425"/>
    <w:rsid w:val="009B160A"/>
    <w:rsid w:val="009E2A56"/>
    <w:rsid w:val="00A13EBF"/>
    <w:rsid w:val="00A45F7B"/>
    <w:rsid w:val="00A819D4"/>
    <w:rsid w:val="00AA0272"/>
    <w:rsid w:val="00AE0651"/>
    <w:rsid w:val="00AF266F"/>
    <w:rsid w:val="00B04AB5"/>
    <w:rsid w:val="00B176DA"/>
    <w:rsid w:val="00B268B7"/>
    <w:rsid w:val="00B526C2"/>
    <w:rsid w:val="00B6174E"/>
    <w:rsid w:val="00B7064E"/>
    <w:rsid w:val="00B75497"/>
    <w:rsid w:val="00B825D9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A4FB9"/>
    <w:rsid w:val="00DB1856"/>
    <w:rsid w:val="00DB4537"/>
    <w:rsid w:val="00DE4EC1"/>
    <w:rsid w:val="00DE571A"/>
    <w:rsid w:val="00DE7EA8"/>
    <w:rsid w:val="00E14751"/>
    <w:rsid w:val="00E17C16"/>
    <w:rsid w:val="00E25900"/>
    <w:rsid w:val="00E36EAC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43149"/>
    <w:rsid w:val="00F673A4"/>
    <w:rsid w:val="00F85B39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C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0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C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0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St-1482/2017</izvorni_sadrzaj>
    <derivirana_varijabla naziv="DomainObject.Predmet.OznakaBroj_1">St-1482/2017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&amp; S GIPS ENGINEERING d.o.o. za trgovinu i usluge</izvorni_sadrzaj>
    <derivirana_varijabla naziv="DomainObject.Predmet.ProtustrankaFormated_1">  D &amp; S GIPS ENGINEERING d.o.o. za trgovinu i usluge</derivirana_varijabla>
  </DomainObject.Predmet.ProtustrankaFormated>
  <DomainObject.Predmet.ProtustrankaFormatedOIB>
    <izvorni_sadrzaj>  D &amp; S GIPS ENGINEERING d.o.o. za trgovinu i usluge, OIB 97648189825</izvorni_sadrzaj>
    <derivirana_varijabla naziv="DomainObject.Predmet.ProtustrankaFormatedOIB_1">  D &amp; S GIPS ENGINEERING d.o.o. za trgovinu i usluge, OIB 97648189825</derivirana_varijabla>
  </DomainObject.Predmet.ProtustrankaFormatedOIB>
  <DomainObject.Predmet.ProtustrankaFormatedWithAdress>
    <izvorni_sadrzaj> D &amp; S GIPS ENGINEERING d.o.o. za trgovinu i usluge, Dragutina Renarića 11, 32000 Vukovar</izvorni_sadrzaj>
    <derivirana_varijabla naziv="DomainObject.Predmet.ProtustrankaFormatedWithAdress_1"> D &amp; S GIPS ENGINEERING d.o.o. za trgovinu i usluge, Dragutina Renarića 11, 32000 Vukovar</derivirana_varijabla>
  </DomainObject.Predmet.ProtustrankaFormatedWithAdress>
  <DomainObject.Predmet.ProtustrankaFormatedWithAdressOIB>
    <izvorni_sadrzaj> D &amp; S GIPS ENGINEERING d.o.o. za trgovinu i usluge, OIB 97648189825, Dragutina Renarića 11, 32000 Vukovar</izvorni_sadrzaj>
    <derivirana_varijabla naziv="DomainObject.Predmet.ProtustrankaFormatedWithAdressOIB_1"> D &amp; S GIPS ENGINEERING d.o.o. za trgovinu i usluge, OIB 97648189825, Dragutina Renarića 11, 32000 Vukovar</derivirana_varijabla>
  </DomainObject.Predmet.ProtustrankaFormatedWithAdressOIB>
  <DomainObject.Predmet.ProtustrankaWithAdress>
    <izvorni_sadrzaj>D &amp; S GIPS ENGINEERING d.o.o. za trgovinu i usluge Dragutina Renarića 11, 32000 Vukovar</izvorni_sadrzaj>
    <derivirana_varijabla naziv="DomainObject.Predmet.ProtustrankaWithAdress_1">D &amp; S GIPS ENGINEERING d.o.o. za trgovinu i usluge Dragutina Renarića 11, 32000 Vukovar</derivirana_varijabla>
  </DomainObject.Predmet.ProtustrankaWithAdress>
  <DomainObject.Predmet.ProtustrankaWithAdressOIB>
    <izvorni_sadrzaj>D &amp; S GIPS ENGINEERING d.o.o. za trgovinu i usluge, OIB 97648189825, Dragutina Renarića 11, 32000 Vukovar</izvorni_sadrzaj>
    <derivirana_varijabla naziv="DomainObject.Predmet.ProtustrankaWithAdressOIB_1">D &amp; S GIPS ENGINEERING d.o.o. za trgovinu i usluge, OIB 97648189825, Dragutina Renarića 11, 32000 Vukovar</derivirana_varijabla>
  </DomainObject.Predmet.ProtustrankaWithAdressOIB>
  <DomainObject.Predmet.ProtustrankaNazivFormated>
    <izvorni_sadrzaj>D &amp; S GIPS ENGINEERING d.o.o. za trgovinu i usluge</izvorni_sadrzaj>
    <derivirana_varijabla naziv="DomainObject.Predmet.ProtustrankaNazivFormated_1">D &amp; S GIPS ENGINEERING d.o.o. za trgovinu i usluge</derivirana_varijabla>
  </DomainObject.Predmet.ProtustrankaNazivFormated>
  <DomainObject.Predmet.ProtustrankaNazivFormatedOIB>
    <izvorni_sadrzaj>D &amp; S GIPS ENGINEERING d.o.o. za trgovinu i usluge, OIB 97648189825</izvorni_sadrzaj>
    <derivirana_varijabla naziv="DomainObject.Predmet.ProtustrankaNazivFormatedOIB_1">D &amp; S GIPS ENGINEERING d.o.o. za trgovinu i usluge, OIB 97648189825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 &amp; S GIPS ENGINEERING d.o.o. za trgovinu i usluge</item>
    </izvorni_sadrzaj>
    <derivirana_varijabla naziv="DomainObject.Predmet.ProtuStrankaListFormated_1">
      <item>D &amp; S GIPS ENGINEERING d.o.o. za trgovinu i usluge</item>
    </derivirana_varijabla>
  </DomainObject.Predmet.ProtuStrankaListFormated>
  <DomainObject.Predmet.ProtuStrankaListFormatedOIB>
    <izvorni_sadrzaj>
      <item>D &amp; S GIPS ENGINEERING d.o.o. za trgovinu i usluge, OIB 97648189825</item>
    </izvorni_sadrzaj>
    <derivirana_varijabla naziv="DomainObject.Predmet.ProtuStrankaListFormatedOIB_1">
      <item>D &amp; S GIPS ENGINEERING d.o.o. za trgovinu i usluge, OIB 97648189825</item>
    </derivirana_varijabla>
  </DomainObject.Predmet.ProtuStrankaListFormatedOIB>
  <DomainObject.Predmet.ProtuStrankaListFormatedWithAdress>
    <izvorni_sadrzaj>
      <item>D &amp; S GIPS ENGINEERING d.o.o. za trgovinu i usluge, Dragutina Renarića 11, 32000 Vukovar</item>
    </izvorni_sadrzaj>
    <derivirana_varijabla naziv="DomainObject.Predmet.ProtuStrankaListFormatedWithAdress_1">
      <item>D &amp; S GIPS ENGINEERING d.o.o. za trgovinu i usluge, Dragutina Renarića 11, 32000 Vukovar</item>
    </derivirana_varijabla>
  </DomainObject.Predmet.ProtuStrankaListFormatedWithAdress>
  <DomainObject.Predmet.ProtuStrankaListFormatedWithAdressOIB>
    <izvorni_sadrzaj>
      <item>D &amp; S GIPS ENGINEERING d.o.o. za trgovinu i usluge, OIB 97648189825, Dragutina Renarića 11, 32000 Vukovar</item>
    </izvorni_sadrzaj>
    <derivirana_varijabla naziv="DomainObject.Predmet.ProtuStrankaListFormatedWithAdressOIB_1">
      <item>D &amp; S GIPS ENGINEERING d.o.o. za trgovinu i usluge, OIB 97648189825, Dragutina Renarića 11, 32000 Vukovar</item>
    </derivirana_varijabla>
  </DomainObject.Predmet.ProtuStrankaListFormatedWithAdressOIB>
  <DomainObject.Predmet.ProtuStrankaListNazivFormated>
    <izvorni_sadrzaj>
      <item>D &amp; S GIPS ENGINEERING d.o.o. za trgovinu i usluge</item>
    </izvorni_sadrzaj>
    <derivirana_varijabla naziv="DomainObject.Predmet.ProtuStrankaListNazivFormated_1">
      <item>D &amp; S GIPS ENGINEERING d.o.o. za trgovinu i usluge</item>
    </derivirana_varijabla>
  </DomainObject.Predmet.ProtuStrankaListNazivFormated>
  <DomainObject.Predmet.ProtuStrankaListNazivFormatedOIB>
    <izvorni_sadrzaj>
      <item>D &amp; S GIPS ENGINEERING d.o.o. za trgovinu i usluge, OIB 97648189825</item>
    </izvorni_sadrzaj>
    <derivirana_varijabla naziv="DomainObject.Predmet.ProtuStrankaListNazivFormatedOIB_1">
      <item>D &amp; S GIPS ENGINEERING d.o.o. za trgovinu i usluge, OIB 97648189825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 &amp; S GIPS ENGINEERING d.o.o. za trgovinu i usluge</izvorni_sadrzaj>
    <derivirana_varijabla naziv="DomainObject.Predmet.ProtustrankaIDrugi_1">D &amp; S GIPS ENGINEERING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 &amp; S GIPS ENGINEERING d.o.o. za trgovinu i usluge, OIB 97648189825, Dragutina Renarića 11, 32000 Vukovar</izvorni_sadrzaj>
    <derivirana_varijabla naziv="DomainObject.Predmet.ProtustrankaIDrugiAdressOIB_1">D &amp; S GIPS ENGINEERING d.o.o. za trgovinu i usluge, OIB 97648189825, Dragutina Renarića 11,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 &amp; S GIPS ENGINEERING d.o.o. za trgovinu i usluge</item>
    </izvorni_sadrzaj>
    <derivirana_varijabla naziv="DomainObject.Predmet.SudioniciListNaziv_1">
      <item>FINA RC OSIJEK</item>
      <item>D &amp; S GIPS ENGINEERING d.o.o. za trgovinu i usluge</item>
    </derivirana_varijabla>
  </DomainObject.Predmet.SudioniciListNaziv>
  <DomainObject.Predmet.SudioniciListAdressOIB>
    <izvorni_sadrzaj>
      <item>FINA RC OSIJEK, OIB 85821130368</item>
      <item>D &amp; S GIPS ENGINEERING d.o.o. za trgovinu i usluge, OIB 97648189825, Dragutina Renarića 11,32000 Vukovar</item>
    </izvorni_sadrzaj>
    <derivirana_varijabla naziv="DomainObject.Predmet.SudioniciListAdressOIB_1">
      <item>FINA RC OSIJEK, OIB 85821130368</item>
      <item>D &amp; S GIPS ENGINEERING d.o.o. za trgovinu i usluge, OIB 97648189825, Dragutina Renarića 11,32000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97648189825</item>
    </izvorni_sadrzaj>
    <derivirana_varijabla naziv="DomainObject.Predmet.SudioniciListNazivOIB_1">
      <item>, OIB 85821130368</item>
      <item>, OIB 97648189825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2092F-0A58-42F8-87AD-6A3503554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3079</properties:Characters>
  <properties:Lines>89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2017-11-03T09:00:00Z</dcterms:created>
  <dc:creator>mkocijan</dc:creator>
  <cp:lastModifiedBy>Snježana Markotić Jurić</cp:lastModifiedBy>
  <cp:lastPrinted>2017-11-03T08:58:00Z</cp:lastPrinted>
  <dcterms:modified xmlns:xsi="http://www.w3.org/2001/XMLSchema-instance" xsi:type="dcterms:W3CDTF">2017-11-03T09:00:00Z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