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ED1322" w:rsidRPr="00C61EDF">
        <w:trPr>
          <w:trHeight w:val="2231"/>
        </w:trPr>
        <w:tc>
          <w:tcPr>
            <w:tcW w:type="dxa" w:w="3369"/>
            <w:vAlign w:val="center"/>
          </w:tcPr>
          <w:p w:rsidRDefault="00ED1322" w:rsidP="00A66C00" w:rsidR="00ED1322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ED1322" w:rsidP="00A66C00" w:rsidR="00ED1322" w:rsidRPr="00F24FD8">
            <w:pPr>
              <w:spacing w:before="100"/>
              <w:rPr>
                <w:sz w:val="24"/>
              </w:rPr>
            </w:pPr>
            <w:r w:rsidRPr="00F24FD8">
              <w:rPr>
                <w:sz w:val="24"/>
              </w:rPr>
              <w:t>REPUBLIKA HRVATSKA</w:t>
            </w:r>
          </w:p>
          <w:p w:rsidRDefault="00ED1322" w:rsidP="00A66C00" w:rsidR="00ED1322" w:rsidRPr="00F24FD8">
            <w:pPr>
              <w:rPr>
                <w:sz w:val="24"/>
              </w:rPr>
            </w:pPr>
            <w:r w:rsidRPr="00F24FD8">
              <w:rPr>
                <w:sz w:val="24"/>
              </w:rPr>
              <w:t>TRGOVAČKI SUD U SPLITU</w:t>
            </w:r>
          </w:p>
          <w:p w:rsidRDefault="00ED1322" w:rsidP="00DA5B9D" w:rsidR="00ED1322" w:rsidRPr="00C61EDF">
            <w:r w:rsidRPr="00F24FD8">
              <w:rPr>
                <w:sz w:val="24"/>
              </w:rPr>
              <w:t>Split, Sukoišanska 6</w:t>
            </w:r>
          </w:p>
        </w:tc>
        <w:tc>
          <w:tcPr>
            <w:tcW w:type="dxa" w:w="5811"/>
          </w:tcPr>
          <w:p w:rsidRDefault="00ED1322" w:rsidP="00DA5B9D" w:rsidR="00ED1322">
            <w:pPr>
              <w:jc w:val="both"/>
            </w:pPr>
          </w:p>
          <w:p w:rsidRDefault="00ED1322" w:rsidP="00DA5B9D" w:rsidR="00ED1322">
            <w:pPr>
              <w:jc w:val="both"/>
            </w:pPr>
          </w:p>
          <w:p w:rsidRDefault="00ED1322" w:rsidP="00DA5B9D" w:rsidR="00ED1322">
            <w:pPr>
              <w:jc w:val="both"/>
            </w:pPr>
          </w:p>
          <w:p w:rsidRDefault="00ED1322" w:rsidP="00DA5B9D" w:rsidR="00ED1322">
            <w:pPr>
              <w:jc w:val="right"/>
            </w:pPr>
          </w:p>
          <w:p w:rsidRDefault="00ED1322" w:rsidP="00DA5B9D" w:rsidR="00ED1322">
            <w:pPr>
              <w:jc w:val="right"/>
            </w:pPr>
          </w:p>
          <w:p w:rsidRDefault="00ED1322" w:rsidP="00DA5B9D" w:rsidR="00ED1322">
            <w:pPr>
              <w:jc w:val="right"/>
              <w:rPr>
                <w:noProof/>
              </w:rPr>
            </w:pPr>
          </w:p>
          <w:p w:rsidRDefault="00ED1322" w:rsidP="00DA5B9D" w:rsidR="00ED1322">
            <w:pPr>
              <w:jc w:val="right"/>
              <w:rPr>
                <w:noProof/>
              </w:rPr>
            </w:pPr>
          </w:p>
          <w:p w:rsidRDefault="00ED1322" w:rsidP="00DA5B9D" w:rsidR="00ED1322">
            <w:pPr>
              <w:jc w:val="right"/>
              <w:rPr>
                <w:noProof/>
                <w:sz w:val="24"/>
              </w:rPr>
            </w:pPr>
          </w:p>
          <w:p w:rsidRDefault="0057365F" w:rsidP="00D5186A" w:rsidR="00ED1322" w:rsidRPr="00E003B6">
            <w:pPr>
              <w:jc w:val="right"/>
              <w:rPr>
                <w:noProof/>
                <w:sz w:val="24"/>
              </w:rPr>
            </w:pPr>
            <w:r>
              <w:rPr>
                <w:noProof/>
                <w:sz w:val="24"/>
              </w:rPr>
              <w:t>Poslovni broj: 11.St-</w:t>
            </w:r>
            <w:r w:rsidR="006C728D">
              <w:rPr>
                <w:noProof/>
                <w:sz w:val="24"/>
              </w:rPr>
              <w:t>105</w:t>
            </w:r>
            <w:r w:rsidR="00D5186A">
              <w:rPr>
                <w:noProof/>
                <w:sz w:val="24"/>
              </w:rPr>
              <w:t>7</w:t>
            </w:r>
            <w:r>
              <w:rPr>
                <w:noProof/>
                <w:sz w:val="24"/>
              </w:rPr>
              <w:t>/</w:t>
            </w:r>
            <w:r w:rsidR="00ED1322" w:rsidRPr="00E003B6">
              <w:rPr>
                <w:noProof/>
                <w:sz w:val="24"/>
              </w:rPr>
              <w:t>2017</w:t>
            </w:r>
          </w:p>
        </w:tc>
      </w:tr>
    </w:tbl>
    <w:p w14:textId="b25c306" w14:paraId="b25c306" w:rsidRDefault="00B46C21" w:rsidP="00B46C21" w:rsidR="00B46C21" w:rsidRPr="00F10594">
      <w:pPr>
        <w:jc w:val="both"/>
        <w15:collapsed w:val="false"/>
        <w:rPr>
          <w:rFonts w:eastAsiaTheme="minorHAnsi"/>
          <w:bCs/>
          <w:lang w:eastAsia="en-US" w:val="en-US"/>
        </w:rPr>
      </w:pPr>
    </w:p>
    <w:p w:rsidRDefault="00B46C21" w:rsidP="00B46C21" w:rsidR="00B46C21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sutkinji Ani Golub Gruić,</w:t>
      </w:r>
      <w:r w:rsidRPr="00772D95">
        <w:t xml:space="preserve"> </w:t>
      </w:r>
      <w:r>
        <w:t xml:space="preserve">u skraćenom stečajnom postupku povodom zahtjeva FINANCIJSKE AGENCIJE, Regionalni centar Split, Podružnica Split, Mažuranićevo šetalište 24B, OIB: 85821130368, za provedbu skraćenog stečajnog postupka nad </w:t>
      </w:r>
      <w:r w:rsidR="0028585D">
        <w:t xml:space="preserve">dužnikom </w:t>
      </w:r>
      <w:r w:rsidR="002C6D0E">
        <w:t>˝EMANUELA˝- UDRUGA OBITELJI OSOBA OBOLJELIH OD PTSP-a, OIB: 51869824297, Split, Požeška 16</w:t>
      </w:r>
      <w:r>
        <w:t xml:space="preserve">, </w:t>
      </w:r>
      <w:r w:rsidR="00ED1322">
        <w:t>22. prosinca</w:t>
      </w:r>
      <w:r>
        <w:t xml:space="preserve"> 2017. godine, temeljem čl. 430. Stečajnog zakona</w:t>
      </w:r>
      <w:r w:rsidRPr="00C64D96">
        <w:t xml:space="preserve"> (</w:t>
      </w:r>
      <w:r>
        <w:t>˝Narodne novine˝</w:t>
      </w:r>
      <w:r w:rsidRPr="00C64D96">
        <w:t xml:space="preserve"> </w:t>
      </w:r>
      <w:r>
        <w:t>71/15), objavljuje slijedeći</w:t>
      </w:r>
    </w:p>
    <w:p w:rsidRDefault="00B46C21" w:rsidP="00B46C21" w:rsidR="00B46C2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B46C21" w:rsidP="00B46C21" w:rsidR="00B46C21">
      <w:pPr>
        <w:spacing w:before="220"/>
        <w:jc w:val="both"/>
      </w:pPr>
      <w:r>
        <w:tab/>
        <w:t xml:space="preserve">I. Dužnik </w:t>
      </w:r>
      <w:r w:rsidR="002C6D0E" w:rsidRPr="002C6D0E">
        <w:t>˝EMANUELA˝- UDRUGA OBITELJI OSOBA OBOLJELIH OD PTSP-a, OIB: 51869824297, Split, Požeška 16</w:t>
      </w:r>
      <w:r w:rsidR="00ED1322">
        <w:t xml:space="preserve">, </w:t>
      </w:r>
      <w:r>
        <w:t xml:space="preserve">na </w:t>
      </w:r>
      <w:r w:rsidR="00737985">
        <w:t>dan 1</w:t>
      </w:r>
      <w:r w:rsidR="002C6D0E">
        <w:t>6</w:t>
      </w:r>
      <w:r w:rsidR="00FF0364">
        <w:t xml:space="preserve">. </w:t>
      </w:r>
      <w:r w:rsidR="00737985">
        <w:t>studenog</w:t>
      </w:r>
      <w:r w:rsidR="00ED1322">
        <w:t xml:space="preserve"> 2017</w:t>
      </w:r>
      <w:r>
        <w:t xml:space="preserve">. godine u </w:t>
      </w:r>
      <w:r w:rsidRPr="008A558F">
        <w:t>Očevidniku redoslijeda osnova za plaćanje ima evidentirane neizvršene osnove za plaćanje</w:t>
      </w:r>
      <w:r>
        <w:t xml:space="preserve"> u neprekinutom razdoblju od </w:t>
      </w:r>
      <w:r w:rsidR="00F73D4A">
        <w:t>1</w:t>
      </w:r>
      <w:r w:rsidR="00ED1322">
        <w:t>2</w:t>
      </w:r>
      <w:r w:rsidR="00F73D4A">
        <w:t>0</w:t>
      </w:r>
      <w:r>
        <w:t xml:space="preserve"> </w:t>
      </w:r>
      <w:r w:rsidRPr="008A558F">
        <w:t xml:space="preserve">dana, u ukupnom iznosu </w:t>
      </w:r>
      <w:r>
        <w:t xml:space="preserve">od </w:t>
      </w:r>
      <w:r w:rsidR="002C6D0E">
        <w:t xml:space="preserve">5.683,26 </w:t>
      </w:r>
      <w:r>
        <w:t>kn.</w:t>
      </w:r>
    </w:p>
    <w:p w:rsidRDefault="00B46C21" w:rsidP="00B46C21" w:rsidR="00B46C2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B46C21" w:rsidP="00B46C21" w:rsidR="00B46C2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B46C21" w:rsidP="00B46C21" w:rsidR="00B46C2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73D4A" w:rsidP="00B46C21" w:rsidR="00B46C21">
      <w:pPr>
        <w:spacing w:before="200"/>
        <w:jc w:val="center"/>
      </w:pPr>
      <w:r>
        <w:t>U Splitu</w:t>
      </w:r>
      <w:r w:rsidR="00ED1322">
        <w:t xml:space="preserve"> 22. prosinca 2017.</w:t>
      </w:r>
    </w:p>
    <w:p w:rsidRDefault="00873D25" w:rsidP="00B46C21" w:rsidR="00B46C21">
      <w:pPr>
        <w:spacing w:before="200"/>
        <w:ind w:left="6480"/>
        <w:jc w:val="center"/>
      </w:pPr>
      <w:r>
        <w:t>Sutkinja</w:t>
      </w:r>
    </w:p>
    <w:p w:rsidRDefault="00873D25" w:rsidP="00B46C21" w:rsidR="00B46C21">
      <w:pPr>
        <w:ind w:left="6480"/>
        <w:jc w:val="center"/>
      </w:pPr>
      <w:r>
        <w:t>Ana Golub Gruić</w:t>
      </w:r>
    </w:p>
    <w:p w:rsidRDefault="00B46C21" w:rsidP="00B46C21" w:rsidR="00B46C21">
      <w:pPr>
        <w:numPr>
          <w:ilvl w:val="12"/>
          <w:numId w:val="0"/>
        </w:numPr>
        <w:spacing w:before="100"/>
        <w:jc w:val="both"/>
      </w:pPr>
    </w:p>
    <w:p w:rsidRDefault="00B46C21" w:rsidP="00B46C21" w:rsidR="00B46C21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B46C21" w:rsidP="00B46C21" w:rsidR="00B46C21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>
        <w:t xml:space="preserve">mrežna stranica e-Oglasna ploča sudova </w:t>
      </w:r>
    </w:p>
    <w:p w:rsidRDefault="00B46C21" w:rsidP="00B46C21" w:rsidR="00B46C21" w:rsidRPr="00513BC5">
      <w:pPr>
        <w:numPr>
          <w:ilvl w:val="12"/>
          <w:numId w:val="0"/>
        </w:numPr>
        <w:jc w:val="both"/>
      </w:pPr>
      <w:r w:rsidRPr="0065129A">
        <w:t>-  u spis</w:t>
      </w:r>
    </w:p>
    <w:p w:rsidRDefault="00853B3E" w:rsidR="00853B3E"/>
    <w:sectPr w:rsidSect="00DE2B55" w:rsidR="00853B3E">
      <w:headerReference w:type="default" r:id="rId9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1F31" w:rsidR="00EB1F31">
      <w:r>
        <w:separator/>
      </w:r>
    </w:p>
  </w:endnote>
  <w:endnote w:id="0" w:type="continuationSeparator">
    <w:p w:rsidRDefault="00EB1F31" w:rsidR="00EB1F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1F31" w:rsidR="00EB1F31">
      <w:r>
        <w:separator/>
      </w:r>
    </w:p>
  </w:footnote>
  <w:footnote w:id="0" w:type="continuationSeparator">
    <w:p w:rsidRDefault="00EB1F31" w:rsidR="00EB1F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6C21" w:rsidP="00DE2B55" w:rsidR="00DE2B55">
    <w:pPr>
      <w:pStyle w:val="Zaglavlje"/>
      <w:jc w:val="right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 w:rsidR="00D90FE3">
      <w:rPr>
        <w:noProof/>
      </w:rPr>
      <w:t>2</w:t>
    </w:r>
    <w:r>
      <w:fldChar w:fldCharType="end"/>
    </w:r>
    <w:r>
      <w:t xml:space="preserve"> -</w:t>
    </w:r>
    <w:r>
      <w:tab/>
    </w:r>
    <w:r w:rsidRPr="00F430F5">
      <w:t>11. St-</w:t>
    </w:r>
    <w:r>
      <w:t>522/2015</w:t>
    </w:r>
  </w:p>
  <w:p w:rsidRDefault="002C6D0E" w:rsidR="00CE70B0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46C21"/>
    <w:rsid w:val="00066650"/>
    <w:rsid w:val="00067753"/>
    <w:rsid w:val="00076623"/>
    <w:rsid w:val="00085E7C"/>
    <w:rsid w:val="000B4D96"/>
    <w:rsid w:val="000D5416"/>
    <w:rsid w:val="000E6D83"/>
    <w:rsid w:val="001700A0"/>
    <w:rsid w:val="001D3E5A"/>
    <w:rsid w:val="00222F09"/>
    <w:rsid w:val="0028585D"/>
    <w:rsid w:val="002C251D"/>
    <w:rsid w:val="002C6D0E"/>
    <w:rsid w:val="00364774"/>
    <w:rsid w:val="003C2F22"/>
    <w:rsid w:val="00417EA6"/>
    <w:rsid w:val="004225AC"/>
    <w:rsid w:val="0057365F"/>
    <w:rsid w:val="0060211C"/>
    <w:rsid w:val="00681EDC"/>
    <w:rsid w:val="006B0410"/>
    <w:rsid w:val="006C728D"/>
    <w:rsid w:val="0071519E"/>
    <w:rsid w:val="00737985"/>
    <w:rsid w:val="00751BA8"/>
    <w:rsid w:val="00786117"/>
    <w:rsid w:val="007A6838"/>
    <w:rsid w:val="007F7A84"/>
    <w:rsid w:val="00814EDB"/>
    <w:rsid w:val="00815142"/>
    <w:rsid w:val="00853B3E"/>
    <w:rsid w:val="00873D25"/>
    <w:rsid w:val="00876B06"/>
    <w:rsid w:val="00907247"/>
    <w:rsid w:val="00981D37"/>
    <w:rsid w:val="00987BA3"/>
    <w:rsid w:val="00A51DE9"/>
    <w:rsid w:val="00A54697"/>
    <w:rsid w:val="00A701BA"/>
    <w:rsid w:val="00AC1D87"/>
    <w:rsid w:val="00B46C21"/>
    <w:rsid w:val="00B7506F"/>
    <w:rsid w:val="00B772A2"/>
    <w:rsid w:val="00BC3309"/>
    <w:rsid w:val="00CA6E0F"/>
    <w:rsid w:val="00CF0D26"/>
    <w:rsid w:val="00CF42D6"/>
    <w:rsid w:val="00D5186A"/>
    <w:rsid w:val="00D8632A"/>
    <w:rsid w:val="00D90FE3"/>
    <w:rsid w:val="00DC527E"/>
    <w:rsid w:val="00DD0D50"/>
    <w:rsid w:val="00E4349A"/>
    <w:rsid w:val="00E45FE0"/>
    <w:rsid w:val="00E601FB"/>
    <w:rsid w:val="00EB1F31"/>
    <w:rsid w:val="00EB6A52"/>
    <w:rsid w:val="00ED1322"/>
    <w:rsid w:val="00ED6473"/>
    <w:rsid w:val="00F0334D"/>
    <w:rsid w:val="00F2599E"/>
    <w:rsid w:val="00F73D4A"/>
    <w:rsid w:val="00F96C3C"/>
    <w:rsid w:val="00FB4331"/>
    <w:rsid w:val="00FC1F7E"/>
    <w:rsid w:val="00FF0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46C21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46C2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46C21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C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C21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73D4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73D4A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rsid w:val="00ED1322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ED132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C6D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6D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6D0E"/>
    <w:rPr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6D0E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6D0E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46C21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46C2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B46C21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C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C21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73D4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73D4A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rsid w:val="00ED1322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ED132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C6D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6D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6D0E"/>
    <w:rPr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6D0E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6D0E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prosinca 2017.</izvorni_sadrzaj>
    <derivirana_varijabla naziv="DomainObject.DatumDonosenjaOdluke_1">22.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1057</izvorni_sadrzaj>
    <derivirana_varijabla naziv="DomainObject.Predmet.Broj_1">1057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2017.</izvorni_sadrzaj>
    <derivirana_varijabla naziv="DomainObject.Predmet.DatumOsnivanja_1">23.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St-1057/2017</izvorni_sadrzaj>
    <derivirana_varijabla naziv="DomainObject.Predmet.OznakaBroj_1">St-1057/2017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"EMANUELA" - UDRUGA OBITELJI OSOBA OBOLJELIH OD PTSP-a</izvorni_sadrzaj>
    <derivirana_varijabla naziv="DomainObject.Predmet.ProtustrankaFormated_1">  "EMANUELA" - UDRUGA OBITELJI OSOBA OBOLJELIH OD PTSP-a</derivirana_varijabla>
  </DomainObject.Predmet.ProtustrankaFormated>
  <DomainObject.Predmet.ProtustrankaFormatedOIB>
    <izvorni_sadrzaj>  "EMANUELA" - UDRUGA OBITELJI OSOBA OBOLJELIH OD PTSP-a, OIB 51869824297</izvorni_sadrzaj>
    <derivirana_varijabla naziv="DomainObject.Predmet.ProtustrankaFormatedOIB_1">  "EMANUELA" - UDRUGA OBITELJI OSOBA OBOLJELIH OD PTSP-a, OIB 51869824297</derivirana_varijabla>
  </DomainObject.Predmet.ProtustrankaFormatedOIB>
  <DomainObject.Predmet.ProtustrankaFormatedWithAdress>
    <izvorni_sadrzaj> "EMANUELA" - UDRUGA OBITELJI OSOBA OBOLJELIH OD PTSP-a, Požeška 16, 21000 Split</izvorni_sadrzaj>
    <derivirana_varijabla naziv="DomainObject.Predmet.ProtustrankaFormatedWithAdress_1"> "EMANUELA" - UDRUGA OBITELJI OSOBA OBOLJELIH OD PTSP-a, Požeška 16, 21000 Split</derivirana_varijabla>
  </DomainObject.Predmet.ProtustrankaFormatedWithAdress>
  <DomainObject.Predmet.ProtustrankaFormatedWithAdressOIB>
    <izvorni_sadrzaj> "EMANUELA" - UDRUGA OBITELJI OSOBA OBOLJELIH OD PTSP-a, OIB 51869824297, Požeška 16, 21000 Split</izvorni_sadrzaj>
    <derivirana_varijabla naziv="DomainObject.Predmet.ProtustrankaFormatedWithAdressOIB_1"> "EMANUELA" - UDRUGA OBITELJI OSOBA OBOLJELIH OD PTSP-a, OIB 51869824297, Požeška 16, 21000 Split</derivirana_varijabla>
  </DomainObject.Predmet.ProtustrankaFormatedWithAdressOIB>
  <DomainObject.Predmet.ProtustrankaWithAdress>
    <izvorni_sadrzaj>"EMANUELA" - UDRUGA OBITELJI OSOBA OBOLJELIH OD PTSP-a Požeška 16, 21000 Split</izvorni_sadrzaj>
    <derivirana_varijabla naziv="DomainObject.Predmet.ProtustrankaWithAdress_1">"EMANUELA" - UDRUGA OBITELJI OSOBA OBOLJELIH OD PTSP-a Požeška 16, 21000 Split</derivirana_varijabla>
  </DomainObject.Predmet.ProtustrankaWithAdress>
  <DomainObject.Predmet.ProtustrankaWithAdressOIB>
    <izvorni_sadrzaj>"EMANUELA" - UDRUGA OBITELJI OSOBA OBOLJELIH OD PTSP-a, OIB 51869824297, Požeška 16, 21000 Split</izvorni_sadrzaj>
    <derivirana_varijabla naziv="DomainObject.Predmet.ProtustrankaWithAdressOIB_1">"EMANUELA" - UDRUGA OBITELJI OSOBA OBOLJELIH OD PTSP-a, OIB 51869824297, Požeška 16, 21000 Split</derivirana_varijabla>
  </DomainObject.Predmet.ProtustrankaWithAdressOIB>
  <DomainObject.Predmet.ProtustrankaNazivFormated>
    <izvorni_sadrzaj>"EMANUELA" - UDRUGA OBITELJI OSOBA OBOLJELIH OD PTSP-a</izvorni_sadrzaj>
    <derivirana_varijabla naziv="DomainObject.Predmet.ProtustrankaNazivFormated_1">"EMANUELA" - UDRUGA OBITELJI OSOBA OBOLJELIH OD PTSP-a</derivirana_varijabla>
  </DomainObject.Predmet.ProtustrankaNazivFormated>
  <DomainObject.Predmet.ProtustrankaNazivFormatedOIB>
    <izvorni_sadrzaj>"EMANUELA" - UDRUGA OBITELJI OSOBA OBOLJELIH OD PTSP-a, OIB 51869824297</izvorni_sadrzaj>
    <derivirana_varijabla naziv="DomainObject.Predmet.ProtustrankaNazivFormatedOIB_1">"EMANUELA" - UDRUGA OBITELJI OSOBA OBOLJELIH OD PTSP-a, OIB 51869824297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5683.26</izvorni_sadrzaj>
    <derivirana_varijabla naziv="DomainObject.Predmet.TrenutnaVrijednost_1">5683.26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"EMANUELA" - UDRUGA OBITELJI OSOBA OBOLJELIH OD PTSP-a</item>
    </izvorni_sadrzaj>
    <derivirana_varijabla naziv="DomainObject.Predmet.ProtuStrankaListFormated_1">
      <item>"EMANUELA" - UDRUGA OBITELJI OSOBA OBOLJELIH OD PTSP-a</item>
    </derivirana_varijabla>
  </DomainObject.Predmet.ProtuStrankaListFormated>
  <DomainObject.Predmet.ProtuStrankaListFormatedOIB>
    <izvorni_sadrzaj>
      <item>"EMANUELA" - UDRUGA OBITELJI OSOBA OBOLJELIH OD PTSP-a, OIB 51869824297</item>
    </izvorni_sadrzaj>
    <derivirana_varijabla naziv="DomainObject.Predmet.ProtuStrankaListFormatedOIB_1">
      <item>"EMANUELA" - UDRUGA OBITELJI OSOBA OBOLJELIH OD PTSP-a, OIB 51869824297</item>
    </derivirana_varijabla>
  </DomainObject.Predmet.ProtuStrankaListFormatedOIB>
  <DomainObject.Predmet.ProtuStrankaListFormatedWithAdress>
    <izvorni_sadrzaj>
      <item>"EMANUELA" - UDRUGA OBITELJI OSOBA OBOLJELIH OD PTSP-a, Požeška 16, 21000 Split</item>
    </izvorni_sadrzaj>
    <derivirana_varijabla naziv="DomainObject.Predmet.ProtuStrankaListFormatedWithAdress_1">
      <item>"EMANUELA" - UDRUGA OBITELJI OSOBA OBOLJELIH OD PTSP-a, Požeška 16, 21000 Split</item>
    </derivirana_varijabla>
  </DomainObject.Predmet.ProtuStrankaListFormatedWithAdress>
  <DomainObject.Predmet.ProtuStrankaListFormatedWithAdressOIB>
    <izvorni_sadrzaj>
      <item>"EMANUELA" - UDRUGA OBITELJI OSOBA OBOLJELIH OD PTSP-a, OIB 51869824297, Požeška 16, 21000 Split</item>
    </izvorni_sadrzaj>
    <derivirana_varijabla naziv="DomainObject.Predmet.ProtuStrankaListFormatedWithAdressOIB_1">
      <item>"EMANUELA" - UDRUGA OBITELJI OSOBA OBOLJELIH OD PTSP-a, OIB 51869824297, Požeška 16, 21000 Split</item>
    </derivirana_varijabla>
  </DomainObject.Predmet.ProtuStrankaListFormatedWithAdressOIB>
  <DomainObject.Predmet.ProtuStrankaListNazivFormated>
    <izvorni_sadrzaj>
      <item>"EMANUELA" - UDRUGA OBITELJI OSOBA OBOLJELIH OD PTSP-a</item>
    </izvorni_sadrzaj>
    <derivirana_varijabla naziv="DomainObject.Predmet.ProtuStrankaListNazivFormated_1">
      <item>"EMANUELA" - UDRUGA OBITELJI OSOBA OBOLJELIH OD PTSP-a</item>
    </derivirana_varijabla>
  </DomainObject.Predmet.ProtuStrankaListNazivFormated>
  <DomainObject.Predmet.ProtuStrankaListNazivFormatedOIB>
    <izvorni_sadrzaj>
      <item>"EMANUELA" - UDRUGA OBITELJI OSOBA OBOLJELIH OD PTSP-a, OIB 51869824297</item>
    </izvorni_sadrzaj>
    <derivirana_varijabla naziv="DomainObject.Predmet.ProtuStrankaListNazivFormatedOIB_1">
      <item>"EMANUELA" - UDRUGA OBITELJI OSOBA OBOLJELIH OD PTSP-a, OIB 51869824297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prosinca 2017.</izvorni_sadrzaj>
    <derivirana_varijabla naziv="DomainObject.Datum_1">22.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"EMANUELA" - UDRUGA OBITELJI OSOBA OBOLJELIH OD PTSP-a</izvorni_sadrzaj>
    <derivirana_varijabla naziv="DomainObject.Predmet.ProtustrankaIDrugi_1">"EMANUELA" - UDRUGA OBITELJI OSOBA OBOLJELIH OD PTSP-a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"EMANUELA" - UDRUGA OBITELJI OSOBA OBOLJELIH OD PTSP-a, OIB 51869824297, Požeška 16, 21000 Split</izvorni_sadrzaj>
    <derivirana_varijabla naziv="DomainObject.Predmet.ProtustrankaIDrugiAdressOIB_1">"EMANUELA" - UDRUGA OBITELJI OSOBA OBOLJELIH OD PTSP-a, OIB 51869824297, Požeška 16,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"EMANUELA" - UDRUGA OBITELJI OSOBA OBOLJELIH OD PTSP-a</item>
      <item>FINANCIJSKA AGENCIJA, RC SPLIT</item>
    </izvorni_sadrzaj>
    <derivirana_varijabla naziv="DomainObject.Predmet.SudioniciListNaziv_1">
      <item>"EMANUELA" - UDRUGA OBITELJI OSOBA OBOLJELIH OD PTSP-a</item>
      <item>FINANCIJSKA AGENCIJA, RC SPLIT</item>
    </derivirana_varijabla>
  </DomainObject.Predmet.SudioniciListNaziv>
  <DomainObject.Predmet.SudioniciListAdressOIB>
    <izvorni_sadrzaj>
      <item>"EMANUELA" - UDRUGA OBITELJI OSOBA OBOLJELIH OD PTSP-a, OIB 51869824297, Požeška 16,21000 Split</item>
      <item>FINANCIJSKA AGENCIJA, RC SPLIT, OIB 85821130368, Mažuranićevo šetalište 24 b,21000 Split</item>
    </izvorni_sadrzaj>
    <derivirana_varijabla naziv="DomainObject.Predmet.SudioniciListAdressOIB_1">
      <item>"EMANUELA" - UDRUGA OBITELJI OSOBA OBOLJELIH OD PTSP-a, OIB 51869824297, Požeška 16,21000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51869824297</item>
      <item>, OIB 85821130368</item>
    </izvorni_sadrzaj>
    <derivirana_varijabla naziv="DomainObject.Predmet.SudioniciListNazivOIB_1">
      <item>, OIB 51869824297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330</properties:Words>
  <properties:Characters>1875</properties:Characters>
  <properties:Lines>47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2017-12-22T09:05:00Z</dcterms:created>
  <dc:creator>Katarina Mikulić</dc:creator>
  <cp:lastModifiedBy>Ana Golub Gruić</cp:lastModifiedBy>
  <cp:lastPrinted>2017-12-22T09:05:00Z</cp:lastPrinted>
  <dcterms:modified xmlns:xsi="http://www.w3.org/2001/XMLSchema-instance" xsi:type="dcterms:W3CDTF">2017-12-22T09:45:00Z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