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798c" w14:paraId="1be798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2526A0">
        <w:t>6</w:t>
      </w:r>
      <w:r w:rsidR="00624E3D">
        <w:t>.listopada</w:t>
      </w:r>
      <w:r>
        <w:t xml:space="preserve"> 201</w:t>
      </w:r>
      <w:r w:rsidR="005209F2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E06D06">
        <w:t xml:space="preserve">RADIO KAJ </w:t>
      </w:r>
      <w:r>
        <w:t xml:space="preserve">d.o.o., </w:t>
      </w:r>
      <w:r w:rsidR="001423CB">
        <w:t>Z</w:t>
      </w:r>
      <w:r>
        <w:t xml:space="preserve">agreb, </w:t>
      </w:r>
      <w:r w:rsidR="00E06D06">
        <w:t>Handelova 4.</w:t>
      </w:r>
      <w:r w:rsidRPr="009A2892">
        <w:t xml:space="preserve">, u iznosu </w:t>
      </w:r>
      <w:r w:rsidR="00E06D06">
        <w:t>3.072,43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CE29F2">
        <w:t>30.kolovoza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E06D06">
        <w:t>RADIO KAJ d.o.o., Zagreb, Handelova 4.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>u iznosu 3</w:t>
      </w:r>
      <w:r w:rsidR="00E06D06">
        <w:t>.072,43</w:t>
      </w:r>
      <w:r w:rsidR="001B1090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</w:t>
      </w:r>
      <w:r w:rsidR="00CE29F2">
        <w:t xml:space="preserve">poštanskom pošiljkom </w:t>
      </w:r>
      <w:r w:rsidR="00456295">
        <w:t xml:space="preserve"> </w:t>
      </w:r>
      <w:r w:rsidR="004230A4">
        <w:t xml:space="preserve">dana 30.kolovoza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2526A0">
        <w:t>6</w:t>
      </w:r>
      <w:r w:rsidR="00624E3D">
        <w:t>.listopada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3A6863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3A6863" w:rsidP="003A6863" w:rsidR="003A6863">
      <w:pPr>
        <w:ind w:firstLine="708" w:left="3540"/>
        <w:jc w:val="both"/>
      </w:pPr>
      <w:r>
        <w:t>Za točnost otpravka, ovlašteni službenik:</w:t>
      </w:r>
    </w:p>
    <w:p w:rsidRDefault="003A6863" w:rsidP="00422EE0" w:rsidR="003A686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8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526A0"/>
    <w:rsid w:val="002841E8"/>
    <w:rsid w:val="002C1B18"/>
    <w:rsid w:val="002C4A56"/>
    <w:rsid w:val="00303D94"/>
    <w:rsid w:val="00311D3C"/>
    <w:rsid w:val="00320F5B"/>
    <w:rsid w:val="00323651"/>
    <w:rsid w:val="00362DA6"/>
    <w:rsid w:val="00366CB2"/>
    <w:rsid w:val="003A6863"/>
    <w:rsid w:val="003B213D"/>
    <w:rsid w:val="00413E00"/>
    <w:rsid w:val="004230A4"/>
    <w:rsid w:val="0042407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09F2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24E3D"/>
    <w:rsid w:val="00656AB1"/>
    <w:rsid w:val="006852CE"/>
    <w:rsid w:val="00695406"/>
    <w:rsid w:val="00695809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1925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2017-10-06T10:56:00Z</dcterms:created>
  <dc:creator>nribaric</dc:creator>
  <cp:lastModifiedBy>Valentina Delač</cp:lastModifiedBy>
  <cp:lastPrinted>2017-10-06T10:57:00Z</cp:lastPrinted>
  <dcterms:modified xmlns:xsi="http://www.w3.org/2001/XMLSchema-instance" xsi:type="dcterms:W3CDTF">2017-10-06T10:57:00Z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