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08655" w14:paraId="4b08655" w:rsidRDefault="00756EA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56EAF" w:rsidP="00756EAF" w:rsidR="00AE649C">
      <w:pPr>
        <w:pStyle w:val="NormaleSPIS"/>
        <w:spacing w:after="0"/>
      </w:pPr>
      <w:r>
        <w:t xml:space="preserve">         Republika Hrvatska</w:t>
      </w:r>
    </w:p>
    <w:p w:rsidRDefault="00756EAF" w:rsidP="00756EAF" w:rsidR="00756EAF">
      <w:pPr>
        <w:pStyle w:val="NormaleSPIS"/>
        <w:spacing w:after="0"/>
      </w:pPr>
      <w:r>
        <w:t xml:space="preserve">     Trgovački sud u Bjelovaru </w:t>
      </w:r>
    </w:p>
    <w:p w:rsidRDefault="00756EAF" w:rsidP="00756EAF" w:rsidR="00756EAF">
      <w:pPr>
        <w:pStyle w:val="NormaleSPIS"/>
        <w:spacing w:after="0"/>
      </w:pPr>
      <w:r>
        <w:t>Bjelovar, Šetalište dr.I.Lebovića 42.</w:t>
      </w:r>
    </w:p>
    <w:p w:rsidRDefault="00756EAF" w:rsidP="00756EAF" w:rsidR="00756EAF">
      <w:pPr>
        <w:pStyle w:val="NormaleSPIS"/>
        <w:jc w:val="right"/>
        <w:rPr>
          <w:b/>
        </w:rPr>
      </w:pPr>
      <w:r>
        <w:t>Poslovni broj: 7 St-172/2018-8</w:t>
      </w:r>
    </w:p>
    <w:p w:rsidRDefault="00756EAF" w:rsidP="00756EAF" w:rsidR="00756EAF">
      <w:pPr>
        <w:jc w:val="center"/>
      </w:pPr>
      <w:r>
        <w:t>R E P U B L I K A  H R V A T S K A</w:t>
      </w:r>
    </w:p>
    <w:p w:rsidRDefault="00756EAF" w:rsidP="00756EAF" w:rsidR="00756EAF">
      <w:pPr>
        <w:jc w:val="center"/>
      </w:pPr>
      <w:r>
        <w:t>R J E Š E N J E</w:t>
      </w:r>
    </w:p>
    <w:p w:rsidRDefault="00756EAF" w:rsidP="00756EAF" w:rsidR="00756EAF">
      <w:pPr>
        <w:ind w:firstLine="720"/>
        <w:jc w:val="both"/>
      </w:pPr>
      <w:r>
        <w:t xml:space="preserve">Trgovački sud u Bjelovaru, po sucu Tomislavu </w:t>
      </w:r>
      <w:proofErr w:type="spellStart"/>
      <w:r>
        <w:t>Mrazoviću</w:t>
      </w:r>
      <w:proofErr w:type="spellEnd"/>
      <w:r>
        <w:t>, povodom prijedloga predlagatelja FINANCIJSKE AGENCIJE, OIB 85821130368, RC ZAGREB, za otvaranje stečajnog postupka nad dužnikom LINEA-EXCLUSIVE j.d.o.o. za trgovinu i usluge iz Zagreba, Maksimirska 54, MBS 080945960, OIB 65971700331, 25. rujna 2018.</w:t>
      </w:r>
    </w:p>
    <w:p w:rsidRDefault="00756EAF" w:rsidP="00756EAF" w:rsidR="00756EAF">
      <w:pPr>
        <w:jc w:val="center"/>
        <w:rPr>
          <w:b/>
        </w:rPr>
      </w:pPr>
      <w:r>
        <w:t>r i j e š i o   j e</w:t>
      </w:r>
    </w:p>
    <w:p w:rsidRDefault="00756EAF" w:rsidP="00756EAF" w:rsidR="00756EAF">
      <w:pPr>
        <w:ind w:firstLine="720"/>
        <w:jc w:val="both"/>
      </w:pPr>
      <w:r>
        <w:t xml:space="preserve">1.Pozivaju se osobe koje imaju pravni interes za provedbom stečajnog postupka nad dužnikom LINEA-EXCLUSIVE j.d.o.o. za trgovinu i usluge iz Zagreba, Maksimirska 54, MBS 080945960, OIB 65971700331, da u roku od 15 dana, računajući od isteka osmog dana od objave ovog poziva na e-oglasnoj ploči Trgovačkog suda u Bjelovaru, uplate predujam u iznosu od 13.000,00 kuna, za namirenje pokrića troškova prethodnog i otvorenog stečajnog postupka, na račun Trgovačkog suda u Bjelovaru broj HR6123900011300000630 model 05 540-172-18. </w:t>
      </w:r>
    </w:p>
    <w:p w:rsidRDefault="00756EAF" w:rsidP="00756EAF" w:rsidR="00756EAF">
      <w:pPr>
        <w:ind w:firstLine="720"/>
        <w:jc w:val="both"/>
      </w:pPr>
      <w:r>
        <w:t xml:space="preserve">2.Ako osobe iz točke 1. izreke ovog rješenja ne predujme zatraženi iznos iz točke 1.izreke ovog rješenja u ostavljenom roku, sud će donijeti rješenje o otvaranju i zaključenju stečajnog postupka nad dužnikom LINEA-EXCLUSIVE j.d.o.o. za trgovinu i usluge iz Zagreba, Maksimirska 54, MBS 080945960, OIB 65971700331. </w:t>
      </w:r>
    </w:p>
    <w:p w:rsidRDefault="00756EAF" w:rsidP="00756EAF" w:rsidR="00756EAF">
      <w:pPr>
        <w:jc w:val="center"/>
        <w:rPr>
          <w:b/>
        </w:rPr>
      </w:pPr>
      <w:r>
        <w:t>Obrazloženje</w:t>
      </w:r>
    </w:p>
    <w:p w:rsidRDefault="00756EAF" w:rsidP="00756EAF" w:rsidR="00756EAF">
      <w:pPr>
        <w:ind w:firstLine="720"/>
        <w:jc w:val="both"/>
      </w:pPr>
      <w:r>
        <w:t>Predlagatelj FINA Regionalni centar Zagreb, predložila je otvaranje stečajnog postupka nad dužnikom na temelju čl.110. Stečajnog zakona. U svom prijedlogu ističe da na dan 30.06.2017. godine dužnik u Očevidniku redoslijeda osnova za plaćanje ima evidentirane neizvršene osnove za plaćanje u ukupnom iznosu od 40.698,52 kuna, u neprekinutom razdoblju od 120 dana,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Predrag Filajdić, čija je dužnost bila ispitati da li bi imovina dužnika koja bi ušla u stečajnu masu, bila dovoljna za namirenje troškova stečajnog postupka.</w:t>
      </w:r>
    </w:p>
    <w:p w:rsidRDefault="00756EAF" w:rsidP="00756EAF" w:rsidR="00756EAF">
      <w:pPr>
        <w:ind w:firstLine="720"/>
        <w:jc w:val="both"/>
      </w:pPr>
      <w:r>
        <w:t xml:space="preserve">Iz izvješća privremenog stečajnog upravitelja proizlazi da dužnik ne obavlja nikakvu poslovnu djelatnost, nema uvjeta za nastavak poslovanja u gospodarskom smislu prema </w:t>
      </w:r>
    </w:p>
    <w:p w:rsidRDefault="00756EAF" w:rsidP="00756EAF" w:rsidR="00756EAF">
      <w:pPr>
        <w:spacing w:after="0"/>
        <w:ind w:firstLine="720"/>
        <w:jc w:val="center"/>
      </w:pPr>
      <w:r>
        <w:lastRenderedPageBreak/>
        <w:t>2</w:t>
      </w:r>
    </w:p>
    <w:p w:rsidRDefault="00756EAF" w:rsidP="00756EAF" w:rsidR="00756EAF">
      <w:pPr>
        <w:ind w:firstLine="720"/>
        <w:jc w:val="right"/>
      </w:pPr>
      <w:r>
        <w:t>Poslovni broj:7 St-172/2018-8</w:t>
      </w:r>
    </w:p>
    <w:p w:rsidRDefault="00756EAF" w:rsidP="00756EAF" w:rsidR="00756EAF">
      <w:pPr>
        <w:jc w:val="both"/>
      </w:pPr>
      <w:r>
        <w:t xml:space="preserve">registriranoj djelatnosti, a račun mu je i sada u blokadi neprekidno duže od 60 dana, tako da trenutna blokada prema Očevidniku o redoslijedu plaćanja FINE iznosi 40.698,52 kuna. Slijedom toga ispunjen je stečajni razlog nesposobnosti za plaćanje dužnika. Nadalje iz </w:t>
      </w:r>
      <w:proofErr w:type="spellStart"/>
      <w:r>
        <w:t>prokaznog</w:t>
      </w:r>
      <w:proofErr w:type="spellEnd"/>
      <w:r>
        <w:t xml:space="preserve"> popisa imovine dužnika ovjerenog kod javnog bilježnika od 09.08.2018. godine proizlazi da dužnik ne posjeduje nekretnine, a iz Potvrde Općinskog građanskog suda u Zagrebu od 23.07.2018. godine proizlazi da dužnik nije upisan kao vlasnik ili nositelj prava korištenja u zemljišnim knjigama i knjizi položenih ugovora, čije je vođenje u nadležnosti tog suda, dok iz Uvjerenja Gradskog ureda za katastar i geodetske poslove Zagreb od 23.07.2018. godine nije upisan u Katastarskom </w:t>
      </w:r>
      <w:proofErr w:type="spellStart"/>
      <w:r>
        <w:t>operatu</w:t>
      </w:r>
      <w:proofErr w:type="spellEnd"/>
      <w:r>
        <w:t xml:space="preserve"> kao posjednik nekretnina. Dužnik ne obavlja poslovnu djelatnost i nesposoban je za plaćanje čime je ispunjen stečajni razlog. Pored toga dužnik nema nekretnina, a niti pokretnina iz kojih bi se mogli namiriti troškovi stečajnog postupka. Slijedom navedenog utvrđenja ne postoji mogućnost namirenja vjerovnika, a niti postoji imovina za namirenje troškova stečajnog postupka. </w:t>
      </w:r>
    </w:p>
    <w:p w:rsidRDefault="00756EAF" w:rsidP="00756EAF" w:rsidR="00756EAF">
      <w:pPr>
        <w:ind w:firstLine="720"/>
        <w:jc w:val="both"/>
      </w:pPr>
      <w:r>
        <w:t xml:space="preserve">Zbog toga privremeni stečajni upravitelj predlaže sudu da sukladno članku 132.Stečajnog zakona rješenjem pozove osobe koje imaju pravni interes da u roku od 15 dana uplate potreban predujam za vođenje stečajnog postupka u iznosu od 13.000,00 kuna, jer će u protivnom sud istovremeno otvoriti i zaključiti stečaj nad ovim dužnikom. Predvidivi troškovi otvorenog i prethodnog stečajnog postupka minimalno za 6 mjeseci ukupno bi iznosili 13.000,00 kuna, a sastoje se od troškova otvaranja žiro računa u iznosu od 200,00 kuna, troškova izrade žiga u iznosu od 200,00 kuna, troškova arhiviranja građe dužnika u iznosu od 2.000,00 kuna, od troškova knjigovodstvene usluge u iznosu od 3.600,00 kuna, od materijalnih troškova i poštarine u iznosu od 1.000,00 kuna i od troška nagrade stečajnom upravitelju u iznosu od 6.000,00 kuna. </w:t>
      </w:r>
    </w:p>
    <w:p w:rsidRDefault="00756EAF" w:rsidP="00756EAF" w:rsidR="00756EAF">
      <w:pPr>
        <w:ind w:firstLine="720"/>
        <w:jc w:val="both"/>
      </w:pPr>
      <w:r>
        <w:t>Sud je izvršio uvid u izvješće privremenog stečajnog upravitelja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756EAF" w:rsidP="00756EAF" w:rsidR="00756EAF">
      <w:pPr>
        <w:ind w:firstLine="720"/>
        <w:jc w:val="center"/>
      </w:pPr>
      <w:r>
        <w:t>Bjelovar 25. rujna 2018.</w:t>
      </w:r>
    </w:p>
    <w:p w:rsidRDefault="00756EAF" w:rsidP="00756EAF" w:rsidR="00756EAF">
      <w:pPr>
        <w:spacing w:after="0"/>
        <w:ind w:firstLine="720"/>
        <w:jc w:val="both"/>
      </w:pPr>
      <w:r>
        <w:tab/>
      </w:r>
      <w:r>
        <w:tab/>
      </w:r>
      <w:r>
        <w:tab/>
      </w:r>
      <w:r>
        <w:tab/>
      </w:r>
      <w:r>
        <w:tab/>
      </w:r>
      <w:r>
        <w:tab/>
      </w:r>
      <w:r>
        <w:tab/>
        <w:t xml:space="preserve">              Sudac</w:t>
      </w:r>
    </w:p>
    <w:p w:rsidRDefault="00756EAF" w:rsidP="00756EAF" w:rsidR="00756EAF">
      <w:pPr>
        <w:ind w:firstLine="720"/>
        <w:jc w:val="both"/>
      </w:pPr>
      <w:r>
        <w:tab/>
      </w:r>
      <w:r>
        <w:tab/>
      </w:r>
      <w:r>
        <w:tab/>
      </w:r>
      <w:r>
        <w:tab/>
      </w:r>
      <w:r>
        <w:tab/>
      </w:r>
      <w:r>
        <w:tab/>
      </w:r>
      <w:r>
        <w:t xml:space="preserve">    </w:t>
      </w:r>
      <w:r>
        <w:t xml:space="preserve">           Tomislav Mrazović,v.r.</w:t>
      </w:r>
    </w:p>
    <w:p w:rsidRDefault="00756EAF" w:rsidP="00756EAF" w:rsidR="00756EAF">
      <w:pPr>
        <w:spacing w:after="0"/>
        <w:ind w:firstLine="720"/>
        <w:jc w:val="both"/>
      </w:pPr>
      <w:r>
        <w:t xml:space="preserve">                                                                           Za točnost </w:t>
      </w:r>
      <w:proofErr w:type="spellStart"/>
      <w:r>
        <w:t>otpravka</w:t>
      </w:r>
      <w:proofErr w:type="spellEnd"/>
      <w:r>
        <w:t xml:space="preserve">-ovlašteni službenik </w:t>
      </w:r>
    </w:p>
    <w:p w:rsidRDefault="00756EAF" w:rsidP="00756EAF" w:rsidR="00756EAF">
      <w:pPr>
        <w:ind w:firstLine="720"/>
        <w:jc w:val="both"/>
      </w:pPr>
      <w:r>
        <w:t xml:space="preserve">                                                                                           Jasmina </w:t>
      </w:r>
      <w:proofErr w:type="spellStart"/>
      <w:r>
        <w:t>Tubić</w:t>
      </w:r>
      <w:proofErr w:type="spellEnd"/>
      <w:r>
        <w:t xml:space="preserve">    </w:t>
      </w:r>
    </w:p>
    <w:p w:rsidRDefault="00756EAF" w:rsidP="00756EAF" w:rsidR="00756EAF">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p w:rsidRDefault="00756EAF" w:rsidP="00756EAF" w:rsidR="00756EAF">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56EAF"/>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11515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St-172/2018-8</izvorni_sadrzaj>
    <derivirana_varijabla naziv="DomainObject.Oznaka_1">St-172/2018-8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St-172/2018</izvorni_sadrzaj>
    <derivirana_varijabla naziv="DomainObject.Predmet.OznakaBroj_1">St-172/2018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Linea-exclusive j.d.o.o. zastupanog po punomoćniku Danica Car</izvorni_sadrzaj>
    <derivirana_varijabla naziv="DomainObject.Predmet.ProtustrankaFormated_1">  Linea-exclusive j.d.o.o. zastupanog po punomoćniku Danica Car</derivirana_varijabla>
  </DomainObject.Predmet.ProtustrankaFormated>
  <DomainObject.Predmet.ProtustrankaFormatedOIB>
    <izvorni_sadrzaj>  Linea-exclusive j.d.o.o., OIB 65971700331 zastupanog po punomoćniku Danica Car</izvorni_sadrzaj>
    <derivirana_varijabla naziv="DomainObject.Predmet.ProtustrankaFormatedOIB_1">  Linea-exclusive j.d.o.o., OIB 65971700331 zastupanog po punomoćniku Danica Car</derivirana_varijabla>
  </DomainObject.Predmet.ProtustrankaFormatedOIB>
  <DomainObject.Predmet.ProtustrankaFormatedWithAdress>
    <izvorni_sadrzaj> Linea-exclusive j.d.o.o., Maksimirska 54, 10000 Zagreb zastupanog po punomoćniku Danica Car</izvorni_sadrzaj>
    <derivirana_varijabla naziv="DomainObject.Predmet.ProtustrankaFormatedWithAdress_1"> Linea-exclusive j.d.o.o., Maksimirska 54, 10000 Zagreb zastupanog po punomoćniku Danica Car</derivirana_varijabla>
  </DomainObject.Predmet.ProtustrankaFormatedWithAdress>
  <DomainObject.Predmet.ProtustrankaFormatedWithAdressOIB>
    <izvorni_sadrzaj> Linea-exclusive j.d.o.o., OIB 65971700331, Maksimirska 54, 10000 Zagreb zastupanog po punomoćniku Danica Car</izvorni_sadrzaj>
    <derivirana_varijabla naziv="DomainObject.Predmet.ProtustrankaFormatedWithAdressOIB_1"> Linea-exclusive j.d.o.o., OIB 65971700331, Maksimirska 54, 10000 Zagreb zastupanog po punomoćniku Danica Car</derivirana_varijabla>
  </DomainObject.Predmet.ProtustrankaFormatedWithAdressOIB>
  <DomainObject.Predmet.ProtustrankaWithAdress>
    <izvorni_sadrzaj>Linea-exclusive j.d.o.o. Maksimirska 54, 10000 Zagreb</izvorni_sadrzaj>
    <derivirana_varijabla naziv="DomainObject.Predmet.ProtustrankaWithAdress_1">Linea-exclusive j.d.o.o. Maksimirska 54, 10000 Zagreb</derivirana_varijabla>
  </DomainObject.Predmet.ProtustrankaWithAdress>
  <DomainObject.Predmet.ProtustrankaWithAdressOIB>
    <izvorni_sadrzaj>Linea-exclusive j.d.o.o., OIB 65971700331, Maksimirska 54, 10000 Zagreb</izvorni_sadrzaj>
    <derivirana_varijabla naziv="DomainObject.Predmet.ProtustrankaWithAdressOIB_1">Linea-exclusive j.d.o.o., OIB 65971700331, Maksimirska 54, 10000 Zagreb</derivirana_varijabla>
  </DomainObject.Predmet.ProtustrankaWithAdressOIB>
  <DomainObject.Predmet.ProtustrankaNazivFormated>
    <izvorni_sadrzaj>Linea-exclusive j.d.o.o.</izvorni_sadrzaj>
    <derivirana_varijabla naziv="DomainObject.Predmet.ProtustrankaNazivFormated_1">Linea-exclusive j.d.o.o.</derivirana_varijabla>
  </DomainObject.Predmet.ProtustrankaNazivFormated>
  <DomainObject.Predmet.ProtustrankaNazivFormatedOIB>
    <izvorni_sadrzaj>Linea-exclusive j.d.o.o., OIB 65971700331</izvorni_sadrzaj>
    <derivirana_varijabla naziv="DomainObject.Predmet.ProtustrankaNazivFormatedOIB_1">Linea-exclusive j.d.o.o., OIB 65971700331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Linea-exclusive j.d.o.o. zastupanog po punomoćniku Danica Car</item>
    </izvorni_sadrzaj>
    <derivirana_varijabla naziv="DomainObject.Predmet.ProtuStrankaListFormated_1">
      <item>Linea-exclusive j.d.o.o. zastupanog po punomoćniku Danica Car</item>
    </derivirana_varijabla>
  </DomainObject.Predmet.ProtuStrankaListFormated>
  <DomainObject.Predmet.ProtuStrankaListFormatedOIB>
    <izvorni_sadrzaj>
      <item>Linea-exclusive j.d.o.o., OIB 65971700331 zastupanog po punomoćniku Danica Car</item>
    </izvorni_sadrzaj>
    <derivirana_varijabla naziv="DomainObject.Predmet.ProtuStrankaListFormatedOIB_1">
      <item>Linea-exclusive j.d.o.o., OIB 65971700331 zastupanog po punomoćniku Danica Car</item>
    </derivirana_varijabla>
  </DomainObject.Predmet.ProtuStrankaListFormatedOIB>
  <DomainObject.Predmet.ProtuStrankaListFormatedWithAdress>
    <izvorni_sadrzaj>
      <item>Linea-exclusive j.d.o.o., Maksimirska 54, 10000 Zagreb zastupanog po punomoćniku Danica Car</item>
    </izvorni_sadrzaj>
    <derivirana_varijabla naziv="DomainObject.Predmet.ProtuStrankaListFormatedWithAdress_1">
      <item>Linea-exclusive j.d.o.o., Maksimirska 54, 10000 Zagreb zastupanog po punomoćniku Danica Car</item>
    </derivirana_varijabla>
  </DomainObject.Predmet.ProtuStrankaListFormatedWithAdress>
  <DomainObject.Predmet.ProtuStrankaListFormatedWithAdressOIB>
    <izvorni_sadrzaj>
      <item>Linea-exclusive j.d.o.o., OIB 65971700331, Maksimirska 54, 10000 Zagreb zastupanog po punomoćniku Danica Car</item>
    </izvorni_sadrzaj>
    <derivirana_varijabla naziv="DomainObject.Predmet.ProtuStrankaListFormatedWithAdressOIB_1">
      <item>Linea-exclusive j.d.o.o., OIB 65971700331, Maksimirska 54, 10000 Zagreb zastupanog po punomoćniku Danica Car</item>
    </derivirana_varijabla>
  </DomainObject.Predmet.ProtuStrankaListFormatedWithAdressOIB>
  <DomainObject.Predmet.ProtuStrankaListNazivFormated>
    <izvorni_sadrzaj>
      <item>Linea-exclusive j.d.o.o.</item>
    </izvorni_sadrzaj>
    <derivirana_varijabla naziv="DomainObject.Predmet.ProtuStrankaListNazivFormated_1">
      <item>Linea-exclusive j.d.o.o.</item>
    </derivirana_varijabla>
  </DomainObject.Predmet.ProtuStrankaListNazivFormated>
  <DomainObject.Predmet.ProtuStrankaListNazivFormatedOIB>
    <izvorni_sadrzaj>
      <item>Linea-exclusive j.d.o.o., OIB 65971700331</item>
    </izvorni_sadrzaj>
    <derivirana_varijabla naziv="DomainObject.Predmet.ProtuStrankaListNazivFormatedOIB_1">
      <item>Linea-exclusive j.d.o.o., OIB 65971700331</item>
    </derivirana_varijabla>
  </DomainObject.Predmet.ProtuStrankaListNazivFormatedOIB>
  <DomainObject.Predmet.OstaliListFormated>
    <izvorni_sadrzaj>
      <item>Danica Car punomoćnik sudionika u postupku Linea-exclusive j.d.o.o.</item>
    </izvorni_sadrzaj>
    <derivirana_varijabla naziv="DomainObject.Predmet.OstaliListFormated_1">
      <item>Danica Car punomoćnik sudionika u postupku Linea-exclusive j.d.o.o.</item>
    </derivirana_varijabla>
  </DomainObject.Predmet.OstaliListFormated>
  <DomainObject.Predmet.OstaliListFormatedOIB>
    <izvorni_sadrzaj>
      <item>Danica Car, OIB 71044348865 punomoćnik sudionika u postupku Linea-exclusive j.d.o.o.</item>
    </izvorni_sadrzaj>
    <derivirana_varijabla naziv="DomainObject.Predmet.OstaliListFormatedOIB_1">
      <item>Danica Car, OIB 71044348865 punomoćnik sudionika u postupku Linea-exclusive j.d.o.o.</item>
    </derivirana_varijabla>
  </DomainObject.Predmet.OstaliListFormatedOIB>
  <DomainObject.Predmet.OstaliListFormatedWithAdress>
    <izvorni_sadrzaj>
      <item>Danica Car, Tvrtkova 4, 10000 Zagreb punomoćnik sudionika u postupku Linea-exclusive j.d.o.o.</item>
    </izvorni_sadrzaj>
    <derivirana_varijabla naziv="DomainObject.Predmet.OstaliListFormatedWithAdress_1">
      <item>Danica Car, Tvrtkova 4, 10000 Zagreb punomoćnik sudionika u postupku Linea-exclusive j.d.o.o.</item>
    </derivirana_varijabla>
  </DomainObject.Predmet.OstaliListFormatedWithAdress>
  <DomainObject.Predmet.OstaliListFormatedWithAdressOIB>
    <izvorni_sadrzaj>
      <item>Danica Car, OIB 71044348865, Tvrtkova 4, 10000 Zagreb punomoćnik sudionika u postupku Linea-exclusive j.d.o.o.</item>
    </izvorni_sadrzaj>
    <derivirana_varijabla naziv="DomainObject.Predmet.OstaliListFormatedWithAdressOIB_1">
      <item>Danica Car, OIB 71044348865, Tvrtkova 4, 10000 Zagreb punomoćnik sudionika u postupku Linea-exclusive j.d.o.o.</item>
    </derivirana_varijabla>
  </DomainObject.Predmet.OstaliListFormatedWithAdressOIB>
  <DomainObject.Predmet.OstaliListNazivFormated>
    <izvorni_sadrzaj>
      <item>Danica Car</item>
    </izvorni_sadrzaj>
    <derivirana_varijabla naziv="DomainObject.Predmet.OstaliListNazivFormated_1">
      <item>Danica Car</item>
    </derivirana_varijabla>
  </DomainObject.Predmet.OstaliListNazivFormated>
  <DomainObject.Predmet.OstaliListNazivFormatedOIB>
    <izvorni_sadrzaj>
      <item>Danica Car, OIB 71044348865</item>
    </izvorni_sadrzaj>
    <derivirana_varijabla naziv="DomainObject.Predmet.OstaliListNazivFormatedOIB_1">
      <item>Danica Car, OIB 71044348865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St-172/2018-8</izvorni_sadrzaj>
    <derivirana_varijabla naziv="DomainObject.PoslovniBrojDokumenta_1">St-172/2018-8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Linea-exclusive j.d.o.o.</izvorni_sadrzaj>
    <derivirana_varijabla naziv="DomainObject.Predmet.ProtustrankaIDrugi_1">Linea-exclusive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Linea-exclusive j.d.o.o., OIB 65971700331, Maksimirska 54, 10000 Zagreb</izvorni_sadrzaj>
    <derivirana_varijabla naziv="DomainObject.Predmet.ProtustrankaIDrugiAdressOIB_1">Linea-exclusive j.d.o.o., OIB 65971700331, Maksimirska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Linea-exclusive j.d.o.o.</item>
      <item>FINA Regionalni centar Zagreb</item>
      <item>Danica Car</item>
    </izvorni_sadrzaj>
    <derivirana_varijabla naziv="DomainObject.Predmet.SudioniciListNaziv_1">
      <item>Linea-exclusive j.d.o.o.</item>
      <item>FINA Regionalni centar Zagreb</item>
      <item>Danica Car</item>
    </derivirana_varijabla>
  </DomainObject.Predmet.SudioniciListNaziv>
  <DomainObject.Predmet.SudioniciListAdressOIB>
    <izvorni_sadrzaj>
      <item>Linea-exclusive j.d.o.o., OIB 65971700331, Maksimirska 54,10000 Zagreb</item>
      <item>FINA Regionalni centar Zagreb, OIB 85821130368, Trg svibanjskih žrtava 1995.1,10000 Zagreb</item>
      <item>Danica Car, OIB 71044348865, Tvrtkova 4,10000 Zagreb</item>
    </izvorni_sadrzaj>
    <derivirana_varijabla naziv="DomainObject.Predmet.SudioniciListAdressOIB_1">
      <item>Linea-exclusive j.d.o.o., OIB 65971700331, Maksimirska 54,10000 Zagreb</item>
      <item>FINA Regionalni centar Zagreb, OIB 85821130368, Trg svibanjskih žrtava 1995.1,10000 Zagreb</item>
      <item>Danica Car, OIB 71044348865, Tvrtkova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4468C7-F7D4-4089-AC22-26FA49A1FF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816</properties:Words>
  <properties:Characters>4666</properties:Characters>
  <properties:Lines>80</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2018-09-25T06:03:00Z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St-172/2018-8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